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DA" w:rsidRDefault="002A0DDA" w:rsidP="00B76EB2">
      <w:r w:rsidRPr="002F78B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0511-0707-3114-3656" style="width:57.75pt;height:62.25pt;visibility:visible">
            <v:imagedata r:id="rId4" o:title=""/>
          </v:shape>
        </w:pict>
      </w:r>
      <w:r>
        <w:rPr>
          <w:noProof/>
        </w:rPr>
        <w:t xml:space="preserve">     </w:t>
      </w:r>
      <w:r w:rsidRPr="002151DB">
        <w:rPr>
          <w:rFonts w:ascii="Arial" w:hAnsi="Arial" w:cs="Arial"/>
          <w:noProof/>
          <w:color w:val="000000"/>
        </w:rPr>
        <w:pict>
          <v:shape id="Resim 2" o:spid="_x0000_i1026" type="#_x0000_t75" alt="folder_juliane_krug_01" style="width:60pt;height:60pt;visibility:visible">
            <v:imagedata r:id="rId5" o:title=""/>
          </v:shape>
        </w:pict>
      </w:r>
      <w:r>
        <w:rPr>
          <w:noProof/>
        </w:rPr>
        <w:t xml:space="preserve">         </w:t>
      </w:r>
      <w:r w:rsidRPr="002F78BA">
        <w:rPr>
          <w:noProof/>
        </w:rPr>
        <w:pict>
          <v:shape id="Resim 3" o:spid="_x0000_i1027" type="#_x0000_t75" alt="backpack%2004" style="width:54.75pt;height:65.25pt;visibility:visible">
            <v:imagedata r:id="rId6" o:title=""/>
          </v:shape>
        </w:pict>
      </w:r>
      <w:r w:rsidRPr="002F78BA">
        <w:rPr>
          <w:noProof/>
        </w:rPr>
        <w:pict>
          <v:shape id="Resim 4" o:spid="_x0000_i1028" type="#_x0000_t75" alt="pencils3" style="width:64.5pt;height:69.75pt;visibility:visible">
            <v:imagedata r:id="rId7" o:title=""/>
          </v:shape>
        </w:pict>
      </w:r>
      <w:r w:rsidRPr="002F78BA">
        <w:rPr>
          <w:noProof/>
        </w:rPr>
        <w:pict>
          <v:shape id="Resim 5" o:spid="_x0000_i1029" type="#_x0000_t75" alt="clipart0178" style="width:47.25pt;height:30pt;visibility:visible">
            <v:imagedata r:id="rId8" o:title=""/>
          </v:shape>
        </w:pict>
      </w:r>
      <w:hyperlink r:id="rId9" w:history="1">
        <w:r w:rsidRPr="002151DB">
          <w:rPr>
            <w:rFonts w:ascii="Arial" w:hAnsi="Arial" w:cs="Arial"/>
            <w:noProof/>
            <w:color w:val="0000FF"/>
          </w:rPr>
          <w:pict>
            <v:shape id="Resim 6" o:spid="_x0000_i1030" type="#_x0000_t75" alt="FABER-CASTELL-KALEMTRASLI-SILGI-3ad__15970293_0" href="http://images.google.com.tr/imgres?imgurl=http://images.gittigidiyor.com/1597/FABER-CASTELL-KALEMTRASLI-SILGI-3ad__15970293_0.jpg&amp;imgrefurl=http://urun.gittigidiyor.com/FABER-CASTELL-KALEMTRASLI-SILGI-3ad_W0QQidZZ15970293&amp;usg=__n7qxTwlRsfo3Yj4LykOXcvM5zwU=&amp;h=336&amp;w=550&amp;sz=16&amp;hl=tr&amp;start=284&amp;um=1&amp;tbnid=UWAq2Frt0Ynx3M:&amp;tbnh=81&amp;tbnw=133&amp;prev=/images?q=k%C4%B1rtasiye+malzemesi+resimleri&amp;ndsp=18&amp;hl=tr&amp;rlz=1W1ADBF_en&amp;sa=N&amp;start=270&amp;um" style="width:79.5pt;height:60.75pt;visibility:visible" o:button="t">
              <v:fill o:detectmouseclick="t"/>
              <v:imagedata r:id="rId10" o:title=""/>
            </v:shape>
          </w:pict>
        </w:r>
      </w:hyperlink>
      <w:r w:rsidRPr="002151DB">
        <w:rPr>
          <w:rFonts w:ascii="Arial" w:hAnsi="Arial" w:cs="Arial"/>
          <w:noProof/>
          <w:color w:val="000000"/>
        </w:rPr>
        <w:pict>
          <v:shape id="Resim 7" o:spid="_x0000_i1031" type="#_x0000_t75" alt="pencil_benji_park_01" style="width:46.5pt;height:68.25pt;visibility:visible">
            <v:imagedata r:id="rId11" o:title=""/>
          </v:shape>
        </w:pict>
      </w:r>
    </w:p>
    <w:p w:rsidR="002A0DDA" w:rsidRDefault="002A0DDA"/>
    <w:p w:rsidR="002A0DDA" w:rsidRPr="00B76EB2" w:rsidRDefault="002A0DDA" w:rsidP="00B76EB2"/>
    <w:p w:rsidR="002A0DDA" w:rsidRPr="0069750F" w:rsidRDefault="002A0DDA" w:rsidP="0069750F">
      <w:pPr>
        <w:ind w:firstLine="708"/>
        <w:jc w:val="center"/>
        <w:rPr>
          <w:rFonts w:ascii="Monotype Corsiva" w:hAnsi="Monotype Corsiva"/>
          <w:sz w:val="28"/>
          <w:szCs w:val="28"/>
          <w:u w:val="single"/>
        </w:rPr>
      </w:pPr>
      <w:r w:rsidRPr="0069750F">
        <w:rPr>
          <w:rFonts w:ascii="Monotype Corsiva" w:hAnsi="Monotype Corsiva"/>
          <w:sz w:val="28"/>
          <w:szCs w:val="28"/>
          <w:u w:val="single"/>
        </w:rPr>
        <w:t>YILDIRIM    BEYAZIT    İLKOKULU  3. SINIF İHTİYAÇ LİSTESİ</w:t>
      </w:r>
    </w:p>
    <w:p w:rsidR="002A0DDA" w:rsidRPr="0069750F" w:rsidRDefault="002A0DDA" w:rsidP="00B76EB2">
      <w:pPr>
        <w:rPr>
          <w:u w:val="single"/>
        </w:rPr>
      </w:pPr>
    </w:p>
    <w:p w:rsidR="002A0DDA" w:rsidRPr="00B76EB2" w:rsidRDefault="002A0DDA" w:rsidP="00B76EB2">
      <w:r w:rsidRPr="00B76EB2">
        <w:rPr>
          <w:rFonts w:ascii="Monotype Corsiva" w:hAnsi="Monotype Corsiva"/>
          <w:sz w:val="28"/>
          <w:szCs w:val="28"/>
          <w:u w:val="single"/>
        </w:rPr>
        <w:t>TÜRKÇE DERSİ İÇİN: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 w:rsidRPr="00B76EB2">
        <w:rPr>
          <w:rFonts w:ascii="Monotype Corsiva" w:hAnsi="Monotype Corsiva"/>
          <w:sz w:val="28"/>
          <w:szCs w:val="28"/>
        </w:rPr>
        <w:t>1-</w:t>
      </w:r>
      <w:r>
        <w:rPr>
          <w:rFonts w:ascii="Monotype Corsiva" w:hAnsi="Monotype Corsiva"/>
          <w:sz w:val="28"/>
          <w:szCs w:val="28"/>
        </w:rPr>
        <w:t>40 sayfalı büyük boy çizgili defter(Sayfa kenarında kırmızı çizgi olmasına dikkat edelim.)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2-Resimli Türkçe sözlük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3-Deyimler ve atasözleri sözlüğü </w:t>
      </w:r>
      <w:hyperlink r:id="rId12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4-Büyük boy güzel yazı defteri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 w:rsidRPr="00B76EB2">
        <w:rPr>
          <w:rFonts w:ascii="Monotype Corsiva" w:hAnsi="Monotype Corsiva"/>
          <w:sz w:val="28"/>
          <w:szCs w:val="28"/>
          <w:u w:val="single"/>
        </w:rPr>
        <w:t>MATEMATİK DERSİ İÇİN: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1-80 sayfalı büyük boy defter(Sayfa kenarında kırmızı çizgi olmasına dikkat edelim.)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2-Kırılmayacak cinsten 30 cm lik cetvel(tahta olursa dayanıklı olur.)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</w:p>
    <w:p w:rsidR="002A0DDA" w:rsidRPr="00F761AC" w:rsidRDefault="002A0DDA" w:rsidP="00B76EB2">
      <w:pPr>
        <w:rPr>
          <w:u w:val="single"/>
        </w:rPr>
      </w:pPr>
      <w:r w:rsidRPr="00F761AC">
        <w:rPr>
          <w:rFonts w:ascii="Monotype Corsiva" w:hAnsi="Monotype Corsiva"/>
          <w:sz w:val="28"/>
          <w:szCs w:val="28"/>
          <w:u w:val="single"/>
        </w:rPr>
        <w:t>HAYAT BİLGİSİ DERSİ İÇİN: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1-4O sayfalı büyük boy defter</w:t>
      </w:r>
      <w:r w:rsidRPr="0069750F">
        <w:rPr>
          <w:rFonts w:ascii="Monotype Corsiva" w:hAnsi="Monotype Corsiva"/>
          <w:sz w:val="28"/>
          <w:szCs w:val="28"/>
        </w:rPr>
        <w:t xml:space="preserve"> </w:t>
      </w:r>
      <w:r>
        <w:rPr>
          <w:rFonts w:ascii="Monotype Corsiva" w:hAnsi="Monotype Corsiva"/>
          <w:sz w:val="28"/>
          <w:szCs w:val="28"/>
        </w:rPr>
        <w:t>(Sayfa kenarında kırmızı çizgi olmasına dikkat edelim.)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</w:p>
    <w:p w:rsidR="002A0DDA" w:rsidRDefault="002A0DDA" w:rsidP="00B76EB2">
      <w:pPr>
        <w:rPr>
          <w:rFonts w:ascii="Monotype Corsiva" w:hAnsi="Monotype Corsiva"/>
          <w:sz w:val="28"/>
          <w:szCs w:val="28"/>
          <w:u w:val="single"/>
        </w:rPr>
      </w:pPr>
      <w:r w:rsidRPr="00F761AC">
        <w:rPr>
          <w:rFonts w:ascii="Monotype Corsiva" w:hAnsi="Monotype Corsiva"/>
          <w:sz w:val="28"/>
          <w:szCs w:val="28"/>
          <w:u w:val="single"/>
        </w:rPr>
        <w:t>GÖRSEL SANATLAR DERSİ İÇİN: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1-60  sayfalı  orta boy resim defteri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2-Kuru boyalar(kaliteli boya olursa daha uzun süre dayanır.)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3-Pastel boyalar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4-Çeşitli renklerde elişi kağıtları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5-Çeşitli renklerde fon kartonları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6-Ucu sivri olmayan okul makası</w:t>
      </w:r>
    </w:p>
    <w:p w:rsidR="002A0DDA" w:rsidRPr="00F761AC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7-Bant,sıvı yapıştırıcı</w:t>
      </w:r>
    </w:p>
    <w:p w:rsidR="002A0DDA" w:rsidRDefault="002A0DDA" w:rsidP="00B76EB2">
      <w:pPr>
        <w:rPr>
          <w:rFonts w:ascii="Monotype Corsiva" w:hAnsi="Monotype Corsiva"/>
        </w:rPr>
      </w:pPr>
    </w:p>
    <w:p w:rsidR="002A0DDA" w:rsidRDefault="002A0DDA" w:rsidP="00B76EB2">
      <w:pPr>
        <w:rPr>
          <w:rFonts w:ascii="Monotype Corsiva" w:hAnsi="Monotype Corsiva"/>
        </w:rPr>
      </w:pP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Kurşun kalemler,kırmızı renkli başlık kalemi,yumuşak silgi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Çantasında ödevlerini koyabileceği bir dosya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Çantasında bulunması için peçete ve ıslak mendil.</w:t>
      </w:r>
    </w:p>
    <w:p w:rsidR="002A0DDA" w:rsidRPr="00B76EB2" w:rsidRDefault="002A0DDA" w:rsidP="00B76EB2"/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1 PAKET BEYAZ A4 KAĞIT(ÖĞRETMENE TESLİM EDİLECEK) 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Kağıdın ince yapılı olmasın. Fotokopi makinasında sorun olmaktadır.</w:t>
      </w:r>
    </w:p>
    <w:p w:rsidR="002A0DDA" w:rsidRDefault="002A0DDA" w:rsidP="00B76EB2">
      <w:pPr>
        <w:rPr>
          <w:rFonts w:ascii="Monotype Corsiva" w:hAnsi="Monotype Corsiva"/>
          <w:sz w:val="28"/>
          <w:szCs w:val="28"/>
        </w:rPr>
      </w:pPr>
    </w:p>
    <w:p w:rsidR="002A0DDA" w:rsidRPr="0069750F" w:rsidRDefault="002A0DDA" w:rsidP="00B76EB2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GEÇEN SENELERDEN KALAN MALZEMELERİ KULLANABİLİRSİNİZ. YENİSİNİ ALMANIZA GEREK YOKTUR.ALINACAK MALZEMENİN DİKKAT DAĞITACAK ŞEKİLDE OLMAMASINA DİKKAT EDİNİZ. ABARTILI ÜRÜNLER ALMAYINIZ.KİTAPLAR VE DEFTERLER   ŞEFFAF  KAPLIKLA  KAPLANIP  ETİKETLENECEKTİR.BOYA KALEMLERİNİDE ETİKETLERSENİZ KARIŞMAYACAKTIR.</w:t>
      </w:r>
    </w:p>
    <w:p w:rsidR="002A0DDA" w:rsidRPr="00B76EB2" w:rsidRDefault="002A0DDA" w:rsidP="00B76EB2">
      <w:hyperlink r:id="rId13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2A0DDA" w:rsidRDefault="002A0DDA" w:rsidP="00B76EB2">
      <w:r>
        <w:rPr>
          <w:rFonts w:ascii="Monotype Corsiva" w:hAnsi="Monotype Corsiva"/>
        </w:rPr>
        <w:t xml:space="preserve">     Sayın velim ;bu ihtiyaç listesinin tamamlanması öğrencilerimizin bu eğitim öğretim yılında başarılı olmanız için küçük bir adım olacaktır.İlginiz ve yardımlarınız için şimdiden teşekkür ederim.Yeni eğitim öğretim yılımız güzelliklerle dolu,alışverişiniz bereketli olsun.</w:t>
      </w:r>
      <w:r w:rsidRPr="004D1AA7">
        <w:t xml:space="preserve"> </w:t>
      </w:r>
      <w:bookmarkStart w:id="0" w:name="_GoBack"/>
      <w:bookmarkEnd w:id="0"/>
      <w:r>
        <w:rPr>
          <w:noProof/>
        </w:rPr>
        <w:t xml:space="preserve">             </w:t>
      </w:r>
    </w:p>
    <w:p w:rsidR="002A0DDA" w:rsidRPr="00B76EB2" w:rsidRDefault="002A0DDA" w:rsidP="00B76EB2"/>
    <w:sectPr w:rsidR="002A0DDA" w:rsidRPr="00B76EB2" w:rsidSect="00AA279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EB2"/>
    <w:rsid w:val="002151DB"/>
    <w:rsid w:val="002A0DDA"/>
    <w:rsid w:val="002F78BA"/>
    <w:rsid w:val="003B71B8"/>
    <w:rsid w:val="004D1AA7"/>
    <w:rsid w:val="00657611"/>
    <w:rsid w:val="0069750F"/>
    <w:rsid w:val="00721023"/>
    <w:rsid w:val="007A6FE1"/>
    <w:rsid w:val="009C6F07"/>
    <w:rsid w:val="00A92BCD"/>
    <w:rsid w:val="00AA279C"/>
    <w:rsid w:val="00B76EB2"/>
    <w:rsid w:val="00E0783E"/>
    <w:rsid w:val="00F761AC"/>
    <w:rsid w:val="00F86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EB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76E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6EB2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7210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87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hyperlink" Target="http://images.google.com.tr/imgres?imgurl=http://images.gittigidiyor.com/1597/FABER-CASTELL-KALEMTRASLI-SILGI-3ad__15970293_0.jpg&amp;imgrefurl=http://urun.gittigidiyor.com/FABER-CASTELL-KALEMTRASLI-SILGI-3ad_W0QQidZZ15970293&amp;usg=__n7qxTwlRsfo3Yj4LykOXcvM5zwU=&amp;h=336&amp;w=550&amp;sz=16&amp;hl=tr&amp;start=284&amp;um=1&amp;tbnid=UWAq2Frt0Ynx3M:&amp;tbnh=81&amp;tbnw=133&amp;prev=/images?q=k%C4%B1rtasiye+malzemesi+resimleri&amp;ndsp=18&amp;hl=tr&amp;rlz=1W1ADBF_en&amp;sa=N&amp;start=270&amp;um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340</Words>
  <Characters>1941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Levent</dc:creator>
  <cp:keywords>www.sorubak.com</cp:keywords>
  <dc:description>www.sorubak.com</dc:description>
  <cp:lastModifiedBy>Dogan</cp:lastModifiedBy>
  <cp:revision>5</cp:revision>
  <dcterms:created xsi:type="dcterms:W3CDTF">2013-09-11T11:29:00Z</dcterms:created>
  <dcterms:modified xsi:type="dcterms:W3CDTF">2013-09-13T20:34:00Z</dcterms:modified>
  <cp:category>www.sorubak.com</cp:category>
</cp:coreProperties>
</file>