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0C" w:rsidRPr="00080CDC" w:rsidRDefault="00133F0C" w:rsidP="00593872">
      <w:pPr>
        <w:tabs>
          <w:tab w:val="left" w:pos="25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r w:rsidRPr="00080CDC">
        <w:rPr>
          <w:b/>
          <w:sz w:val="28"/>
          <w:szCs w:val="28"/>
        </w:rPr>
        <w:t xml:space="preserve"> SÖZCÜK   BULMACA</w:t>
      </w:r>
    </w:p>
    <w:p w:rsidR="00133F0C" w:rsidRPr="00080CDC" w:rsidRDefault="00133F0C" w:rsidP="00593872">
      <w:pPr>
        <w:tabs>
          <w:tab w:val="left" w:pos="25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080CDC">
        <w:rPr>
          <w:b/>
          <w:sz w:val="28"/>
          <w:szCs w:val="28"/>
        </w:rPr>
        <w:t>Tablodaki sözcükleri bulmacadan yukarıdan aşağı, soldan sağa bularak işaretleyiniz. Geriye kalan  harfle</w:t>
      </w:r>
      <w:r>
        <w:rPr>
          <w:b/>
          <w:sz w:val="28"/>
          <w:szCs w:val="28"/>
        </w:rPr>
        <w:t xml:space="preserve">ri sırasıyla yazarak şifreyi çözünüz. </w:t>
      </w:r>
      <w:hyperlink r:id="rId4" w:history="1">
        <w:r w:rsidRPr="00E74B79">
          <w:rPr>
            <w:rStyle w:val="Hyperlink"/>
            <w:color w:val="000000"/>
          </w:rPr>
          <w:t>www.sorubak.com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1843"/>
        <w:gridCol w:w="1559"/>
        <w:gridCol w:w="1922"/>
        <w:gridCol w:w="1789"/>
        <w:gridCol w:w="1701"/>
      </w:tblGrid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IŞILDAK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CÜMLE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AÇIKGÖZ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FİLOZOF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BALDIZ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ISTIRAP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BAHANE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İBADET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OKSİJEN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İMTİYAZ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KEDER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DARBE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HÜNER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DANA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PULLUK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ADAK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MADALYA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ESİR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CİVCİV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ŞAŞKIN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DÜZİNE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FOSFOR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BARBAR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BELEŞ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PANSUMAN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ABAJUR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MİKROP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DAVAR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KEŞKEK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İYİMSER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ÇITA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VOLKAN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ORMAN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İSTİSNA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MEZBAHA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BAĞDAŞ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PETEK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EGEMEN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BALON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BAKIR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BÖREK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ZURNA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HURDA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SOLUNGAÇ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NASİP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ÖDLEK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KIZAMIK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ALKIŞ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AĞIT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TEKE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GAFİL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ÇAĞDAŞ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EVLİYA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TÜMLEÇ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TASMA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YARGIÇ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ÇAY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KİRA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DUL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SAZ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ŞAL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ŞUT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SAÇ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ÇULLUK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GÜZİDE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TUZAK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SİLO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MÜLTECİ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HEVES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PAHALANMAK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VERİŞTİRMEK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KİMYON</w:t>
            </w:r>
          </w:p>
        </w:tc>
      </w:tr>
    </w:tbl>
    <w:p w:rsidR="00133F0C" w:rsidRPr="00080CDC" w:rsidRDefault="00133F0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</w:tr>
    </w:tbl>
    <w:p w:rsidR="00133F0C" w:rsidRPr="00080CDC" w:rsidRDefault="00133F0C" w:rsidP="002423D8">
      <w:pPr>
        <w:rPr>
          <w:b/>
          <w:sz w:val="28"/>
          <w:szCs w:val="28"/>
        </w:rPr>
      </w:pPr>
    </w:p>
    <w:p w:rsidR="00133F0C" w:rsidRPr="00080CDC" w:rsidRDefault="00133F0C" w:rsidP="002423D8">
      <w:pPr>
        <w:rPr>
          <w:b/>
          <w:sz w:val="28"/>
          <w:szCs w:val="28"/>
        </w:rPr>
      </w:pPr>
      <w:r w:rsidRPr="00080CDC">
        <w:rPr>
          <w:b/>
          <w:sz w:val="28"/>
          <w:szCs w:val="28"/>
        </w:rPr>
        <w:t>ŞİFRE : ------------------------------------------------------------------------------------</w:t>
      </w:r>
      <w:r>
        <w:rPr>
          <w:b/>
          <w:sz w:val="28"/>
          <w:szCs w:val="28"/>
        </w:rPr>
        <w:t>-------------------------------</w:t>
      </w:r>
      <w:r w:rsidRPr="00080CDC">
        <w:rPr>
          <w:b/>
          <w:sz w:val="28"/>
          <w:szCs w:val="28"/>
        </w:rPr>
        <w:t xml:space="preserve">      </w:t>
      </w:r>
    </w:p>
    <w:p w:rsidR="00133F0C" w:rsidRPr="00080CDC" w:rsidRDefault="00133F0C" w:rsidP="002423D8">
      <w:pPr>
        <w:rPr>
          <w:b/>
          <w:sz w:val="28"/>
          <w:szCs w:val="28"/>
        </w:rPr>
      </w:pPr>
      <w:r w:rsidRPr="00080CDC">
        <w:rPr>
          <w:b/>
          <w:sz w:val="28"/>
          <w:szCs w:val="28"/>
        </w:rPr>
        <w:t xml:space="preserve">                                                                 Hazırlayan : Kadir ERİŞGİN</w:t>
      </w:r>
    </w:p>
    <w:p w:rsidR="00133F0C" w:rsidRPr="00D62CF9" w:rsidRDefault="00133F0C" w:rsidP="00080CDC">
      <w:pPr>
        <w:tabs>
          <w:tab w:val="left" w:pos="2580"/>
        </w:tabs>
        <w:rPr>
          <w:b/>
          <w:color w:val="FF0000"/>
          <w:sz w:val="28"/>
          <w:szCs w:val="28"/>
        </w:rPr>
      </w:pPr>
      <w:r w:rsidRPr="00D62CF9">
        <w:rPr>
          <w:b/>
          <w:color w:val="FF0000"/>
          <w:sz w:val="28"/>
          <w:szCs w:val="28"/>
        </w:rPr>
        <w:t xml:space="preserve">                                                       </w:t>
      </w:r>
      <w:r>
        <w:rPr>
          <w:b/>
          <w:color w:val="FF0000"/>
          <w:sz w:val="28"/>
          <w:szCs w:val="28"/>
        </w:rPr>
        <w:t xml:space="preserve">          </w:t>
      </w:r>
      <w:r w:rsidRPr="00D62CF9">
        <w:rPr>
          <w:b/>
          <w:color w:val="FF0000"/>
          <w:sz w:val="28"/>
          <w:szCs w:val="28"/>
        </w:rPr>
        <w:t xml:space="preserve">   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1843"/>
        <w:gridCol w:w="1559"/>
        <w:gridCol w:w="1922"/>
        <w:gridCol w:w="1789"/>
        <w:gridCol w:w="1701"/>
      </w:tblGrid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IŞILDAK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CÜMLE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AÇIKGÖZ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FİLOZOF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BALDIZ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ISTIRAP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BAHANE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İBADET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OKSİJEN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İMTİYAZ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KEDER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DARBE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HÜNER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DANA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PULLUK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ADAK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MADALYA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ESİR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CİVCİV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ŞAŞKIN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DÜZİNE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FOSFOR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BARBAR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BELEŞ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PANSUMAN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ABAJUR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MİKROP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DAVAR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KEŞKEK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İYİMSER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ÇITA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VOLKAN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ORMAN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İSTİSNA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MEZBAHA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BAĞDAŞ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PETEK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EGEMEN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BALON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BAKIR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BÖREK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ZURNA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HURDA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SOLUNGAÇ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NASİP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ÖDLEK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KIZAMIK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ALKIŞ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AĞIT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TEKE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GAFİL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ÇAĞDAŞ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EVLİYA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TÜMLEÇ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TASMA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YARGIÇ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ÇAY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KİRA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DUL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SAZ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ŞAL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ŞUT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SAÇ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ÇULLUK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GÜZİDE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TUZAK</w:t>
            </w:r>
          </w:p>
        </w:tc>
      </w:tr>
      <w:tr w:rsidR="00133F0C" w:rsidRPr="0053181F" w:rsidTr="0053181F">
        <w:tc>
          <w:tcPr>
            <w:tcW w:w="180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SİLO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MÜLTECİ</w:t>
            </w:r>
          </w:p>
        </w:tc>
        <w:tc>
          <w:tcPr>
            <w:tcW w:w="1559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HEVES</w:t>
            </w:r>
          </w:p>
        </w:tc>
        <w:tc>
          <w:tcPr>
            <w:tcW w:w="1843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PAHALANMAK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VERİŞTİRMEK</w:t>
            </w:r>
          </w:p>
        </w:tc>
        <w:tc>
          <w:tcPr>
            <w:tcW w:w="1701" w:type="dxa"/>
          </w:tcPr>
          <w:p w:rsidR="00133F0C" w:rsidRPr="0053181F" w:rsidRDefault="00133F0C" w:rsidP="0053181F">
            <w:pPr>
              <w:tabs>
                <w:tab w:val="left" w:pos="2580"/>
              </w:tabs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KİMYON</w:t>
            </w:r>
          </w:p>
        </w:tc>
      </w:tr>
    </w:tbl>
    <w:p w:rsidR="00133F0C" w:rsidRPr="0094111E" w:rsidRDefault="00133F0C" w:rsidP="00080CDC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J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Ö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Ö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P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Z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Ş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J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I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L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D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K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F0"/>
                <w:sz w:val="28"/>
                <w:szCs w:val="28"/>
              </w:rPr>
            </w:pPr>
            <w:r w:rsidRPr="0053181F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70C0"/>
                <w:sz w:val="28"/>
                <w:szCs w:val="28"/>
              </w:rPr>
            </w:pPr>
            <w:r w:rsidRPr="0053181F">
              <w:rPr>
                <w:b/>
                <w:color w:val="0070C0"/>
                <w:sz w:val="28"/>
                <w:szCs w:val="28"/>
              </w:rPr>
              <w:t>O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K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H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P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H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00B050"/>
                <w:sz w:val="28"/>
                <w:szCs w:val="28"/>
              </w:rPr>
            </w:pPr>
            <w:r w:rsidRPr="0053181F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</w:tr>
      <w:tr w:rsidR="00133F0C" w:rsidRPr="0053181F" w:rsidTr="0053181F"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Ş</w:t>
            </w:r>
          </w:p>
        </w:tc>
        <w:tc>
          <w:tcPr>
            <w:tcW w:w="545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7030A0"/>
                <w:sz w:val="28"/>
                <w:szCs w:val="28"/>
              </w:rPr>
            </w:pPr>
            <w:r w:rsidRPr="0053181F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3181F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546" w:type="dxa"/>
          </w:tcPr>
          <w:p w:rsidR="00133F0C" w:rsidRPr="0053181F" w:rsidRDefault="00133F0C" w:rsidP="0053181F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53181F">
              <w:rPr>
                <w:b/>
                <w:color w:val="FF0000"/>
                <w:sz w:val="28"/>
                <w:szCs w:val="28"/>
              </w:rPr>
              <w:t>N</w:t>
            </w:r>
          </w:p>
        </w:tc>
      </w:tr>
    </w:tbl>
    <w:p w:rsidR="00133F0C" w:rsidRDefault="00133F0C" w:rsidP="00080CDC">
      <w:pPr>
        <w:rPr>
          <w:color w:val="000000"/>
        </w:rPr>
      </w:pPr>
      <w:hyperlink r:id="rId5" w:history="1">
        <w:r w:rsidRPr="00E74B79">
          <w:rPr>
            <w:rStyle w:val="Hyperlink"/>
            <w:color w:val="000000"/>
          </w:rPr>
          <w:t>www.sorubak.com</w:t>
        </w:r>
      </w:hyperlink>
    </w:p>
    <w:p w:rsidR="00133F0C" w:rsidRPr="0094111E" w:rsidRDefault="00133F0C" w:rsidP="00080CDC">
      <w:pPr>
        <w:rPr>
          <w:b/>
          <w:sz w:val="28"/>
          <w:szCs w:val="28"/>
        </w:rPr>
      </w:pPr>
      <w:r w:rsidRPr="00E57909">
        <w:rPr>
          <w:sz w:val="28"/>
          <w:szCs w:val="28"/>
          <w:highlight w:val="green"/>
        </w:rPr>
        <w:t>ŞİFRE</w:t>
      </w:r>
      <w:r>
        <w:rPr>
          <w:sz w:val="28"/>
          <w:szCs w:val="28"/>
        </w:rPr>
        <w:t xml:space="preserve">: </w:t>
      </w:r>
      <w:r w:rsidRPr="0094111E">
        <w:rPr>
          <w:sz w:val="28"/>
          <w:szCs w:val="28"/>
        </w:rPr>
        <w:t xml:space="preserve"> </w:t>
      </w:r>
      <w:r w:rsidRPr="0094111E">
        <w:rPr>
          <w:b/>
          <w:sz w:val="28"/>
          <w:szCs w:val="28"/>
        </w:rPr>
        <w:t>SEVGİLİ YAVRULARIM, SİZLERE KAVUŞTUĞUM İÇİN BUGÜN ÇOK MUTLUYUM.</w:t>
      </w:r>
    </w:p>
    <w:p w:rsidR="00133F0C" w:rsidRPr="0094111E" w:rsidRDefault="00133F0C" w:rsidP="00080CDC">
      <w:pPr>
        <w:rPr>
          <w:b/>
          <w:sz w:val="28"/>
          <w:szCs w:val="28"/>
        </w:rPr>
      </w:pPr>
      <w:r w:rsidRPr="0094111E">
        <w:rPr>
          <w:b/>
          <w:sz w:val="28"/>
          <w:szCs w:val="28"/>
        </w:rPr>
        <w:t xml:space="preserve">                                                        Hazırlayan : Kadir ERİŞGİN</w:t>
      </w:r>
    </w:p>
    <w:p w:rsidR="00133F0C" w:rsidRPr="00593872" w:rsidRDefault="00133F0C" w:rsidP="002423D8">
      <w:pPr>
        <w:rPr>
          <w:sz w:val="28"/>
          <w:szCs w:val="28"/>
        </w:rPr>
      </w:pPr>
    </w:p>
    <w:sectPr w:rsidR="00133F0C" w:rsidRPr="00593872" w:rsidSect="00593872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872"/>
    <w:rsid w:val="0004597C"/>
    <w:rsid w:val="00080CDC"/>
    <w:rsid w:val="000B527F"/>
    <w:rsid w:val="0012628B"/>
    <w:rsid w:val="00133F0C"/>
    <w:rsid w:val="001754F6"/>
    <w:rsid w:val="002423D8"/>
    <w:rsid w:val="002B7A67"/>
    <w:rsid w:val="002E158C"/>
    <w:rsid w:val="003B025C"/>
    <w:rsid w:val="00463A0F"/>
    <w:rsid w:val="004F1C4A"/>
    <w:rsid w:val="005140D6"/>
    <w:rsid w:val="0053181F"/>
    <w:rsid w:val="00584CB6"/>
    <w:rsid w:val="00593872"/>
    <w:rsid w:val="005A2ADE"/>
    <w:rsid w:val="00754A33"/>
    <w:rsid w:val="00765563"/>
    <w:rsid w:val="007659B4"/>
    <w:rsid w:val="00771F04"/>
    <w:rsid w:val="007F7556"/>
    <w:rsid w:val="00887710"/>
    <w:rsid w:val="00894D72"/>
    <w:rsid w:val="008F74DE"/>
    <w:rsid w:val="0094111E"/>
    <w:rsid w:val="009856B8"/>
    <w:rsid w:val="009F6EC4"/>
    <w:rsid w:val="00A8022D"/>
    <w:rsid w:val="00AC196F"/>
    <w:rsid w:val="00B15DC9"/>
    <w:rsid w:val="00B5678D"/>
    <w:rsid w:val="00BC07BA"/>
    <w:rsid w:val="00C02AD5"/>
    <w:rsid w:val="00C768BC"/>
    <w:rsid w:val="00C77227"/>
    <w:rsid w:val="00C8140B"/>
    <w:rsid w:val="00CB3E19"/>
    <w:rsid w:val="00CE51EC"/>
    <w:rsid w:val="00D62CF9"/>
    <w:rsid w:val="00E33441"/>
    <w:rsid w:val="00E57909"/>
    <w:rsid w:val="00E74B79"/>
    <w:rsid w:val="00E75F3B"/>
    <w:rsid w:val="00EB6A1F"/>
    <w:rsid w:val="00EC7683"/>
    <w:rsid w:val="00F80ECE"/>
    <w:rsid w:val="00FC08F8"/>
    <w:rsid w:val="00FC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8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387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597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2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155</TotalTime>
  <Pages>2</Pages>
  <Words>546</Words>
  <Characters>3118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2013-08-27T12:58:00Z</dcterms:created>
  <dcterms:modified xsi:type="dcterms:W3CDTF">2013-09-18T06:04:00Z</dcterms:modified>
  <cp:category>www.sorubak.com</cp:category>
</cp:coreProperties>
</file>