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F96" w:rsidRPr="00AE1A85" w:rsidRDefault="00C33F96" w:rsidP="00FE426D">
      <w:pPr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noProof/>
          <w:lang w:eastAsia="tr-TR"/>
        </w:rPr>
        <w:pict>
          <v:roundrect id="Yuvarlatılmış Dikdörtgen 1" o:spid="_x0000_s1026" style="position:absolute;left:0;text-align:left;margin-left:338.4pt;margin-top:-56.15pt;width:140.25pt;height:26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" filled="f" stroked="f" strokeweight="2pt">
            <v:textbox>
              <w:txbxContent>
                <w:p w:rsidR="00C33F96" w:rsidRPr="00E701F0" w:rsidRDefault="00C33F96" w:rsidP="00E701F0">
                  <w:hyperlink r:id="rId5" w:history="1">
                    <w:r w:rsidRPr="00C63F5F">
                      <w:rPr>
                        <w:rStyle w:val="Hyperlink"/>
                        <w:color w:val="00000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p w:rsidR="00C33F96" w:rsidRPr="00AE1A85" w:rsidRDefault="00C33F96" w:rsidP="00FE426D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AE1A85">
        <w:rPr>
          <w:rFonts w:ascii="Times New Roman" w:hAnsi="Times New Roman"/>
          <w:b/>
          <w:color w:val="FF0000"/>
          <w:sz w:val="28"/>
          <w:szCs w:val="28"/>
        </w:rPr>
        <w:t>İSİMLER</w:t>
      </w:r>
    </w:p>
    <w:p w:rsidR="00C33F96" w:rsidRPr="00AE1A85" w:rsidRDefault="00C33F96" w:rsidP="00FE426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sz w:val="28"/>
          <w:szCs w:val="28"/>
        </w:rPr>
        <w:t xml:space="preserve">Canlı ve cansız tüm varlıları karşılayan sözcüklere </w:t>
      </w:r>
      <w:r w:rsidRPr="00AE1A85">
        <w:rPr>
          <w:rFonts w:ascii="Times New Roman" w:hAnsi="Times New Roman"/>
          <w:color w:val="FF0000"/>
          <w:sz w:val="28"/>
          <w:szCs w:val="28"/>
        </w:rPr>
        <w:t>isim</w:t>
      </w:r>
      <w:r w:rsidRPr="00AE1A85">
        <w:rPr>
          <w:rFonts w:ascii="Times New Roman" w:hAnsi="Times New Roman"/>
          <w:sz w:val="28"/>
          <w:szCs w:val="28"/>
        </w:rPr>
        <w:t xml:space="preserve"> denir.</w:t>
      </w:r>
    </w:p>
    <w:p w:rsidR="00C33F96" w:rsidRPr="00AE1A85" w:rsidRDefault="00C33F96" w:rsidP="00FE426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Örnek:</w:t>
      </w:r>
      <w:r w:rsidRPr="00AE1A85">
        <w:rPr>
          <w:rFonts w:ascii="Times New Roman" w:hAnsi="Times New Roman"/>
          <w:sz w:val="28"/>
          <w:szCs w:val="28"/>
        </w:rPr>
        <w:t xml:space="preserve"> Ali, toprak, kedi, melek, vb.</w:t>
      </w:r>
    </w:p>
    <w:p w:rsidR="00C33F96" w:rsidRPr="00AE1A85" w:rsidRDefault="00C33F96" w:rsidP="00FE426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sz w:val="28"/>
          <w:szCs w:val="28"/>
        </w:rPr>
        <w:t>İsimleri, varlıklara verilişine göre ve sayılarına göre gruplandırabiliriz.  Varlıklara verilişlerine göre isimler, özel isimler ve cins isimler diye ikiye ayrılır.</w:t>
      </w:r>
    </w:p>
    <w:p w:rsidR="00C33F96" w:rsidRPr="00AE1A85" w:rsidRDefault="00C33F96" w:rsidP="00FE426D">
      <w:pPr>
        <w:ind w:firstLine="708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AE1A85">
        <w:rPr>
          <w:rFonts w:ascii="Times New Roman" w:hAnsi="Times New Roman"/>
          <w:b/>
          <w:color w:val="FF0000"/>
          <w:sz w:val="28"/>
          <w:szCs w:val="28"/>
        </w:rPr>
        <w:t>Özel İsimler</w:t>
      </w:r>
    </w:p>
    <w:p w:rsidR="00C33F96" w:rsidRPr="00AE1A85" w:rsidRDefault="00C33F96" w:rsidP="00FE426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sz w:val="28"/>
          <w:szCs w:val="28"/>
        </w:rPr>
        <w:t xml:space="preserve">Dünyada tek olan, benzeri bulunmayan varlıkların isimlerine </w:t>
      </w:r>
      <w:r w:rsidRPr="00AE1A85">
        <w:rPr>
          <w:rFonts w:ascii="Times New Roman" w:hAnsi="Times New Roman"/>
          <w:color w:val="FF0000"/>
          <w:sz w:val="28"/>
          <w:szCs w:val="28"/>
        </w:rPr>
        <w:t>özel isim</w:t>
      </w:r>
      <w:r w:rsidRPr="00AE1A85">
        <w:rPr>
          <w:rFonts w:ascii="Times New Roman" w:hAnsi="Times New Roman"/>
          <w:sz w:val="28"/>
          <w:szCs w:val="28"/>
        </w:rPr>
        <w:t xml:space="preserve"> denir.</w:t>
      </w:r>
    </w:p>
    <w:p w:rsidR="00C33F96" w:rsidRPr="00AE1A85" w:rsidRDefault="00C33F96" w:rsidP="00FE426D">
      <w:pPr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Başlıca Özel İsimler:</w:t>
      </w:r>
    </w:p>
    <w:p w:rsidR="00C33F96" w:rsidRPr="00AE1A85" w:rsidRDefault="00C33F96" w:rsidP="00FE42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Kişi ad ve soyadları:</w:t>
      </w:r>
      <w:r w:rsidRPr="00AE1A85">
        <w:rPr>
          <w:rFonts w:ascii="Times New Roman" w:hAnsi="Times New Roman"/>
          <w:sz w:val="28"/>
          <w:szCs w:val="28"/>
        </w:rPr>
        <w:t xml:space="preserve"> Atatürk, Arda Turan, Pepe, Ali…</w:t>
      </w:r>
    </w:p>
    <w:p w:rsidR="00C33F96" w:rsidRPr="00AE1A85" w:rsidRDefault="00C33F96" w:rsidP="00FE42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sz w:val="28"/>
          <w:szCs w:val="28"/>
        </w:rPr>
        <w:t>Ülke ve şehir isimleri: Türkiye, Çin, İstanbul, Konya…</w:t>
      </w:r>
    </w:p>
    <w:p w:rsidR="00C33F96" w:rsidRPr="00AE1A85" w:rsidRDefault="00C33F96" w:rsidP="00FE42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 xml:space="preserve">Ova, deniz, ırmak isimleri: </w:t>
      </w:r>
      <w:r w:rsidRPr="00AE1A85">
        <w:rPr>
          <w:rFonts w:ascii="Times New Roman" w:hAnsi="Times New Roman"/>
          <w:sz w:val="28"/>
          <w:szCs w:val="28"/>
        </w:rPr>
        <w:t>Akdeniz,</w:t>
      </w:r>
      <w:r w:rsidRPr="00AE1A8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E1A85">
        <w:rPr>
          <w:rFonts w:ascii="Times New Roman" w:hAnsi="Times New Roman"/>
          <w:sz w:val="28"/>
          <w:szCs w:val="28"/>
        </w:rPr>
        <w:t xml:space="preserve">Ağrı Dağı, Muş Ovası, Kızılırmak, </w:t>
      </w:r>
    </w:p>
    <w:p w:rsidR="00C33F96" w:rsidRPr="00AE1A85" w:rsidRDefault="00C33F96" w:rsidP="00FE42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 xml:space="preserve">Mahalle, cadde ve sokak isimleri: </w:t>
      </w:r>
      <w:r w:rsidRPr="00AE1A85">
        <w:rPr>
          <w:rFonts w:ascii="Times New Roman" w:hAnsi="Times New Roman"/>
          <w:sz w:val="28"/>
          <w:szCs w:val="28"/>
        </w:rPr>
        <w:t>Alibey Mahallesi, Okul Caddesi, Deniz Sokağı</w:t>
      </w:r>
    </w:p>
    <w:p w:rsidR="00C33F96" w:rsidRPr="00AE1A85" w:rsidRDefault="00C33F96" w:rsidP="00FE42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Dil ve din isimleri:</w:t>
      </w:r>
      <w:r w:rsidRPr="00AE1A85">
        <w:rPr>
          <w:rFonts w:ascii="Times New Roman" w:hAnsi="Times New Roman"/>
          <w:sz w:val="28"/>
          <w:szCs w:val="28"/>
        </w:rPr>
        <w:t xml:space="preserve"> Türkçe, İslamiyet, Budist, Japonca…</w:t>
      </w:r>
    </w:p>
    <w:p w:rsidR="00C33F96" w:rsidRPr="00AE1A85" w:rsidRDefault="00C33F96" w:rsidP="00FE42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 xml:space="preserve">Ulus (Millet) isimleri: </w:t>
      </w:r>
      <w:r w:rsidRPr="00AE1A85">
        <w:rPr>
          <w:rFonts w:ascii="Times New Roman" w:hAnsi="Times New Roman"/>
          <w:sz w:val="28"/>
          <w:szCs w:val="28"/>
        </w:rPr>
        <w:t>Türk, Fransız, İngiliz, Japon</w:t>
      </w:r>
    </w:p>
    <w:p w:rsidR="00C33F96" w:rsidRPr="00AE1A85" w:rsidRDefault="00C33F96" w:rsidP="00FE42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 xml:space="preserve">Kurum ve kuruluş isimleri: </w:t>
      </w:r>
      <w:r w:rsidRPr="00AE1A85">
        <w:rPr>
          <w:rFonts w:ascii="Times New Roman" w:hAnsi="Times New Roman"/>
          <w:sz w:val="28"/>
          <w:szCs w:val="28"/>
        </w:rPr>
        <w:t xml:space="preserve">Türk Dil Kurumu, Türkiye Satranç Federasyonu, Gazi İlköğretim Okulu, </w:t>
      </w:r>
    </w:p>
    <w:p w:rsidR="00C33F96" w:rsidRPr="00AE1A85" w:rsidRDefault="00C33F96" w:rsidP="00FE42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Hayvanlara verilen İsimler:</w:t>
      </w:r>
      <w:r w:rsidRPr="00AE1A85">
        <w:rPr>
          <w:rFonts w:ascii="Times New Roman" w:hAnsi="Times New Roman"/>
          <w:sz w:val="28"/>
          <w:szCs w:val="28"/>
        </w:rPr>
        <w:t xml:space="preserve"> Minnoş, Boncuk, Karabaş</w:t>
      </w:r>
    </w:p>
    <w:p w:rsidR="00C33F96" w:rsidRPr="00AE1A85" w:rsidRDefault="00C33F96" w:rsidP="00FE42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Kitap, gazete, dergi isimleri:</w:t>
      </w:r>
      <w:r w:rsidRPr="00AE1A85">
        <w:rPr>
          <w:rFonts w:ascii="Times New Roman" w:hAnsi="Times New Roman"/>
          <w:sz w:val="28"/>
          <w:szCs w:val="28"/>
        </w:rPr>
        <w:t xml:space="preserve"> Nutuk, Zaman Gazetesi, Nokta Dergisi, Bugün Gazetesi, </w:t>
      </w:r>
    </w:p>
    <w:p w:rsidR="00C33F96" w:rsidRPr="00AE1A85" w:rsidRDefault="00C33F96" w:rsidP="00FE426D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NOT:</w:t>
      </w:r>
    </w:p>
    <w:p w:rsidR="00C33F96" w:rsidRPr="00AE1A85" w:rsidRDefault="00C33F96" w:rsidP="00FE426D">
      <w:pPr>
        <w:pStyle w:val="ListParagraph"/>
        <w:numPr>
          <w:ilvl w:val="0"/>
          <w:numId w:val="4"/>
        </w:numPr>
        <w:ind w:left="1134" w:hanging="66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sz w:val="28"/>
          <w:szCs w:val="28"/>
        </w:rPr>
        <w:t>Özel isimler her zaman büyük harfle başlar.</w:t>
      </w:r>
    </w:p>
    <w:p w:rsidR="00C33F96" w:rsidRPr="00AE1A85" w:rsidRDefault="00C33F96" w:rsidP="00FE426D">
      <w:pPr>
        <w:pStyle w:val="ListParagraph"/>
        <w:numPr>
          <w:ilvl w:val="0"/>
          <w:numId w:val="4"/>
        </w:numPr>
        <w:ind w:left="1134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sz w:val="28"/>
          <w:szCs w:val="28"/>
        </w:rPr>
        <w:t>Özel isimlere getirilen çekim ekleri kesme işareti ile ayrılır. (</w:t>
      </w:r>
      <w:r w:rsidRPr="00AE1A85">
        <w:rPr>
          <w:rFonts w:ascii="Times New Roman" w:hAnsi="Times New Roman"/>
          <w:color w:val="FF0000"/>
          <w:sz w:val="28"/>
          <w:szCs w:val="28"/>
        </w:rPr>
        <w:t xml:space="preserve">Örnek: </w:t>
      </w:r>
      <w:r w:rsidRPr="00AE1A85">
        <w:rPr>
          <w:rFonts w:ascii="Times New Roman" w:hAnsi="Times New Roman"/>
          <w:sz w:val="28"/>
          <w:szCs w:val="28"/>
        </w:rPr>
        <w:t>Ali’nin, Türkiye’ye, Kadir’in, Akdeniz’e )</w:t>
      </w: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</w:p>
    <w:p w:rsidR="00C33F96" w:rsidRPr="00AE1A85" w:rsidRDefault="00C33F96" w:rsidP="00FE426D">
      <w:pPr>
        <w:pStyle w:val="ListParagraph"/>
        <w:ind w:left="1068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AE1A85">
        <w:rPr>
          <w:rFonts w:ascii="Times New Roman" w:hAnsi="Times New Roman"/>
          <w:b/>
          <w:color w:val="FF0000"/>
          <w:sz w:val="28"/>
          <w:szCs w:val="28"/>
        </w:rPr>
        <w:t>Cins İsimler</w:t>
      </w: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sz w:val="28"/>
          <w:szCs w:val="28"/>
        </w:rPr>
        <w:t xml:space="preserve">Dünyada benzer olan ve aynı türden varlıkları karşılayan isimlere </w:t>
      </w:r>
      <w:r w:rsidRPr="00AE1A85">
        <w:rPr>
          <w:rFonts w:ascii="Times New Roman" w:hAnsi="Times New Roman"/>
          <w:color w:val="FF0000"/>
          <w:sz w:val="28"/>
          <w:szCs w:val="28"/>
        </w:rPr>
        <w:t xml:space="preserve">cins isim </w:t>
      </w:r>
      <w:r w:rsidRPr="00AE1A85">
        <w:rPr>
          <w:rFonts w:ascii="Times New Roman" w:hAnsi="Times New Roman"/>
          <w:sz w:val="28"/>
          <w:szCs w:val="28"/>
        </w:rPr>
        <w:t xml:space="preserve">denir. </w:t>
      </w: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Örnek:</w:t>
      </w:r>
      <w:r w:rsidRPr="00AE1A85">
        <w:rPr>
          <w:rFonts w:ascii="Times New Roman" w:hAnsi="Times New Roman"/>
          <w:sz w:val="28"/>
          <w:szCs w:val="28"/>
        </w:rPr>
        <w:t xml:space="preserve"> leylak, masa, leylek, balık </w:t>
      </w: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color w:val="FF0000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Başlıca Cins İsimler:</w:t>
      </w: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 xml:space="preserve">Bitki İsimleri: </w:t>
      </w:r>
      <w:r w:rsidRPr="00AE1A85">
        <w:rPr>
          <w:rFonts w:ascii="Times New Roman" w:hAnsi="Times New Roman"/>
          <w:sz w:val="28"/>
          <w:szCs w:val="28"/>
        </w:rPr>
        <w:t>çimen, menekşe, kavak, fasulye vb.</w:t>
      </w: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Organ İsimleri:</w:t>
      </w:r>
      <w:r w:rsidRPr="00AE1A85">
        <w:rPr>
          <w:rFonts w:ascii="Times New Roman" w:hAnsi="Times New Roman"/>
          <w:sz w:val="28"/>
          <w:szCs w:val="28"/>
        </w:rPr>
        <w:t xml:space="preserve"> el, ayak, kalp, mide, vb.</w:t>
      </w: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color w:val="FF0000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Hayvan İsimleri:</w:t>
      </w:r>
      <w:r w:rsidRPr="00AE1A85">
        <w:rPr>
          <w:rFonts w:ascii="Times New Roman" w:hAnsi="Times New Roman"/>
          <w:sz w:val="28"/>
          <w:szCs w:val="28"/>
        </w:rPr>
        <w:t xml:space="preserve"> koyun, inek, kedi, eşek, vb.</w:t>
      </w: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Renk İsimleri:</w:t>
      </w:r>
      <w:r w:rsidRPr="00AE1A85">
        <w:rPr>
          <w:rFonts w:ascii="Times New Roman" w:hAnsi="Times New Roman"/>
          <w:sz w:val="28"/>
          <w:szCs w:val="28"/>
        </w:rPr>
        <w:t xml:space="preserve"> mavi, yeşil, sarı vb.</w:t>
      </w: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Akrabalık İsimleri:</w:t>
      </w:r>
      <w:r w:rsidRPr="00AE1A85">
        <w:rPr>
          <w:rFonts w:ascii="Times New Roman" w:hAnsi="Times New Roman"/>
          <w:sz w:val="28"/>
          <w:szCs w:val="28"/>
        </w:rPr>
        <w:t xml:space="preserve"> dede, hala, dayı, amca, vb.</w:t>
      </w: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  <w:r w:rsidRPr="00AE1A85">
        <w:rPr>
          <w:rFonts w:ascii="Times New Roman" w:hAnsi="Times New Roman"/>
          <w:color w:val="FF0000"/>
          <w:sz w:val="28"/>
          <w:szCs w:val="28"/>
        </w:rPr>
        <w:t>Eşya ve Araç İsimleri:</w:t>
      </w:r>
      <w:r w:rsidRPr="00AE1A85">
        <w:rPr>
          <w:rFonts w:ascii="Times New Roman" w:hAnsi="Times New Roman"/>
          <w:sz w:val="28"/>
          <w:szCs w:val="28"/>
        </w:rPr>
        <w:t xml:space="preserve"> bardak, tepsi, keser, makas vb.</w:t>
      </w: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</w:p>
    <w:p w:rsidR="00C33F96" w:rsidRPr="00AE1A85" w:rsidRDefault="00C33F96" w:rsidP="00FE426D">
      <w:pPr>
        <w:pStyle w:val="ListParagraph"/>
        <w:ind w:left="1068"/>
        <w:jc w:val="both"/>
        <w:rPr>
          <w:rFonts w:ascii="Times New Roman" w:hAnsi="Times New Roman"/>
          <w:sz w:val="28"/>
          <w:szCs w:val="28"/>
        </w:rPr>
      </w:pPr>
    </w:p>
    <w:p w:rsidR="00C33F96" w:rsidRPr="00AE1A85" w:rsidRDefault="00C33F96" w:rsidP="00E701F0">
      <w:pPr>
        <w:pStyle w:val="ListParagraph"/>
        <w:ind w:left="1068"/>
        <w:jc w:val="center"/>
      </w:pPr>
      <w:hyperlink r:id="rId6" w:history="1">
        <w:r w:rsidRPr="00C63F5F">
          <w:rPr>
            <w:rStyle w:val="Hyperlink"/>
            <w:color w:val="000000"/>
          </w:rPr>
          <w:t>www.sorubak.com</w:t>
        </w:r>
      </w:hyperlink>
    </w:p>
    <w:sectPr w:rsidR="00C33F96" w:rsidRPr="00AE1A85" w:rsidSect="00AE1A85">
      <w:pgSz w:w="16838" w:h="11906" w:orient="landscape"/>
      <w:pgMar w:top="1418" w:right="536" w:bottom="156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6428C"/>
    <w:multiLevelType w:val="hybridMultilevel"/>
    <w:tmpl w:val="E8EADB80"/>
    <w:lvl w:ilvl="0" w:tplc="F5E29154">
      <w:start w:val="1"/>
      <w:numFmt w:val="lowerLetter"/>
      <w:lvlText w:val="%1-"/>
      <w:lvlJc w:val="left"/>
      <w:pPr>
        <w:ind w:left="142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97261CE"/>
    <w:multiLevelType w:val="hybridMultilevel"/>
    <w:tmpl w:val="2262881C"/>
    <w:lvl w:ilvl="0" w:tplc="B02C09A4">
      <w:start w:val="1"/>
      <w:numFmt w:val="bullet"/>
      <w:lvlText w:val="-"/>
      <w:lvlJc w:val="left"/>
      <w:pPr>
        <w:ind w:left="1068" w:hanging="360"/>
      </w:pPr>
      <w:rPr>
        <w:rFonts w:ascii="Hand writing Mutlu" w:eastAsia="Times New Roman" w:hAnsi="Hand writing Mutlu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5D5125E"/>
    <w:multiLevelType w:val="hybridMultilevel"/>
    <w:tmpl w:val="E126FC38"/>
    <w:lvl w:ilvl="0" w:tplc="E4DE9A74">
      <w:start w:val="1"/>
      <w:numFmt w:val="lowerLetter"/>
      <w:lvlText w:val="%1-"/>
      <w:lvlJc w:val="left"/>
      <w:pPr>
        <w:ind w:left="142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1A83F06"/>
    <w:multiLevelType w:val="hybridMultilevel"/>
    <w:tmpl w:val="BA109E1A"/>
    <w:lvl w:ilvl="0" w:tplc="8FB0F5E4">
      <w:start w:val="1"/>
      <w:numFmt w:val="decimal"/>
      <w:lvlText w:val="%1-"/>
      <w:lvlJc w:val="left"/>
      <w:pPr>
        <w:ind w:left="178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853"/>
    <w:rsid w:val="0013340E"/>
    <w:rsid w:val="00137C65"/>
    <w:rsid w:val="0024154E"/>
    <w:rsid w:val="00373B28"/>
    <w:rsid w:val="004C7BB2"/>
    <w:rsid w:val="004F33FB"/>
    <w:rsid w:val="00581355"/>
    <w:rsid w:val="005A0F49"/>
    <w:rsid w:val="00643DFB"/>
    <w:rsid w:val="00725853"/>
    <w:rsid w:val="007525FF"/>
    <w:rsid w:val="00855ED6"/>
    <w:rsid w:val="00A27D4E"/>
    <w:rsid w:val="00AE1A85"/>
    <w:rsid w:val="00C33F96"/>
    <w:rsid w:val="00C63F5F"/>
    <w:rsid w:val="00CC35B7"/>
    <w:rsid w:val="00DA39DD"/>
    <w:rsid w:val="00E701F0"/>
    <w:rsid w:val="00FB255E"/>
    <w:rsid w:val="00FE11A1"/>
    <w:rsid w:val="00FE4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40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585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E1A8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</TotalTime>
  <Pages>2</Pages>
  <Words>246</Words>
  <Characters>1407</Characters>
  <Application>Microsoft Office Outlook</Application>
  <DocSecurity>0</DocSecurity>
  <Lines>0</Lines>
  <Paragraphs>0</Paragraphs>
  <ScaleCrop>false</ScaleCrop>
  <Company>Gazi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Turan</dc:creator>
  <cp:keywords>www.sorubak.com</cp:keywords>
  <dc:description>www.sorubak.com</dc:description>
  <cp:lastModifiedBy>Dogan</cp:lastModifiedBy>
  <cp:revision>www.sorubak.com</cp:revision>
  <dcterms:created xsi:type="dcterms:W3CDTF">2011-11-03T09:05:00Z</dcterms:created>
  <dcterms:modified xsi:type="dcterms:W3CDTF">2013-09-22T11:04:00Z</dcterms:modified>
  <cp:category>www.sorubak.com</cp:category>
</cp:coreProperties>
</file>