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4E6" w:rsidRDefault="00DF24E6" w:rsidP="00E7659D">
      <w:pPr>
        <w:jc w:val="center"/>
        <w:rPr>
          <w:rFonts w:ascii="Comic Sans MS" w:hAnsi="Comic Sans MS"/>
          <w:bCs/>
        </w:rPr>
      </w:pPr>
    </w:p>
    <w:p w:rsidR="00DF24E6" w:rsidRPr="00E7659D" w:rsidRDefault="00DF24E6" w:rsidP="00E7659D">
      <w:pPr>
        <w:jc w:val="center"/>
        <w:rPr>
          <w:rFonts w:ascii="Comic Sans MS" w:hAnsi="Comic Sans MS"/>
        </w:rPr>
      </w:pPr>
      <w:r>
        <w:rPr>
          <w:noProof/>
        </w:rPr>
        <w:pict>
          <v:roundrect id="Yuvarlatılmış Dikdörtgen 1" o:spid="_x0000_s1026" style="position:absolute;left:0;text-align:left;margin-left:176.2pt;margin-top:-53.6pt;width:140.25pt;height:26.2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" filled="f" stroked="f" strokeweight="2pt">
            <v:textbox>
              <w:txbxContent>
                <w:p w:rsidR="00DF24E6" w:rsidRDefault="00DF24E6" w:rsidP="00E7659D">
                  <w:pPr>
                    <w:jc w:val="center"/>
                    <w:rPr>
                      <w:rFonts w:ascii="Calibri" w:hAnsi="Calibri"/>
                    </w:rPr>
                  </w:pPr>
                </w:p>
              </w:txbxContent>
            </v:textbox>
          </v:roundrect>
        </w:pict>
      </w:r>
      <w:r w:rsidRPr="00E7659D">
        <w:rPr>
          <w:rFonts w:ascii="Comic Sans MS" w:hAnsi="Comic Sans MS"/>
          <w:bCs/>
        </w:rPr>
        <w:t>HALALCA  İLKOKULU  MÜDÜRLÜĞÜNE</w:t>
      </w:r>
    </w:p>
    <w:p w:rsidR="00DF24E6" w:rsidRPr="00E7659D" w:rsidRDefault="00DF24E6" w:rsidP="00E7659D">
      <w:pPr>
        <w:rPr>
          <w:rFonts w:ascii="Comic Sans MS" w:hAnsi="Comic Sans MS"/>
          <w:i/>
        </w:rPr>
      </w:pPr>
      <w:r w:rsidRPr="00E7659D">
        <w:rPr>
          <w:rFonts w:ascii="Comic Sans MS" w:hAnsi="Comic Sans MS"/>
          <w:b/>
          <w:bCs/>
          <w:i/>
        </w:rPr>
        <w:t>                                                                                               </w:t>
      </w:r>
    </w:p>
    <w:p w:rsidR="00DF24E6" w:rsidRPr="00E7659D" w:rsidRDefault="00DF24E6" w:rsidP="00E7659D">
      <w:pPr>
        <w:rPr>
          <w:rFonts w:ascii="Comic Sans MS" w:hAnsi="Comic Sans MS"/>
        </w:rPr>
      </w:pPr>
      <w:r w:rsidRPr="00E7659D">
        <w:rPr>
          <w:rFonts w:ascii="Comic Sans MS" w:hAnsi="Comic Sans MS"/>
        </w:rPr>
        <w:t xml:space="preserve">        2013-2014  Eğitim-Öğretim Yılı  3. sınıf  1. Veli Toplantısı…/09/2013 Pazartesi günü saat   15:00 okulumuz 3 /A sınıfında  aşağıdaki gündem maddelerine  göre yapılacaktır.</w:t>
      </w:r>
    </w:p>
    <w:p w:rsidR="00DF24E6" w:rsidRPr="00E7659D" w:rsidRDefault="00DF24E6" w:rsidP="00E7659D">
      <w:pPr>
        <w:rPr>
          <w:rFonts w:ascii="Comic Sans MS" w:hAnsi="Comic Sans MS"/>
        </w:rPr>
      </w:pPr>
      <w:r w:rsidRPr="00E7659D">
        <w:rPr>
          <w:rFonts w:ascii="Comic Sans MS" w:hAnsi="Comic Sans MS"/>
        </w:rPr>
        <w:t xml:space="preserve">       Toplantının yapılmasına tarafınızdan izin verilmesini arz ederim.</w:t>
      </w:r>
    </w:p>
    <w:p w:rsidR="00DF24E6" w:rsidRPr="00E7659D" w:rsidRDefault="00DF24E6" w:rsidP="00E7659D">
      <w:pPr>
        <w:rPr>
          <w:rFonts w:ascii="Comic Sans MS" w:hAnsi="Comic Sans MS"/>
        </w:rPr>
      </w:pPr>
      <w:r w:rsidRPr="00E7659D">
        <w:rPr>
          <w:rFonts w:ascii="Comic Sans MS" w:hAnsi="Comic Sans MS"/>
        </w:rPr>
        <w:t> </w:t>
      </w:r>
    </w:p>
    <w:p w:rsidR="00DF24E6" w:rsidRPr="00E7659D" w:rsidRDefault="00DF24E6" w:rsidP="00E7659D">
      <w:pPr>
        <w:rPr>
          <w:rFonts w:ascii="Comic Sans MS" w:hAnsi="Comic Sans MS"/>
        </w:rPr>
      </w:pPr>
      <w:r w:rsidRPr="00E7659D">
        <w:rPr>
          <w:rFonts w:ascii="Comic Sans MS" w:hAnsi="Comic Sans MS"/>
        </w:rPr>
        <w:t xml:space="preserve">                                                                     </w:t>
      </w:r>
      <w:hyperlink r:id="rId5" w:history="1">
        <w:r w:rsidRPr="00DE3593">
          <w:rPr>
            <w:rStyle w:val="Hyperlink"/>
            <w:color w:val="000000"/>
          </w:rPr>
          <w:t>www.sorubak.com</w:t>
        </w:r>
      </w:hyperlink>
      <w:r w:rsidRPr="00E7659D">
        <w:rPr>
          <w:rFonts w:ascii="Comic Sans MS" w:hAnsi="Comic Sans MS"/>
        </w:rPr>
        <w:t xml:space="preserve">                                                           </w:t>
      </w:r>
    </w:p>
    <w:p w:rsidR="00DF24E6" w:rsidRPr="00E7659D" w:rsidRDefault="00DF24E6" w:rsidP="00E7659D">
      <w:pPr>
        <w:ind w:left="6372"/>
        <w:rPr>
          <w:rFonts w:ascii="Comic Sans MS" w:hAnsi="Comic Sans MS"/>
        </w:rPr>
      </w:pPr>
      <w:r w:rsidRPr="00E7659D">
        <w:rPr>
          <w:rFonts w:ascii="Comic Sans MS" w:hAnsi="Comic Sans MS"/>
        </w:rPr>
        <w:t xml:space="preserve">                                                                                                                                B.VURAL VATAN                                                                                                                              3/A Sınıfı Öğretmeni</w:t>
      </w:r>
    </w:p>
    <w:p w:rsidR="00DF24E6" w:rsidRDefault="00DF24E6" w:rsidP="00E7659D">
      <w:pPr>
        <w:rPr>
          <w:rFonts w:ascii="Calibri" w:hAnsi="Calibri"/>
          <w:i/>
        </w:rPr>
      </w:pPr>
    </w:p>
    <w:p w:rsidR="00DF24E6" w:rsidRDefault="00DF24E6" w:rsidP="00E7659D">
      <w:pPr>
        <w:rPr>
          <w:rFonts w:ascii="Calibri" w:hAnsi="Calibri"/>
          <w:i/>
        </w:rPr>
      </w:pPr>
    </w:p>
    <w:p w:rsidR="00DF24E6" w:rsidRPr="00033EE8" w:rsidRDefault="00DF24E6" w:rsidP="00E7659D">
      <w:pPr>
        <w:rPr>
          <w:rFonts w:ascii="Calibri" w:hAnsi="Calibri"/>
          <w:b/>
          <w:bCs/>
          <w:u w:val="single"/>
        </w:rPr>
      </w:pPr>
      <w:r w:rsidRPr="004833B6">
        <w:rPr>
          <w:rFonts w:ascii="Calibri" w:hAnsi="Calibri"/>
          <w:i/>
        </w:rPr>
        <w:t> </w:t>
      </w:r>
      <w:r w:rsidRPr="00033EE8">
        <w:rPr>
          <w:rFonts w:ascii="Calibri" w:hAnsi="Calibri"/>
          <w:b/>
          <w:bCs/>
          <w:u w:val="single"/>
        </w:rPr>
        <w:t>GÜNDEM:</w:t>
      </w:r>
    </w:p>
    <w:p w:rsidR="00DF24E6" w:rsidRPr="004833B6" w:rsidRDefault="00DF24E6" w:rsidP="00E7659D">
      <w:pPr>
        <w:rPr>
          <w:rFonts w:ascii="Calibri" w:hAnsi="Calibri"/>
          <w:i/>
        </w:rPr>
      </w:pPr>
    </w:p>
    <w:p w:rsidR="00DF24E6" w:rsidRPr="00E7659D" w:rsidRDefault="00DF24E6" w:rsidP="00E7659D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E7659D">
        <w:rPr>
          <w:rFonts w:ascii="Comic Sans MS" w:hAnsi="Comic Sans MS"/>
        </w:rPr>
        <w:t xml:space="preserve">Toplantının açılışı </w:t>
      </w:r>
    </w:p>
    <w:p w:rsidR="00DF24E6" w:rsidRPr="00E7659D" w:rsidRDefault="00DF24E6" w:rsidP="00E7659D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E7659D">
        <w:rPr>
          <w:rFonts w:ascii="Comic Sans MS" w:hAnsi="Comic Sans MS"/>
        </w:rPr>
        <w:t xml:space="preserve"> Saygı duruşu ve İstiklal Marşı</w:t>
      </w:r>
    </w:p>
    <w:p w:rsidR="00DF24E6" w:rsidRPr="00E7659D" w:rsidRDefault="00DF24E6" w:rsidP="00E7659D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center" w:pos="7442"/>
        </w:tabs>
        <w:jc w:val="both"/>
        <w:rPr>
          <w:rFonts w:ascii="Comic Sans MS" w:hAnsi="Comic Sans MS" w:cs="Arial"/>
        </w:rPr>
      </w:pPr>
      <w:r w:rsidRPr="00E7659D">
        <w:rPr>
          <w:rFonts w:ascii="Comic Sans MS" w:hAnsi="Comic Sans MS" w:cs="Arial"/>
        </w:rPr>
        <w:t>Öğrencilerin tertip, düzen ve temizliği</w:t>
      </w:r>
    </w:p>
    <w:p w:rsidR="00DF24E6" w:rsidRPr="00E7659D" w:rsidRDefault="00DF24E6" w:rsidP="00E7659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center" w:pos="7442"/>
        </w:tabs>
        <w:jc w:val="both"/>
        <w:rPr>
          <w:rFonts w:ascii="Comic Sans MS" w:hAnsi="Comic Sans MS" w:cs="Arial"/>
        </w:rPr>
      </w:pPr>
      <w:r w:rsidRPr="00E7659D">
        <w:rPr>
          <w:rFonts w:ascii="Comic Sans MS" w:hAnsi="Comic Sans MS" w:cs="Arial"/>
        </w:rPr>
        <w:t xml:space="preserve">Öğrencilerin uyku saatleri ve kahvaltı alışkanlıkları </w:t>
      </w:r>
    </w:p>
    <w:p w:rsidR="00DF24E6" w:rsidRDefault="00DF24E6" w:rsidP="00E7659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center" w:pos="7442"/>
        </w:tabs>
        <w:jc w:val="both"/>
        <w:rPr>
          <w:rFonts w:ascii="Comic Sans MS" w:hAnsi="Comic Sans MS" w:cs="Arial"/>
        </w:rPr>
      </w:pPr>
      <w:r w:rsidRPr="00E7659D">
        <w:rPr>
          <w:rFonts w:ascii="Comic Sans MS" w:hAnsi="Comic Sans MS" w:cs="Arial"/>
        </w:rPr>
        <w:t>Okula geliş-gidiş saatleri ve devamsızlıklar.</w:t>
      </w:r>
    </w:p>
    <w:p w:rsidR="00DF24E6" w:rsidRDefault="00DF24E6" w:rsidP="00E7659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center" w:pos="7442"/>
        </w:tabs>
        <w:jc w:val="both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Beslenme </w:t>
      </w:r>
    </w:p>
    <w:p w:rsidR="00DF24E6" w:rsidRPr="00E7659D" w:rsidRDefault="00DF24E6" w:rsidP="00E7659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center" w:pos="7442"/>
        </w:tabs>
        <w:jc w:val="both"/>
        <w:rPr>
          <w:rFonts w:ascii="Comic Sans MS" w:hAnsi="Comic Sans MS" w:cs="Arial"/>
        </w:rPr>
      </w:pPr>
      <w:r>
        <w:rPr>
          <w:rFonts w:ascii="Comic Sans MS" w:hAnsi="Comic Sans MS" w:cs="Arial"/>
        </w:rPr>
        <w:t>Ders araçlarının temini</w:t>
      </w:r>
    </w:p>
    <w:p w:rsidR="00DF24E6" w:rsidRPr="00E7659D" w:rsidRDefault="00DF24E6" w:rsidP="00E7659D">
      <w:pPr>
        <w:pStyle w:val="NoSpacing"/>
        <w:spacing w:line="360" w:lineRule="auto"/>
        <w:rPr>
          <w:rFonts w:ascii="Comic Sans MS" w:hAnsi="Comic Sans MS"/>
        </w:rPr>
      </w:pPr>
      <w:r w:rsidRPr="00E7659D">
        <w:rPr>
          <w:rFonts w:ascii="Comic Sans MS" w:hAnsi="Comic Sans MS"/>
        </w:rPr>
        <w:t xml:space="preserve">Öğrenci başarılarını etkileyen ana unsurların açıklanması </w:t>
      </w:r>
    </w:p>
    <w:p w:rsidR="00DF24E6" w:rsidRDefault="00DF24E6" w:rsidP="00E7659D">
      <w:pPr>
        <w:pStyle w:val="NoSpacing"/>
        <w:spacing w:line="360" w:lineRule="auto"/>
        <w:rPr>
          <w:rFonts w:ascii="Comic Sans MS" w:hAnsi="Comic Sans MS"/>
        </w:rPr>
      </w:pPr>
      <w:r w:rsidRPr="00E7659D">
        <w:rPr>
          <w:rFonts w:ascii="Comic Sans MS" w:hAnsi="Comic Sans MS"/>
        </w:rPr>
        <w:t>Öğrencilere okuma alışkanlığının kazandırılması</w:t>
      </w:r>
    </w:p>
    <w:p w:rsidR="00DF24E6" w:rsidRPr="00E7659D" w:rsidRDefault="00DF24E6" w:rsidP="00E7659D">
      <w:pPr>
        <w:pStyle w:val="NoSpacing"/>
        <w:spacing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Dilek ve temenniler</w:t>
      </w:r>
    </w:p>
    <w:p w:rsidR="00DF24E6" w:rsidRDefault="00DF24E6">
      <w:hyperlink r:id="rId6" w:history="1">
        <w:r w:rsidRPr="00DE3593">
          <w:rPr>
            <w:rStyle w:val="Hyperlink"/>
            <w:color w:val="000000"/>
          </w:rPr>
          <w:t>www.sorubak.com</w:t>
        </w:r>
      </w:hyperlink>
    </w:p>
    <w:sectPr w:rsidR="00DF24E6" w:rsidSect="00AE0C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045739"/>
    <w:multiLevelType w:val="multilevel"/>
    <w:tmpl w:val="1D86F3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">
    <w:nsid w:val="7B717391"/>
    <w:multiLevelType w:val="hybridMultilevel"/>
    <w:tmpl w:val="A7E0B2E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659D"/>
    <w:rsid w:val="00033EE8"/>
    <w:rsid w:val="0012550A"/>
    <w:rsid w:val="0012677F"/>
    <w:rsid w:val="004718E2"/>
    <w:rsid w:val="004833B6"/>
    <w:rsid w:val="00752D52"/>
    <w:rsid w:val="007C7C71"/>
    <w:rsid w:val="007F1865"/>
    <w:rsid w:val="00AE0CF1"/>
    <w:rsid w:val="00AE28F6"/>
    <w:rsid w:val="00BC5C18"/>
    <w:rsid w:val="00C507A0"/>
    <w:rsid w:val="00D83DB6"/>
    <w:rsid w:val="00DE3593"/>
    <w:rsid w:val="00DF24E6"/>
    <w:rsid w:val="00E76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59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E7659D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99"/>
    <w:qFormat/>
    <w:rsid w:val="00E7659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Spacing">
    <w:name w:val="No Spacing"/>
    <w:uiPriority w:val="99"/>
    <w:qFormat/>
    <w:rsid w:val="00E7659D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7F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F1865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AE28F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190</Words>
  <Characters>1089</Characters>
  <Application>Microsoft Office Outlook</Application>
  <DocSecurity>0</DocSecurity>
  <Lines>0</Lines>
  <Paragraphs>0</Paragraphs>
  <ScaleCrop>false</ScaleCrop>
  <Company>ncy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asus</dc:creator>
  <cp:keywords>www.sorubak.com</cp:keywords>
  <dc:description>www.sorubak.com</dc:description>
  <cp:lastModifiedBy>Dogan</cp:lastModifiedBy>
  <cp:revision>www.sorubak.com</cp:revision>
  <dcterms:created xsi:type="dcterms:W3CDTF">2013-09-22T13:00:00Z</dcterms:created>
  <dcterms:modified xsi:type="dcterms:W3CDTF">2013-09-26T07:56:00Z</dcterms:modified>
  <cp:category>www.sorubak.com</cp:category>
  <cp:version>www.sorubak.com</cp:version>
</cp:coreProperties>
</file>