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DDC" w:rsidRPr="007A5B1F" w:rsidRDefault="00D41DDC" w:rsidP="007A579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41DDC" w:rsidRPr="007A5B1F" w:rsidRDefault="00D41DDC" w:rsidP="007A5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5B1F">
        <w:rPr>
          <w:rFonts w:ascii="Times New Roman" w:hAnsi="Times New Roman"/>
          <w:b/>
          <w:sz w:val="24"/>
          <w:szCs w:val="24"/>
        </w:rPr>
        <w:t>3. SINIFLAR İHTİYAÇ LİSTESİ</w:t>
      </w:r>
    </w:p>
    <w:p w:rsidR="00D41DDC" w:rsidRPr="007A5B1F" w:rsidRDefault="00D41DDC" w:rsidP="007A579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41DDC" w:rsidRPr="007A5B1F" w:rsidRDefault="00D41DDC" w:rsidP="007A5799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1 Adet - 1 Ortalı büyük boy kareli defter (Matematik dersi için)</w:t>
      </w:r>
    </w:p>
    <w:p w:rsidR="00D41DDC" w:rsidRPr="007A5B1F" w:rsidRDefault="00D41DDC" w:rsidP="007A5799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1 Adet - Büyük Boy Standart (Çizgili) yazı defteri (Hayat Bilgisi, Türkçe dersi ve dikte için)</w:t>
      </w:r>
    </w:p>
    <w:p w:rsidR="00D41DDC" w:rsidRPr="007A5B1F" w:rsidRDefault="00D41DDC" w:rsidP="007A5799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 xml:space="preserve">1 Adet - </w:t>
      </w:r>
      <w:smartTag w:uri="urn:schemas-microsoft-com:office:smarttags" w:element="metricconverter">
        <w:smartTagPr>
          <w:attr w:name="ProductID" w:val="30 cm"/>
        </w:smartTagPr>
        <w:r w:rsidRPr="007A5B1F">
          <w:rPr>
            <w:rStyle w:val="hascaption"/>
            <w:rFonts w:ascii="Times New Roman" w:hAnsi="Times New Roman"/>
            <w:color w:val="333333"/>
            <w:sz w:val="24"/>
            <w:szCs w:val="24"/>
          </w:rPr>
          <w:t>30 cm</w:t>
        </w:r>
      </w:smartTag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' lik tahta cetvel</w:t>
      </w:r>
    </w:p>
    <w:p w:rsidR="00D41DDC" w:rsidRPr="007A5B1F" w:rsidRDefault="00D41DDC" w:rsidP="007A5799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1 Adet - 30 cm’lik Geometrik Şablon</w:t>
      </w:r>
    </w:p>
    <w:p w:rsidR="00D41DDC" w:rsidRPr="007A5B1F" w:rsidRDefault="00D41DDC" w:rsidP="007A5799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2 Adet - Çıt çıtlı zarf dosya (İletişim için,</w:t>
      </w:r>
    </w:p>
    <w:p w:rsidR="00D41DDC" w:rsidRPr="007A5B1F" w:rsidRDefault="00D41DDC" w:rsidP="007A5799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1 Adet - 12’lik Kuru boya</w:t>
      </w:r>
    </w:p>
    <w:p w:rsidR="00D41DDC" w:rsidRPr="007A5B1F" w:rsidRDefault="00D41DDC" w:rsidP="007A5799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2 Adet - Silgi</w:t>
      </w:r>
    </w:p>
    <w:p w:rsidR="00D41DDC" w:rsidRPr="007A5B1F" w:rsidRDefault="00D41DDC" w:rsidP="007A5799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1 Düzine - Kurşun kalem</w:t>
      </w:r>
      <w:r>
        <w:rPr>
          <w:rStyle w:val="hascaption"/>
          <w:rFonts w:ascii="Times New Roman" w:hAnsi="Times New Roman"/>
          <w:color w:val="333333"/>
          <w:sz w:val="24"/>
          <w:szCs w:val="24"/>
        </w:rPr>
        <w:t xml:space="preserve"> </w:t>
      </w:r>
      <w:hyperlink r:id="rId5" w:history="1">
        <w:r w:rsidRPr="00E0783E">
          <w:rPr>
            <w:rStyle w:val="Hyperlink"/>
            <w:rFonts w:ascii="Arial" w:hAnsi="Arial" w:cs="Arial"/>
            <w:color w:val="000000"/>
          </w:rPr>
          <w:t>www.sorubak.com</w:t>
        </w:r>
      </w:hyperlink>
    </w:p>
    <w:p w:rsidR="00D41DDC" w:rsidRPr="007A5B1F" w:rsidRDefault="00D41DDC" w:rsidP="007A5799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1 Düzine - Kırmızı kalem</w:t>
      </w:r>
    </w:p>
    <w:p w:rsidR="00D41DDC" w:rsidRPr="007A5B1F" w:rsidRDefault="00D41DDC" w:rsidP="007A5799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1 Adet - Makas</w:t>
      </w:r>
    </w:p>
    <w:p w:rsidR="00D41DDC" w:rsidRPr="007A5B1F" w:rsidRDefault="00D41DDC" w:rsidP="007A5799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1 Adet - Kutulu Kalemt</w:t>
      </w:r>
      <w:r>
        <w:rPr>
          <w:rStyle w:val="hascaption"/>
          <w:rFonts w:ascii="Times New Roman" w:hAnsi="Times New Roman"/>
          <w:color w:val="333333"/>
          <w:sz w:val="24"/>
          <w:szCs w:val="24"/>
        </w:rPr>
        <w:t>ı</w:t>
      </w: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raş</w:t>
      </w:r>
    </w:p>
    <w:p w:rsidR="00D41DDC" w:rsidRPr="007A5B1F" w:rsidRDefault="00D41DDC" w:rsidP="007A5799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1 Adet - Çizgili veya kareli ödev defteri</w:t>
      </w:r>
      <w:bookmarkStart w:id="0" w:name="_GoBack"/>
      <w:bookmarkEnd w:id="0"/>
    </w:p>
    <w:p w:rsidR="00D41DDC" w:rsidRPr="007A5B1F" w:rsidRDefault="00D41DDC" w:rsidP="007A5799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1 Paket - Renkli A4 kâğıdı</w:t>
      </w:r>
    </w:p>
    <w:p w:rsidR="00D41DDC" w:rsidRPr="007A5B1F" w:rsidRDefault="00D41DDC" w:rsidP="007A5799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2 Farklı renkte Fosforlu Kalem</w:t>
      </w:r>
    </w:p>
    <w:p w:rsidR="00D41DDC" w:rsidRPr="007A5B1F" w:rsidRDefault="00D41DDC" w:rsidP="007A5799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MEB Yayınları 3. Sınıf Kitapları - Hayat Bilgisi 1-2- Türkçe 1,2- Matematik 1,2</w:t>
      </w:r>
    </w:p>
    <w:p w:rsidR="00D41DDC" w:rsidRPr="007A5B1F" w:rsidRDefault="00D41DDC" w:rsidP="007A5799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Gazi Yayıncılık Türkçe 3 Kazanım Tarama Testleri</w:t>
      </w:r>
    </w:p>
    <w:p w:rsidR="00D41DDC" w:rsidRPr="007A5B1F" w:rsidRDefault="00D41DDC" w:rsidP="002E125B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Gazi Yayıncılık Matematik 3 Kazanım Tarama Testleri</w:t>
      </w:r>
    </w:p>
    <w:p w:rsidR="00D41DDC" w:rsidRPr="007A5B1F" w:rsidRDefault="00D41DDC" w:rsidP="002E125B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Gazi Yayıncılık Hayat Bilgisi 3 Kazanım Tarama Testleri</w:t>
      </w:r>
    </w:p>
    <w:p w:rsidR="00D41DDC" w:rsidRPr="007A5B1F" w:rsidRDefault="00D41DDC" w:rsidP="007A5799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Gazi ilkokul Matematik 3</w:t>
      </w:r>
    </w:p>
    <w:p w:rsidR="00D41DDC" w:rsidRPr="007A5B1F" w:rsidRDefault="00D41DDC" w:rsidP="007A5799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Türkçe Gazi Yayıncılık Yazım Kuralları ve Noktalama İşretleri</w:t>
      </w:r>
    </w:p>
    <w:p w:rsidR="00D41DDC" w:rsidRPr="007A5B1F" w:rsidRDefault="00D41DDC" w:rsidP="002E125B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Gazi Yayıncılık Matematik Konu Anlatımlı Fasikül (9 tane)</w:t>
      </w:r>
    </w:p>
    <w:p w:rsidR="00D41DDC" w:rsidRPr="007A5B1F" w:rsidRDefault="00D41DDC" w:rsidP="007A5799">
      <w:pPr>
        <w:pStyle w:val="ListParagraph"/>
        <w:numPr>
          <w:ilvl w:val="0"/>
          <w:numId w:val="1"/>
        </w:numPr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color w:val="333333"/>
          <w:sz w:val="24"/>
          <w:szCs w:val="24"/>
        </w:rPr>
        <w:t>Formül Hayat Bilgisi Dersinden Ödevim Var</w:t>
      </w:r>
    </w:p>
    <w:p w:rsidR="00D41DDC" w:rsidRPr="007A5B1F" w:rsidRDefault="00D41DDC" w:rsidP="007A5799">
      <w:pPr>
        <w:pStyle w:val="ListParagraph"/>
        <w:spacing w:after="0"/>
        <w:rPr>
          <w:rStyle w:val="hascaption"/>
          <w:rFonts w:ascii="Times New Roman" w:hAnsi="Times New Roman"/>
          <w:color w:val="333333"/>
          <w:sz w:val="24"/>
          <w:szCs w:val="24"/>
        </w:rPr>
      </w:pPr>
    </w:p>
    <w:p w:rsidR="00D41DDC" w:rsidRPr="007A5B1F" w:rsidRDefault="00D41DDC" w:rsidP="007A5B1F">
      <w:pPr>
        <w:spacing w:after="0"/>
        <w:rPr>
          <w:rStyle w:val="hascaption"/>
          <w:rFonts w:ascii="Times New Roman" w:hAnsi="Times New Roman"/>
          <w:b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b/>
          <w:color w:val="333333"/>
          <w:sz w:val="24"/>
          <w:szCs w:val="24"/>
        </w:rPr>
        <w:t xml:space="preserve">ALMANCA </w:t>
      </w:r>
      <w:r>
        <w:rPr>
          <w:rFonts w:ascii="Times New Roman" w:hAnsi="Times New Roman"/>
          <w:b/>
          <w:sz w:val="24"/>
          <w:szCs w:val="24"/>
        </w:rPr>
        <w:t>DERSİ  İHTİYAÇ LİSTESİ</w:t>
      </w:r>
    </w:p>
    <w:p w:rsidR="00D41DDC" w:rsidRPr="007A5B1F" w:rsidRDefault="00D41DDC" w:rsidP="007A5799">
      <w:pPr>
        <w:spacing w:after="0" w:line="240" w:lineRule="auto"/>
        <w:rPr>
          <w:rStyle w:val="hascaption"/>
          <w:rFonts w:ascii="Times New Roman" w:hAnsi="Times New Roman"/>
          <w:i/>
          <w:color w:val="333333"/>
          <w:sz w:val="24"/>
          <w:szCs w:val="24"/>
        </w:rPr>
      </w:pPr>
    </w:p>
    <w:tbl>
      <w:tblPr>
        <w:tblW w:w="1026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96"/>
        <w:gridCol w:w="3297"/>
        <w:gridCol w:w="2173"/>
      </w:tblGrid>
      <w:tr w:rsidR="00D41DDC" w:rsidRPr="007A5B1F" w:rsidTr="007A5B1F">
        <w:tc>
          <w:tcPr>
            <w:tcW w:w="4796" w:type="dxa"/>
            <w:shd w:val="clear" w:color="auto" w:fill="CCFF66"/>
          </w:tcPr>
          <w:p w:rsidR="00D41DDC" w:rsidRPr="007A5B1F" w:rsidRDefault="00D41DDC" w:rsidP="00E9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B1F">
              <w:rPr>
                <w:rFonts w:ascii="Times New Roman" w:hAnsi="Times New Roman"/>
                <w:sz w:val="24"/>
                <w:szCs w:val="24"/>
              </w:rPr>
              <w:t>Das Zauberbuch 1 - Lehrbuch</w:t>
            </w:r>
          </w:p>
          <w:p w:rsidR="00D41DDC" w:rsidRPr="007A5B1F" w:rsidRDefault="00D41DDC" w:rsidP="00E9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B1F">
              <w:rPr>
                <w:rFonts w:ascii="Times New Roman" w:hAnsi="Times New Roman"/>
                <w:sz w:val="24"/>
                <w:szCs w:val="24"/>
              </w:rPr>
              <w:t>Das Zauberbuch 1 - Arbeitsbuch + Audio-CD</w:t>
            </w:r>
          </w:p>
        </w:tc>
        <w:tc>
          <w:tcPr>
            <w:tcW w:w="3297" w:type="dxa"/>
            <w:tcBorders>
              <w:right w:val="single" w:sz="2" w:space="0" w:color="auto"/>
            </w:tcBorders>
            <w:shd w:val="clear" w:color="auto" w:fill="CCFF66"/>
          </w:tcPr>
          <w:p w:rsidR="00D41DDC" w:rsidRPr="007A5B1F" w:rsidRDefault="00D41DDC" w:rsidP="00E9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B1F">
              <w:rPr>
                <w:rFonts w:ascii="Times New Roman" w:hAnsi="Times New Roman"/>
                <w:sz w:val="24"/>
                <w:szCs w:val="24"/>
              </w:rPr>
              <w:t>Mein Deutsch Junior + Sticker</w:t>
            </w:r>
          </w:p>
        </w:tc>
        <w:tc>
          <w:tcPr>
            <w:tcW w:w="2173" w:type="dxa"/>
            <w:shd w:val="clear" w:color="auto" w:fill="CCFF66"/>
          </w:tcPr>
          <w:p w:rsidR="00D41DDC" w:rsidRPr="007A5B1F" w:rsidRDefault="00D41DDC" w:rsidP="00E9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B1F">
              <w:rPr>
                <w:rFonts w:ascii="Times New Roman" w:hAnsi="Times New Roman"/>
                <w:sz w:val="24"/>
                <w:szCs w:val="24"/>
              </w:rPr>
              <w:t>Neo Yayıncılık</w:t>
            </w:r>
          </w:p>
          <w:p w:rsidR="00D41DDC" w:rsidRPr="007A5B1F" w:rsidRDefault="00D41DDC" w:rsidP="00E9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1DDC" w:rsidRDefault="00D41DDC" w:rsidP="007A5799">
      <w:pPr>
        <w:spacing w:after="0" w:line="240" w:lineRule="auto"/>
        <w:rPr>
          <w:rStyle w:val="hascaption"/>
          <w:rFonts w:ascii="Times New Roman" w:hAnsi="Times New Roman"/>
          <w:i/>
          <w:color w:val="333333"/>
          <w:sz w:val="24"/>
          <w:szCs w:val="24"/>
        </w:rPr>
      </w:pPr>
    </w:p>
    <w:p w:rsidR="00D41DDC" w:rsidRPr="007A5B1F" w:rsidRDefault="00D41DDC" w:rsidP="007A5799">
      <w:pPr>
        <w:spacing w:after="0" w:line="240" w:lineRule="auto"/>
        <w:rPr>
          <w:rStyle w:val="hascaption"/>
          <w:rFonts w:ascii="Times New Roman" w:hAnsi="Times New Roman"/>
          <w:b/>
          <w:color w:val="333333"/>
          <w:sz w:val="24"/>
          <w:szCs w:val="24"/>
        </w:rPr>
      </w:pPr>
      <w:r w:rsidRPr="007A5B1F">
        <w:rPr>
          <w:rStyle w:val="hascaption"/>
          <w:rFonts w:ascii="Times New Roman" w:hAnsi="Times New Roman"/>
          <w:b/>
          <w:color w:val="333333"/>
          <w:sz w:val="24"/>
          <w:szCs w:val="24"/>
        </w:rPr>
        <w:t xml:space="preserve">İNGİLİZCE </w:t>
      </w:r>
      <w:r>
        <w:rPr>
          <w:rFonts w:ascii="Times New Roman" w:hAnsi="Times New Roman"/>
          <w:b/>
          <w:sz w:val="24"/>
          <w:szCs w:val="24"/>
        </w:rPr>
        <w:t>DERSİ  İHTİYAÇ LİSTESİ</w:t>
      </w:r>
    </w:p>
    <w:p w:rsidR="00D41DDC" w:rsidRPr="007A5B1F" w:rsidRDefault="00D41DDC" w:rsidP="007A5799">
      <w:pPr>
        <w:spacing w:after="0" w:line="240" w:lineRule="auto"/>
        <w:rPr>
          <w:rStyle w:val="hascaption"/>
          <w:rFonts w:ascii="Times New Roman" w:hAnsi="Times New Roman"/>
          <w:i/>
          <w:color w:val="333333"/>
          <w:sz w:val="24"/>
          <w:szCs w:val="24"/>
        </w:rPr>
      </w:pPr>
    </w:p>
    <w:p w:rsidR="00D41DDC" w:rsidRPr="007A5B1F" w:rsidRDefault="00D41DDC" w:rsidP="007A5799">
      <w:pPr>
        <w:numPr>
          <w:ilvl w:val="0"/>
          <w:numId w:val="2"/>
        </w:numPr>
        <w:spacing w:after="0" w:line="480" w:lineRule="auto"/>
        <w:ind w:right="-828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A5B1F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3.sınıf:</w:t>
      </w:r>
      <w:r w:rsidRPr="007A5B1F">
        <w:rPr>
          <w:rFonts w:ascii="Times New Roman" w:hAnsi="Times New Roman"/>
          <w:color w:val="000000"/>
          <w:sz w:val="24"/>
          <w:szCs w:val="24"/>
          <w:lang w:val="en-US"/>
        </w:rPr>
        <w:t xml:space="preserve"> Happy Trails 1  / Main Course - ana ders (National Geographic Yayınevi)</w:t>
      </w:r>
    </w:p>
    <w:p w:rsidR="00D41DDC" w:rsidRPr="007A5B1F" w:rsidRDefault="00D41DDC" w:rsidP="007A5799">
      <w:pPr>
        <w:spacing w:after="0" w:line="480" w:lineRule="auto"/>
        <w:ind w:left="720" w:right="-828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A5B1F">
        <w:rPr>
          <w:rFonts w:ascii="Times New Roman" w:hAnsi="Times New Roman"/>
          <w:color w:val="000000"/>
          <w:sz w:val="24"/>
          <w:szCs w:val="24"/>
          <w:lang w:val="en-US"/>
        </w:rPr>
        <w:t>Reader 1 (okuma kitabı): Ice age 1 (Scholastic Yayınevi)</w:t>
      </w:r>
    </w:p>
    <w:p w:rsidR="00D41DDC" w:rsidRDefault="00D41DDC" w:rsidP="007A5B1F">
      <w:pPr>
        <w:spacing w:after="0" w:line="480" w:lineRule="auto"/>
        <w:ind w:left="720" w:right="-828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A5B1F">
        <w:rPr>
          <w:rFonts w:ascii="Times New Roman" w:hAnsi="Times New Roman"/>
          <w:color w:val="000000"/>
          <w:sz w:val="24"/>
          <w:szCs w:val="24"/>
          <w:lang w:val="en-US"/>
        </w:rPr>
        <w:t>Reader 2 (okuma kitabı): Madagascar 1(Scholastic Yayınevi)</w:t>
      </w:r>
    </w:p>
    <w:p w:rsidR="00D41DDC" w:rsidRPr="007A5B1F" w:rsidRDefault="00D41DDC" w:rsidP="007A5799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 w:rsidRPr="007A5B1F">
        <w:rPr>
          <w:rFonts w:ascii="Times New Roman" w:hAnsi="Times New Roman"/>
          <w:sz w:val="24"/>
          <w:szCs w:val="24"/>
        </w:rPr>
        <w:t>1 adet</w:t>
      </w:r>
      <w:r w:rsidRPr="007A5B1F">
        <w:rPr>
          <w:rFonts w:ascii="Times New Roman" w:hAnsi="Times New Roman"/>
          <w:sz w:val="24"/>
          <w:szCs w:val="24"/>
        </w:rPr>
        <w:tab/>
      </w:r>
      <w:r w:rsidRPr="007A5B1F">
        <w:rPr>
          <w:rFonts w:ascii="Times New Roman" w:hAnsi="Times New Roman"/>
          <w:sz w:val="24"/>
          <w:szCs w:val="24"/>
        </w:rPr>
        <w:tab/>
        <w:t xml:space="preserve">4 ortalı çizgili defter (harita metod) </w:t>
      </w:r>
    </w:p>
    <w:p w:rsidR="00D41DDC" w:rsidRPr="007A5B1F" w:rsidRDefault="00D41DDC" w:rsidP="007A5799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 w:rsidRPr="007A5B1F">
        <w:rPr>
          <w:rFonts w:ascii="Times New Roman" w:hAnsi="Times New Roman"/>
          <w:sz w:val="24"/>
          <w:szCs w:val="24"/>
        </w:rPr>
        <w:t xml:space="preserve">1 adet </w:t>
      </w:r>
      <w:r w:rsidRPr="007A5B1F">
        <w:rPr>
          <w:rFonts w:ascii="Times New Roman" w:hAnsi="Times New Roman"/>
          <w:sz w:val="24"/>
          <w:szCs w:val="24"/>
        </w:rPr>
        <w:tab/>
      </w:r>
      <w:r w:rsidRPr="007A5B1F">
        <w:rPr>
          <w:rFonts w:ascii="Times New Roman" w:hAnsi="Times New Roman"/>
          <w:sz w:val="24"/>
          <w:szCs w:val="24"/>
        </w:rPr>
        <w:tab/>
        <w:t>20 Föylü Dosya / Clear Book A4 (Portfolyo Dosyası)</w:t>
      </w:r>
    </w:p>
    <w:p w:rsidR="00D41DDC" w:rsidRPr="007A5B1F" w:rsidRDefault="00D41DDC" w:rsidP="007A5799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 w:rsidRPr="007A5B1F">
        <w:rPr>
          <w:rFonts w:ascii="Times New Roman" w:hAnsi="Times New Roman"/>
          <w:sz w:val="24"/>
          <w:szCs w:val="24"/>
        </w:rPr>
        <w:t>10 adet</w:t>
      </w:r>
      <w:r w:rsidRPr="007A5B1F">
        <w:rPr>
          <w:rFonts w:ascii="Times New Roman" w:hAnsi="Times New Roman"/>
          <w:sz w:val="24"/>
          <w:szCs w:val="24"/>
        </w:rPr>
        <w:tab/>
      </w:r>
      <w:r w:rsidRPr="007A5B1F">
        <w:rPr>
          <w:rFonts w:ascii="Times New Roman" w:hAnsi="Times New Roman"/>
          <w:sz w:val="24"/>
          <w:szCs w:val="24"/>
        </w:rPr>
        <w:tab/>
        <w:t xml:space="preserve">fon kağıdı (renkli) </w:t>
      </w:r>
    </w:p>
    <w:p w:rsidR="00D41DDC" w:rsidRPr="007A5B1F" w:rsidRDefault="00D41DDC" w:rsidP="007A5799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 w:rsidRPr="007A5B1F">
        <w:rPr>
          <w:rFonts w:ascii="Times New Roman" w:hAnsi="Times New Roman"/>
          <w:sz w:val="24"/>
          <w:szCs w:val="24"/>
        </w:rPr>
        <w:t>1 paket</w:t>
      </w:r>
      <w:r w:rsidRPr="007A5B1F">
        <w:rPr>
          <w:rFonts w:ascii="Times New Roman" w:hAnsi="Times New Roman"/>
          <w:sz w:val="24"/>
          <w:szCs w:val="24"/>
        </w:rPr>
        <w:tab/>
      </w:r>
      <w:r w:rsidRPr="007A5B1F">
        <w:rPr>
          <w:rFonts w:ascii="Times New Roman" w:hAnsi="Times New Roman"/>
          <w:sz w:val="24"/>
          <w:szCs w:val="24"/>
        </w:rPr>
        <w:tab/>
        <w:t xml:space="preserve">6 </w:t>
      </w:r>
      <w:r w:rsidRPr="007A5B1F">
        <w:rPr>
          <w:rFonts w:ascii="Times New Roman" w:hAnsi="Times New Roman"/>
          <w:sz w:val="24"/>
          <w:szCs w:val="24"/>
          <w:u w:val="single"/>
        </w:rPr>
        <w:t>farklı renk</w:t>
      </w:r>
      <w:r w:rsidRPr="007A5B1F">
        <w:rPr>
          <w:rFonts w:ascii="Times New Roman" w:hAnsi="Times New Roman"/>
          <w:sz w:val="24"/>
          <w:szCs w:val="24"/>
        </w:rPr>
        <w:t xml:space="preserve"> A4 kağıt (İngilizce öğretmenine teslim edilecek)</w:t>
      </w:r>
    </w:p>
    <w:p w:rsidR="00D41DDC" w:rsidRPr="007A5B1F" w:rsidRDefault="00D41DDC" w:rsidP="007A5799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 w:rsidRPr="007A5B1F">
        <w:rPr>
          <w:rFonts w:ascii="Times New Roman" w:hAnsi="Times New Roman"/>
          <w:sz w:val="24"/>
          <w:szCs w:val="24"/>
        </w:rPr>
        <w:t>kuru boya</w:t>
      </w:r>
      <w:r w:rsidRPr="007A5B1F">
        <w:rPr>
          <w:rFonts w:ascii="Times New Roman" w:hAnsi="Times New Roman"/>
          <w:sz w:val="24"/>
          <w:szCs w:val="24"/>
        </w:rPr>
        <w:tab/>
      </w:r>
      <w:r w:rsidRPr="007A5B1F">
        <w:rPr>
          <w:rFonts w:ascii="Times New Roman" w:hAnsi="Times New Roman"/>
          <w:sz w:val="24"/>
          <w:szCs w:val="24"/>
        </w:rPr>
        <w:tab/>
        <w:t xml:space="preserve">12 renkli </w:t>
      </w:r>
      <w:r w:rsidRPr="007A5B1F">
        <w:rPr>
          <w:rFonts w:ascii="Times New Roman" w:hAnsi="Times New Roman"/>
          <w:sz w:val="24"/>
          <w:szCs w:val="24"/>
        </w:rPr>
        <w:tab/>
      </w:r>
    </w:p>
    <w:p w:rsidR="00D41DDC" w:rsidRPr="007A5B1F" w:rsidRDefault="00D41DDC" w:rsidP="007A5799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 w:rsidRPr="007A5B1F">
        <w:rPr>
          <w:rFonts w:ascii="Times New Roman" w:hAnsi="Times New Roman"/>
          <w:sz w:val="24"/>
          <w:szCs w:val="24"/>
        </w:rPr>
        <w:t xml:space="preserve">pastel boya </w:t>
      </w:r>
      <w:r w:rsidRPr="007A5B1F">
        <w:rPr>
          <w:rFonts w:ascii="Times New Roman" w:hAnsi="Times New Roman"/>
          <w:sz w:val="24"/>
          <w:szCs w:val="24"/>
        </w:rPr>
        <w:tab/>
        <w:t xml:space="preserve">12 renkli </w:t>
      </w:r>
      <w:r w:rsidRPr="007A5B1F">
        <w:rPr>
          <w:rFonts w:ascii="Times New Roman" w:hAnsi="Times New Roman"/>
          <w:sz w:val="24"/>
          <w:szCs w:val="24"/>
        </w:rPr>
        <w:tab/>
      </w:r>
    </w:p>
    <w:p w:rsidR="00D41DDC" w:rsidRPr="007A5B1F" w:rsidRDefault="00D41DDC" w:rsidP="007A5799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 w:rsidRPr="007A5B1F">
        <w:rPr>
          <w:rFonts w:ascii="Times New Roman" w:hAnsi="Times New Roman"/>
          <w:sz w:val="24"/>
          <w:szCs w:val="24"/>
        </w:rPr>
        <w:t xml:space="preserve">Pritt </w:t>
      </w:r>
    </w:p>
    <w:p w:rsidR="00D41DDC" w:rsidRPr="007A5B1F" w:rsidRDefault="00D41DDC" w:rsidP="007A5799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 w:rsidRPr="007A5B1F">
        <w:rPr>
          <w:rFonts w:ascii="Times New Roman" w:hAnsi="Times New Roman"/>
          <w:sz w:val="24"/>
          <w:szCs w:val="24"/>
        </w:rPr>
        <w:t>Makas</w:t>
      </w:r>
    </w:p>
    <w:p w:rsidR="00D41DDC" w:rsidRPr="007A5B1F" w:rsidRDefault="00D41DDC" w:rsidP="007A5799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 w:rsidRPr="007A5B1F">
        <w:rPr>
          <w:rFonts w:ascii="Times New Roman" w:hAnsi="Times New Roman"/>
          <w:sz w:val="24"/>
          <w:szCs w:val="24"/>
        </w:rPr>
        <w:t>USB</w:t>
      </w:r>
    </w:p>
    <w:p w:rsidR="00D41DDC" w:rsidRDefault="00D41DDC" w:rsidP="007A5799">
      <w:pPr>
        <w:rPr>
          <w:rFonts w:ascii="Times New Roman" w:hAnsi="Times New Roman"/>
          <w:sz w:val="24"/>
          <w:szCs w:val="24"/>
        </w:rPr>
      </w:pPr>
    </w:p>
    <w:p w:rsidR="00D41DDC" w:rsidRPr="007A5B1F" w:rsidRDefault="00D41DDC" w:rsidP="007A5799">
      <w:pPr>
        <w:rPr>
          <w:rFonts w:ascii="Times New Roman" w:hAnsi="Times New Roman"/>
          <w:sz w:val="24"/>
          <w:szCs w:val="24"/>
        </w:rPr>
      </w:pPr>
    </w:p>
    <w:p w:rsidR="00D41DDC" w:rsidRPr="007A5B1F" w:rsidRDefault="00D41DDC" w:rsidP="007A5799">
      <w:pPr>
        <w:rPr>
          <w:rFonts w:ascii="Times New Roman" w:hAnsi="Times New Roman"/>
          <w:b/>
          <w:sz w:val="24"/>
          <w:szCs w:val="24"/>
        </w:rPr>
      </w:pPr>
      <w:r w:rsidRPr="007A5B1F">
        <w:rPr>
          <w:rFonts w:ascii="Times New Roman" w:hAnsi="Times New Roman"/>
          <w:b/>
          <w:sz w:val="24"/>
          <w:szCs w:val="24"/>
        </w:rPr>
        <w:t>GÖRSEL SANATLAR ATÖLYESİ MALZEME LİSTESİ</w:t>
      </w:r>
    </w:p>
    <w:p w:rsidR="00D41DDC" w:rsidRPr="007A5B1F" w:rsidRDefault="00D41DDC" w:rsidP="007A5799">
      <w:pPr>
        <w:rPr>
          <w:rFonts w:ascii="Times New Roman" w:hAnsi="Times New Roman"/>
          <w:sz w:val="24"/>
          <w:szCs w:val="24"/>
        </w:rPr>
      </w:pPr>
      <w:r w:rsidRPr="007A5B1F">
        <w:rPr>
          <w:rFonts w:ascii="Times New Roman" w:hAnsi="Times New Roman"/>
          <w:sz w:val="24"/>
          <w:szCs w:val="24"/>
        </w:rPr>
        <w:t>-35X50 RESİM DEFTERİ</w:t>
      </w:r>
    </w:p>
    <w:p w:rsidR="00D41DDC" w:rsidRPr="007A5B1F" w:rsidRDefault="00D41DDC" w:rsidP="007A5799">
      <w:pPr>
        <w:rPr>
          <w:rFonts w:ascii="Times New Roman" w:hAnsi="Times New Roman"/>
          <w:sz w:val="24"/>
          <w:szCs w:val="24"/>
        </w:rPr>
      </w:pPr>
      <w:r w:rsidRPr="007A5B1F">
        <w:rPr>
          <w:rFonts w:ascii="Times New Roman" w:hAnsi="Times New Roman"/>
          <w:sz w:val="24"/>
          <w:szCs w:val="24"/>
        </w:rPr>
        <w:t>-RENKLİ FON KARTONU</w:t>
      </w:r>
    </w:p>
    <w:p w:rsidR="00D41DDC" w:rsidRPr="007A5B1F" w:rsidRDefault="00D41DDC" w:rsidP="007A5799">
      <w:pPr>
        <w:rPr>
          <w:rFonts w:ascii="Times New Roman" w:hAnsi="Times New Roman"/>
          <w:sz w:val="24"/>
          <w:szCs w:val="24"/>
        </w:rPr>
      </w:pPr>
      <w:r w:rsidRPr="007A5B1F">
        <w:rPr>
          <w:rFonts w:ascii="Times New Roman" w:hAnsi="Times New Roman"/>
          <w:sz w:val="24"/>
          <w:szCs w:val="24"/>
        </w:rPr>
        <w:t>-GRAFT KAĞIDI</w:t>
      </w:r>
    </w:p>
    <w:p w:rsidR="00D41DDC" w:rsidRPr="007A5B1F" w:rsidRDefault="00D41DDC" w:rsidP="007A5799">
      <w:pPr>
        <w:rPr>
          <w:rFonts w:ascii="Times New Roman" w:hAnsi="Times New Roman"/>
          <w:sz w:val="24"/>
          <w:szCs w:val="24"/>
        </w:rPr>
      </w:pPr>
      <w:r w:rsidRPr="007A5B1F">
        <w:rPr>
          <w:rFonts w:ascii="Times New Roman" w:hAnsi="Times New Roman"/>
          <w:sz w:val="24"/>
          <w:szCs w:val="24"/>
        </w:rPr>
        <w:t>-PASTEL BOYA</w:t>
      </w:r>
    </w:p>
    <w:p w:rsidR="00D41DDC" w:rsidRPr="007A5B1F" w:rsidRDefault="00D41DDC" w:rsidP="007A5799">
      <w:pPr>
        <w:rPr>
          <w:rFonts w:ascii="Times New Roman" w:hAnsi="Times New Roman"/>
          <w:sz w:val="24"/>
          <w:szCs w:val="24"/>
        </w:rPr>
      </w:pPr>
      <w:r w:rsidRPr="007A5B1F">
        <w:rPr>
          <w:rFonts w:ascii="Times New Roman" w:hAnsi="Times New Roman"/>
          <w:sz w:val="24"/>
          <w:szCs w:val="24"/>
        </w:rPr>
        <w:t>-SULUBOYA</w:t>
      </w:r>
    </w:p>
    <w:p w:rsidR="00D41DDC" w:rsidRPr="007A5B1F" w:rsidRDefault="00D41DDC" w:rsidP="007A5799">
      <w:pPr>
        <w:rPr>
          <w:rFonts w:ascii="Times New Roman" w:hAnsi="Times New Roman"/>
          <w:sz w:val="24"/>
          <w:szCs w:val="24"/>
        </w:rPr>
      </w:pPr>
      <w:r w:rsidRPr="007A5B1F">
        <w:rPr>
          <w:rFonts w:ascii="Times New Roman" w:hAnsi="Times New Roman"/>
          <w:sz w:val="24"/>
          <w:szCs w:val="24"/>
        </w:rPr>
        <w:t>-AKRİLİK BOYA+AKRİLİK BOYA FIRÇASI</w:t>
      </w:r>
    </w:p>
    <w:p w:rsidR="00D41DDC" w:rsidRPr="007A5B1F" w:rsidRDefault="00D41DDC" w:rsidP="007A5799">
      <w:pPr>
        <w:rPr>
          <w:rFonts w:ascii="Times New Roman" w:hAnsi="Times New Roman"/>
          <w:sz w:val="24"/>
          <w:szCs w:val="24"/>
        </w:rPr>
      </w:pPr>
      <w:r w:rsidRPr="007A5B1F">
        <w:rPr>
          <w:rFonts w:ascii="Times New Roman" w:hAnsi="Times New Roman"/>
          <w:sz w:val="24"/>
          <w:szCs w:val="24"/>
        </w:rPr>
        <w:t>-GAZLI BOYA(KEÇELİ KALEM)</w:t>
      </w:r>
    </w:p>
    <w:p w:rsidR="00D41DDC" w:rsidRPr="007A5B1F" w:rsidRDefault="00D41DDC" w:rsidP="007A5799">
      <w:pPr>
        <w:rPr>
          <w:rFonts w:ascii="Times New Roman" w:hAnsi="Times New Roman"/>
          <w:sz w:val="24"/>
          <w:szCs w:val="24"/>
        </w:rPr>
      </w:pPr>
      <w:r w:rsidRPr="007A5B1F">
        <w:rPr>
          <w:rFonts w:ascii="Times New Roman" w:hAnsi="Times New Roman"/>
          <w:sz w:val="24"/>
          <w:szCs w:val="24"/>
        </w:rPr>
        <w:t>-KURU RENKLİ  KALEM</w:t>
      </w:r>
    </w:p>
    <w:p w:rsidR="00D41DDC" w:rsidRPr="007A5B1F" w:rsidRDefault="00D41DDC" w:rsidP="007A5799">
      <w:pPr>
        <w:rPr>
          <w:rFonts w:ascii="Times New Roman" w:hAnsi="Times New Roman"/>
          <w:sz w:val="24"/>
          <w:szCs w:val="24"/>
        </w:rPr>
      </w:pPr>
      <w:r w:rsidRPr="007A5B1F">
        <w:rPr>
          <w:rFonts w:ascii="Times New Roman" w:hAnsi="Times New Roman"/>
          <w:sz w:val="24"/>
          <w:szCs w:val="24"/>
        </w:rPr>
        <w:t>-ÇİZİM KALEMİ 3B-4B</w:t>
      </w:r>
    </w:p>
    <w:p w:rsidR="00D41DDC" w:rsidRPr="007A5B1F" w:rsidRDefault="00D41DDC">
      <w:pPr>
        <w:rPr>
          <w:rFonts w:ascii="Times New Roman" w:hAnsi="Times New Roman"/>
          <w:sz w:val="24"/>
          <w:szCs w:val="24"/>
        </w:rPr>
      </w:pPr>
    </w:p>
    <w:sectPr w:rsidR="00D41DDC" w:rsidRPr="007A5B1F" w:rsidSect="007A5B1F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E3926"/>
    <w:multiLevelType w:val="hybridMultilevel"/>
    <w:tmpl w:val="828CA1BE"/>
    <w:lvl w:ilvl="0" w:tplc="744615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Black" w:hAnsi="Arial Black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95151B6"/>
    <w:multiLevelType w:val="hybridMultilevel"/>
    <w:tmpl w:val="096E02D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F340D79"/>
    <w:multiLevelType w:val="hybridMultilevel"/>
    <w:tmpl w:val="0E9A79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10459B"/>
    <w:multiLevelType w:val="hybridMultilevel"/>
    <w:tmpl w:val="BC22F5D8"/>
    <w:lvl w:ilvl="0" w:tplc="413647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5799"/>
    <w:rsid w:val="0003657D"/>
    <w:rsid w:val="001832D2"/>
    <w:rsid w:val="00233B22"/>
    <w:rsid w:val="002E125B"/>
    <w:rsid w:val="003044CC"/>
    <w:rsid w:val="003159E7"/>
    <w:rsid w:val="00415FC6"/>
    <w:rsid w:val="005A59CB"/>
    <w:rsid w:val="005A5CD5"/>
    <w:rsid w:val="005E007C"/>
    <w:rsid w:val="007A5799"/>
    <w:rsid w:val="007A5B1F"/>
    <w:rsid w:val="008873ED"/>
    <w:rsid w:val="00A44931"/>
    <w:rsid w:val="00B35B58"/>
    <w:rsid w:val="00B61616"/>
    <w:rsid w:val="00C03267"/>
    <w:rsid w:val="00D32D29"/>
    <w:rsid w:val="00D41DDC"/>
    <w:rsid w:val="00D90353"/>
    <w:rsid w:val="00E0783E"/>
    <w:rsid w:val="00E93CA9"/>
    <w:rsid w:val="00FD4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79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A5799"/>
    <w:pPr>
      <w:ind w:left="720"/>
      <w:contextualSpacing/>
    </w:pPr>
  </w:style>
  <w:style w:type="character" w:customStyle="1" w:styleId="hascaption">
    <w:name w:val="hascaption"/>
    <w:basedOn w:val="DefaultParagraphFont"/>
    <w:uiPriority w:val="99"/>
    <w:rsid w:val="007A5799"/>
    <w:rPr>
      <w:rFonts w:cs="Times New Roman"/>
    </w:rPr>
  </w:style>
  <w:style w:type="character" w:styleId="Hyperlink">
    <w:name w:val="Hyperlink"/>
    <w:basedOn w:val="DefaultParagraphFont"/>
    <w:uiPriority w:val="99"/>
    <w:rsid w:val="001832D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2</Pages>
  <Words>283</Words>
  <Characters>1614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Dogan</cp:lastModifiedBy>
  <cp:revision>8</cp:revision>
  <cp:lastPrinted>2013-09-05T10:22:00Z</cp:lastPrinted>
  <dcterms:created xsi:type="dcterms:W3CDTF">2013-09-02T14:32:00Z</dcterms:created>
  <dcterms:modified xsi:type="dcterms:W3CDTF">2013-09-13T20:25:00Z</dcterms:modified>
  <cp:category>www.sorubak.com</cp:category>
</cp:coreProperties>
</file>