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DD5" w:rsidRDefault="00F40DD5" w:rsidP="00061D7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42.4pt;margin-top:-59.95pt;width:540.85pt;height:5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" fillcolor="#eeece1" strokeweight=".5pt">
            <v:textbox>
              <w:txbxContent>
                <w:p w:rsidR="00F40DD5" w:rsidRDefault="00F40DD5">
                  <w:r>
                    <w:t>ADI SOYADI :                                                                                                                                               PUAN :</w:t>
                  </w:r>
                </w:p>
                <w:p w:rsidR="00F40DD5" w:rsidRDefault="00F40DD5">
                  <w:r>
                    <w:t>NUMARASI :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sz w:val="24"/>
          <w:szCs w:val="24"/>
        </w:rPr>
        <w:t>SARIGÖL İLKOKULU 2013-2014 EĞİTİM ÖĞRETİM YILI 3. SINIF HAYAT BİLGİSİ SEVİYE BELİRLEME SINAVI</w:t>
      </w:r>
    </w:p>
    <w:p w:rsidR="00F40DD5" w:rsidRPr="00EA7DE7" w:rsidRDefault="00F40DD5" w:rsidP="0006418B">
      <w:pPr>
        <w:rPr>
          <w:rFonts w:ascii="Times New Roman" w:hAnsi="Times New Roman"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1</w:t>
      </w:r>
      <w:r w:rsidRPr="00EA7DE7">
        <w:rPr>
          <w:rFonts w:ascii="Times New Roman" w:hAnsi="Times New Roman"/>
          <w:sz w:val="24"/>
          <w:szCs w:val="24"/>
        </w:rPr>
        <w:t xml:space="preserve">.   </w:t>
      </w:r>
      <w:r w:rsidRPr="0058406F">
        <w:rPr>
          <w:rFonts w:ascii="Times New Roman" w:hAnsi="Times New Roman"/>
          <w:b/>
          <w:sz w:val="24"/>
          <w:szCs w:val="24"/>
        </w:rPr>
        <w:t>Aşağıdaki hayvanlardan hangisi doğar, büyür ve sonunda  da ölür?</w:t>
      </w:r>
    </w:p>
    <w:p w:rsidR="00F40DD5" w:rsidRPr="00EA7DE7" w:rsidRDefault="00F40DD5" w:rsidP="0006418B">
      <w:pPr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 xml:space="preserve"> A)</w:t>
      </w:r>
      <w:r>
        <w:rPr>
          <w:rFonts w:ascii="Times New Roman" w:hAnsi="Times New Roman"/>
          <w:sz w:val="24"/>
          <w:szCs w:val="24"/>
        </w:rPr>
        <w:t xml:space="preserve"> toprak                  B) okya</w:t>
      </w:r>
      <w:r w:rsidRPr="00EA7DE7">
        <w:rPr>
          <w:rFonts w:ascii="Times New Roman" w:hAnsi="Times New Roman"/>
          <w:sz w:val="24"/>
          <w:szCs w:val="24"/>
        </w:rPr>
        <w:t>nus              C) köpek</w:t>
      </w:r>
    </w:p>
    <w:p w:rsidR="00F40DD5" w:rsidRPr="0058406F" w:rsidRDefault="00F40DD5" w:rsidP="0006418B">
      <w:pPr>
        <w:rPr>
          <w:rFonts w:ascii="Times New Roman" w:hAnsi="Times New Roman"/>
          <w:b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2. Aşağıdaki hayvanlardan hangisi suda yaşamaz?</w:t>
      </w:r>
    </w:p>
    <w:p w:rsidR="00F40DD5" w:rsidRPr="00EA7DE7" w:rsidRDefault="00F40DD5" w:rsidP="0006418B">
      <w:pPr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 xml:space="preserve">      A) balina                   B) köpek balığı        C) ayı</w:t>
      </w:r>
    </w:p>
    <w:p w:rsidR="00F40DD5" w:rsidRPr="0058406F" w:rsidRDefault="00F40DD5" w:rsidP="0006418B">
      <w:pPr>
        <w:rPr>
          <w:rFonts w:ascii="Times New Roman" w:hAnsi="Times New Roman"/>
          <w:b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3. Aşağıdakilerden hangisi maddedir?</w:t>
      </w:r>
    </w:p>
    <w:p w:rsidR="00F40DD5" w:rsidRPr="00EA7DE7" w:rsidRDefault="00F40DD5" w:rsidP="0006418B">
      <w:pPr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 xml:space="preserve">  A) ses                        B) ışık                      C) taş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Pr="00B069B9">
          <w:rPr>
            <w:rStyle w:val="Hyperlink"/>
            <w:color w:val="000000"/>
            <w:sz w:val="18"/>
            <w:szCs w:val="18"/>
          </w:rPr>
          <w:t>www.sorubak.com</w:t>
        </w:r>
      </w:hyperlink>
    </w:p>
    <w:p w:rsidR="00F40DD5" w:rsidRPr="0058406F" w:rsidRDefault="00F40DD5" w:rsidP="000641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 xml:space="preserve"> </w:t>
      </w:r>
      <w:r w:rsidRPr="0058406F">
        <w:rPr>
          <w:rFonts w:ascii="Times New Roman" w:hAnsi="Times New Roman"/>
          <w:b/>
          <w:sz w:val="24"/>
          <w:szCs w:val="24"/>
        </w:rPr>
        <w:t>4. Aşağıdakilerden hangisi yanlış bir davranıştır?</w:t>
      </w:r>
    </w:p>
    <w:p w:rsidR="00F40DD5" w:rsidRPr="00EA7DE7" w:rsidRDefault="00F40DD5" w:rsidP="000641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Okulumuzdaki araç ve gereçlere hiç dokunmamalıyız</w:t>
      </w:r>
    </w:p>
    <w:p w:rsidR="00F40DD5" w:rsidRPr="00EA7DE7" w:rsidRDefault="00F40DD5" w:rsidP="000641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Okulumuzdaki araç ve gereçleri dikkatli kullanmalıyız</w:t>
      </w:r>
    </w:p>
    <w:p w:rsidR="00F40DD5" w:rsidRPr="00EA7DE7" w:rsidRDefault="00F40DD5" w:rsidP="0006418B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Kullandığımız araç ve gereçleri sağlam bir şekilde yerine koymalıyız</w:t>
      </w:r>
    </w:p>
    <w:p w:rsidR="00F40DD5" w:rsidRPr="00EA7DE7" w:rsidRDefault="00F40DD5">
      <w:pPr>
        <w:rPr>
          <w:rFonts w:ascii="Times New Roman" w:hAnsi="Times New Roman"/>
          <w:sz w:val="24"/>
          <w:szCs w:val="24"/>
        </w:rPr>
      </w:pPr>
    </w:p>
    <w:p w:rsidR="00F40DD5" w:rsidRPr="0058406F" w:rsidRDefault="00F40DD5" w:rsidP="0006418B">
      <w:pPr>
        <w:pStyle w:val="ListParagraph"/>
        <w:numPr>
          <w:ilvl w:val="0"/>
          <w:numId w:val="4"/>
        </w:numPr>
        <w:spacing w:after="0" w:line="240" w:lineRule="auto"/>
        <w:ind w:left="142" w:firstLine="0"/>
        <w:rPr>
          <w:rFonts w:ascii="Times New Roman" w:hAnsi="Times New Roman"/>
          <w:b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Bilinçli bir alış-verişte aşağıdakilerden hangisi dikkate alınmaz?</w:t>
      </w:r>
    </w:p>
    <w:p w:rsidR="00F40DD5" w:rsidRPr="00EA7DE7" w:rsidRDefault="00F40DD5" w:rsidP="0006418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Üretim ve tüketim tarihleri</w:t>
      </w:r>
    </w:p>
    <w:p w:rsidR="00F40DD5" w:rsidRPr="00EA7DE7" w:rsidRDefault="00F40DD5" w:rsidP="0006418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Reklam</w:t>
      </w:r>
    </w:p>
    <w:p w:rsidR="00F40DD5" w:rsidRPr="00EA7DE7" w:rsidRDefault="00F40DD5" w:rsidP="0006418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TSE damgası</w:t>
      </w:r>
    </w:p>
    <w:p w:rsidR="00F40DD5" w:rsidRPr="00EA7DE7" w:rsidRDefault="00F40DD5">
      <w:pPr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 xml:space="preserve">    </w:t>
      </w:r>
    </w:p>
    <w:p w:rsidR="00F40DD5" w:rsidRPr="0058406F" w:rsidRDefault="00F40DD5" w:rsidP="0006418B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6.   İstiklal Marşı’nın şairi aşağıdakilerden hangisidir?</w:t>
      </w:r>
    </w:p>
    <w:p w:rsidR="00F40DD5" w:rsidRPr="00EA7DE7" w:rsidRDefault="00F40DD5" w:rsidP="0006418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Mehmet Akif Ersoy</w:t>
      </w:r>
    </w:p>
    <w:p w:rsidR="00F40DD5" w:rsidRPr="00EA7DE7" w:rsidRDefault="00F40DD5" w:rsidP="0006418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Atatürk</w:t>
      </w:r>
    </w:p>
    <w:p w:rsidR="00F40DD5" w:rsidRPr="00EA7DE7" w:rsidRDefault="00F40DD5" w:rsidP="0006418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İsmet İnönü</w:t>
      </w:r>
    </w:p>
    <w:p w:rsidR="00F40DD5" w:rsidRPr="00EA7DE7" w:rsidRDefault="00F40DD5">
      <w:pPr>
        <w:rPr>
          <w:rFonts w:ascii="Times New Roman" w:hAnsi="Times New Roman"/>
          <w:sz w:val="24"/>
          <w:szCs w:val="24"/>
        </w:rPr>
      </w:pPr>
    </w:p>
    <w:p w:rsidR="00F40DD5" w:rsidRPr="0058406F" w:rsidRDefault="00F40DD5" w:rsidP="0006418B">
      <w:pPr>
        <w:pStyle w:val="ListParagraph"/>
        <w:numPr>
          <w:ilvl w:val="0"/>
          <w:numId w:val="7"/>
        </w:numPr>
        <w:spacing w:after="0" w:line="240" w:lineRule="auto"/>
        <w:ind w:left="567" w:hanging="141"/>
        <w:rPr>
          <w:rFonts w:ascii="Times New Roman" w:hAnsi="Times New Roman"/>
          <w:b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Milletimizin bağımsızlık sembolü aşağıdakilerden hangisidir?</w:t>
      </w:r>
    </w:p>
    <w:p w:rsidR="00F40DD5" w:rsidRPr="00EA7DE7" w:rsidRDefault="00F40DD5" w:rsidP="0006418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Milli birliğimiz</w:t>
      </w:r>
    </w:p>
    <w:p w:rsidR="00F40DD5" w:rsidRPr="00EA7DE7" w:rsidRDefault="00F40DD5" w:rsidP="0006418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Bayrağımız</w:t>
      </w:r>
    </w:p>
    <w:p w:rsidR="00F40DD5" w:rsidRPr="00EA7DE7" w:rsidRDefault="00F40DD5" w:rsidP="0006418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Atatürk ilkeleri</w:t>
      </w:r>
    </w:p>
    <w:p w:rsidR="00F40DD5" w:rsidRPr="00EA7DE7" w:rsidRDefault="00F40DD5" w:rsidP="0006418B">
      <w:pPr>
        <w:ind w:firstLine="708"/>
        <w:rPr>
          <w:rFonts w:ascii="Times New Roman" w:hAnsi="Times New Roman"/>
          <w:sz w:val="24"/>
          <w:szCs w:val="24"/>
        </w:rPr>
      </w:pPr>
    </w:p>
    <w:p w:rsidR="00F40DD5" w:rsidRPr="0058406F" w:rsidRDefault="00F40DD5" w:rsidP="0058406F">
      <w:pPr>
        <w:pStyle w:val="ListParagraph"/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b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Köyü kim yönetir?</w:t>
      </w:r>
    </w:p>
    <w:p w:rsidR="00F40DD5" w:rsidRPr="00EA7DE7" w:rsidRDefault="00F40DD5" w:rsidP="0006418B">
      <w:pPr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 xml:space="preserve">a- Vali   </w:t>
      </w:r>
      <w:r w:rsidRPr="00EA7DE7">
        <w:rPr>
          <w:rFonts w:ascii="Times New Roman" w:hAnsi="Times New Roman"/>
          <w:sz w:val="24"/>
          <w:szCs w:val="24"/>
        </w:rPr>
        <w:tab/>
        <w:t xml:space="preserve">b- Muhtar </w:t>
      </w:r>
      <w:r w:rsidRPr="00EA7DE7">
        <w:rPr>
          <w:rFonts w:ascii="Times New Roman" w:hAnsi="Times New Roman"/>
          <w:sz w:val="24"/>
          <w:szCs w:val="24"/>
        </w:rPr>
        <w:tab/>
      </w:r>
      <w:r w:rsidRPr="00EA7DE7">
        <w:rPr>
          <w:rFonts w:ascii="Times New Roman" w:hAnsi="Times New Roman"/>
          <w:sz w:val="24"/>
          <w:szCs w:val="24"/>
        </w:rPr>
        <w:tab/>
        <w:t>c- Kaymakam</w:t>
      </w:r>
    </w:p>
    <w:p w:rsidR="00F40DD5" w:rsidRPr="0058406F" w:rsidRDefault="00F40DD5" w:rsidP="0058406F">
      <w:pPr>
        <w:pStyle w:val="ListParagraph"/>
        <w:numPr>
          <w:ilvl w:val="0"/>
          <w:numId w:val="7"/>
        </w:numPr>
        <w:spacing w:after="0" w:line="240" w:lineRule="auto"/>
        <w:ind w:left="709" w:hanging="283"/>
        <w:rPr>
          <w:rFonts w:ascii="Times New Roman" w:hAnsi="Times New Roman"/>
          <w:b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Aşağıdakilerden hangisi köyün ortak malı değildir?</w:t>
      </w:r>
    </w:p>
    <w:p w:rsidR="00F40DD5" w:rsidRPr="00EA7DE7" w:rsidRDefault="00F40DD5" w:rsidP="0006418B">
      <w:pPr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 xml:space="preserve">a- Ev </w:t>
      </w:r>
      <w:r w:rsidRPr="00EA7DE7">
        <w:rPr>
          <w:rFonts w:ascii="Times New Roman" w:hAnsi="Times New Roman"/>
          <w:sz w:val="24"/>
          <w:szCs w:val="24"/>
        </w:rPr>
        <w:tab/>
      </w:r>
      <w:r w:rsidRPr="00EA7DE7">
        <w:rPr>
          <w:rFonts w:ascii="Times New Roman" w:hAnsi="Times New Roman"/>
          <w:sz w:val="24"/>
          <w:szCs w:val="24"/>
        </w:rPr>
        <w:tab/>
        <w:t xml:space="preserve">b- Cami </w:t>
      </w:r>
      <w:r w:rsidRPr="00EA7DE7">
        <w:rPr>
          <w:rFonts w:ascii="Times New Roman" w:hAnsi="Times New Roman"/>
          <w:sz w:val="24"/>
          <w:szCs w:val="24"/>
        </w:rPr>
        <w:tab/>
      </w:r>
      <w:r w:rsidRPr="00EA7DE7">
        <w:rPr>
          <w:rFonts w:ascii="Times New Roman" w:hAnsi="Times New Roman"/>
          <w:sz w:val="24"/>
          <w:szCs w:val="24"/>
        </w:rPr>
        <w:tab/>
        <w:t>c- Okul</w:t>
      </w:r>
    </w:p>
    <w:p w:rsidR="00F40DD5" w:rsidRPr="0058406F" w:rsidRDefault="00F40DD5" w:rsidP="0058406F">
      <w:pPr>
        <w:pStyle w:val="ListParagraph"/>
        <w:numPr>
          <w:ilvl w:val="0"/>
          <w:numId w:val="7"/>
        </w:numPr>
        <w:ind w:left="709" w:hanging="283"/>
        <w:rPr>
          <w:rFonts w:ascii="Times New Roman" w:hAnsi="Times New Roman"/>
          <w:b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Eğitici kollarda kimler görev alır?</w:t>
      </w:r>
    </w:p>
    <w:p w:rsidR="00F40DD5" w:rsidRPr="00EA7DE7" w:rsidRDefault="00F40DD5" w:rsidP="0006418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hizmetliler</w:t>
      </w:r>
    </w:p>
    <w:p w:rsidR="00F40DD5" w:rsidRPr="00EA7DE7" w:rsidRDefault="00F40DD5" w:rsidP="0006418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öğrenciler</w:t>
      </w:r>
    </w:p>
    <w:p w:rsidR="00F40DD5" w:rsidRDefault="00F40DD5" w:rsidP="0006418B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aileler</w:t>
      </w:r>
    </w:p>
    <w:p w:rsidR="00F40DD5" w:rsidRDefault="00F40DD5" w:rsidP="00EA7DE7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F40DD5" w:rsidRPr="00EA7DE7" w:rsidRDefault="00F40DD5" w:rsidP="00EA7DE7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F40DD5" w:rsidRPr="0058406F" w:rsidRDefault="00F40DD5" w:rsidP="0058406F">
      <w:pPr>
        <w:pStyle w:val="ListParagraph"/>
        <w:numPr>
          <w:ilvl w:val="0"/>
          <w:numId w:val="7"/>
        </w:numPr>
        <w:ind w:left="567" w:hanging="283"/>
        <w:rPr>
          <w:rFonts w:ascii="Times New Roman" w:hAnsi="Times New Roman"/>
          <w:b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Sınıf başkanlarını kim seçer?</w:t>
      </w:r>
    </w:p>
    <w:p w:rsidR="00F40DD5" w:rsidRPr="00EA7DE7" w:rsidRDefault="00F40DD5" w:rsidP="000641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öğretmen</w:t>
      </w:r>
    </w:p>
    <w:p w:rsidR="00F40DD5" w:rsidRPr="00EA7DE7" w:rsidRDefault="00F40DD5" w:rsidP="000641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müdür</w:t>
      </w:r>
    </w:p>
    <w:p w:rsidR="00F40DD5" w:rsidRDefault="00F40DD5" w:rsidP="0006418B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öğrenciler</w:t>
      </w:r>
    </w:p>
    <w:p w:rsidR="00F40DD5" w:rsidRPr="00EA7DE7" w:rsidRDefault="00F40DD5" w:rsidP="0058406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F40DD5" w:rsidRPr="0058406F" w:rsidRDefault="00F40DD5" w:rsidP="0058406F">
      <w:pPr>
        <w:pStyle w:val="ListParagraph"/>
        <w:numPr>
          <w:ilvl w:val="0"/>
          <w:numId w:val="7"/>
        </w:numPr>
        <w:ind w:left="426" w:hanging="142"/>
        <w:rPr>
          <w:rFonts w:ascii="Times New Roman" w:hAnsi="Times New Roman"/>
          <w:b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Mustafa Kemal niçin Samsun’a gitmiştir?</w:t>
      </w:r>
    </w:p>
    <w:p w:rsidR="00F40DD5" w:rsidRPr="00EA7DE7" w:rsidRDefault="00F40DD5" w:rsidP="0006418B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a-annesini ziyaret için</w:t>
      </w:r>
    </w:p>
    <w:p w:rsidR="00F40DD5" w:rsidRPr="00EA7DE7" w:rsidRDefault="00F40DD5" w:rsidP="0006418B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b- kurtuluş savaşını başlatmak için</w:t>
      </w:r>
    </w:p>
    <w:p w:rsidR="00F40DD5" w:rsidRPr="00EA7DE7" w:rsidRDefault="00F40DD5" w:rsidP="0006418B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c-Samsun’u sevdiği için</w:t>
      </w:r>
    </w:p>
    <w:p w:rsidR="00F40DD5" w:rsidRPr="0058406F" w:rsidRDefault="00F40DD5" w:rsidP="0058406F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/>
          <w:b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Aşağıdakilerden hangisi katı maddedir?</w:t>
      </w:r>
    </w:p>
    <w:p w:rsidR="00F40DD5" w:rsidRPr="00EA7DE7" w:rsidRDefault="00F40DD5" w:rsidP="00EA7DE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doğal gaz</w:t>
      </w:r>
    </w:p>
    <w:p w:rsidR="00F40DD5" w:rsidRPr="00EA7DE7" w:rsidRDefault="00F40DD5" w:rsidP="00EA7DE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meyve suyu</w:t>
      </w:r>
    </w:p>
    <w:p w:rsidR="00F40DD5" w:rsidRPr="00EA7DE7" w:rsidRDefault="00F40DD5" w:rsidP="00EA7DE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ekmek</w:t>
      </w:r>
    </w:p>
    <w:p w:rsidR="00F40DD5" w:rsidRPr="00EA7DE7" w:rsidRDefault="00F40DD5" w:rsidP="0058406F">
      <w:pPr>
        <w:pStyle w:val="ListParagraph"/>
        <w:numPr>
          <w:ilvl w:val="0"/>
          <w:numId w:val="7"/>
        </w:numPr>
        <w:spacing w:after="0"/>
        <w:ind w:left="0" w:firstLine="284"/>
        <w:rPr>
          <w:rFonts w:ascii="Times New Roman" w:hAnsi="Times New Roman"/>
          <w:b/>
          <w:color w:val="000000"/>
          <w:sz w:val="24"/>
          <w:szCs w:val="24"/>
        </w:rPr>
      </w:pPr>
      <w:r w:rsidRPr="00EA7DE7">
        <w:rPr>
          <w:rFonts w:ascii="Times New Roman" w:hAnsi="Times New Roman"/>
          <w:b/>
          <w:color w:val="000000"/>
          <w:sz w:val="24"/>
          <w:szCs w:val="24"/>
        </w:rPr>
        <w:t>Oturduğumuz eve hiç  gelmemiş  arkadaşımız  ne  aracılığıyla  gelir?</w:t>
      </w:r>
    </w:p>
    <w:p w:rsidR="00F40DD5" w:rsidRDefault="00F40DD5" w:rsidP="00EA7DE7">
      <w:pPr>
        <w:pStyle w:val="ListParagraph"/>
        <w:spacing w:after="0"/>
        <w:rPr>
          <w:rFonts w:ascii="Times New Roman" w:hAnsi="Times New Roman"/>
          <w:color w:val="000000"/>
          <w:sz w:val="24"/>
          <w:szCs w:val="24"/>
        </w:rPr>
      </w:pPr>
      <w:r w:rsidRPr="00EA7DE7">
        <w:rPr>
          <w:rFonts w:ascii="Times New Roman" w:hAnsi="Times New Roman"/>
          <w:color w:val="000000"/>
          <w:sz w:val="24"/>
          <w:szCs w:val="24"/>
        </w:rPr>
        <w:t>A )  pusula                                              B )  harita                                            C ) adres</w:t>
      </w:r>
    </w:p>
    <w:p w:rsidR="00F40DD5" w:rsidRPr="00EA7DE7" w:rsidRDefault="00F40DD5" w:rsidP="00EA7DE7">
      <w:pPr>
        <w:pStyle w:val="ListParagraph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F40DD5" w:rsidRPr="00EA7DE7" w:rsidRDefault="00F40DD5" w:rsidP="00EA7DE7">
      <w:pPr>
        <w:spacing w:after="0"/>
        <w:ind w:righ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EA7DE7">
        <w:rPr>
          <w:rFonts w:ascii="Times New Roman" w:hAnsi="Times New Roman"/>
          <w:b/>
          <w:sz w:val="24"/>
          <w:szCs w:val="24"/>
        </w:rPr>
        <w:t>15. Simay çok iyi çizim yapmakta ve inşaatlara karşı ilgi duymaktadır.Buna göre Simay hangi mesleği seçmelidir?</w:t>
      </w:r>
    </w:p>
    <w:p w:rsidR="00F40DD5" w:rsidRDefault="00F40DD5" w:rsidP="00EA7DE7">
      <w:pPr>
        <w:spacing w:after="0"/>
        <w:ind w:left="850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 xml:space="preserve">A) Kuaför                                                    B) Öğretmen                             C) Mimar    </w:t>
      </w:r>
    </w:p>
    <w:p w:rsidR="00F40DD5" w:rsidRPr="00EA7DE7" w:rsidRDefault="00F40DD5" w:rsidP="00EA7DE7">
      <w:pPr>
        <w:spacing w:after="0"/>
        <w:ind w:left="850"/>
        <w:rPr>
          <w:rFonts w:ascii="Times New Roman" w:hAnsi="Times New Roman"/>
          <w:sz w:val="24"/>
          <w:szCs w:val="24"/>
        </w:rPr>
      </w:pPr>
    </w:p>
    <w:p w:rsidR="00F40DD5" w:rsidRPr="00EA7DE7" w:rsidRDefault="00F40DD5" w:rsidP="00EA7DE7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8406F">
        <w:rPr>
          <w:rFonts w:ascii="Times New Roman" w:hAnsi="Times New Roman"/>
          <w:b/>
          <w:sz w:val="24"/>
          <w:szCs w:val="24"/>
        </w:rPr>
        <w:t>16</w:t>
      </w:r>
      <w:r w:rsidRPr="00EA7DE7">
        <w:rPr>
          <w:rFonts w:ascii="Times New Roman" w:hAnsi="Times New Roman"/>
          <w:sz w:val="24"/>
          <w:szCs w:val="24"/>
        </w:rPr>
        <w:t xml:space="preserve">. </w:t>
      </w:r>
      <w:r w:rsidRPr="00EA7DE7">
        <w:rPr>
          <w:rFonts w:ascii="Times New Roman" w:hAnsi="Times New Roman"/>
          <w:b/>
          <w:sz w:val="24"/>
          <w:szCs w:val="24"/>
        </w:rPr>
        <w:t>Hangi seçenekte eşleşmiş olan eşyaların her ikisi de ağaçtan yapılmıştır ?</w:t>
      </w:r>
    </w:p>
    <w:p w:rsidR="00F40DD5" w:rsidRDefault="00F40DD5" w:rsidP="00EA7DE7">
      <w:pPr>
        <w:spacing w:after="0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A) sandalye-vazo                                    B ) tencere-sıra                                   C)masa-kapı</w:t>
      </w:r>
    </w:p>
    <w:p w:rsidR="00F40DD5" w:rsidRPr="00EA7DE7" w:rsidRDefault="00F40DD5" w:rsidP="00EA7DE7">
      <w:pPr>
        <w:spacing w:after="0"/>
        <w:rPr>
          <w:rFonts w:ascii="Times New Roman" w:hAnsi="Times New Roman"/>
          <w:sz w:val="24"/>
          <w:szCs w:val="24"/>
        </w:rPr>
      </w:pPr>
    </w:p>
    <w:p w:rsidR="00F40DD5" w:rsidRPr="00EA7DE7" w:rsidRDefault="00F40DD5" w:rsidP="00EA7DE7">
      <w:pPr>
        <w:widowControl w:val="0"/>
        <w:tabs>
          <w:tab w:val="left" w:pos="960"/>
        </w:tabs>
        <w:autoSpaceDE w:val="0"/>
        <w:autoSpaceDN w:val="0"/>
        <w:adjustRightInd w:val="0"/>
        <w:spacing w:after="0"/>
        <w:ind w:right="-35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8406F">
        <w:rPr>
          <w:rFonts w:ascii="Times New Roman" w:hAnsi="Times New Roman"/>
          <w:b/>
          <w:sz w:val="24"/>
          <w:szCs w:val="24"/>
        </w:rPr>
        <w:t>17</w:t>
      </w:r>
      <w:r w:rsidRPr="00EA7DE7">
        <w:rPr>
          <w:rFonts w:ascii="Times New Roman" w:hAnsi="Times New Roman"/>
          <w:sz w:val="24"/>
          <w:szCs w:val="24"/>
        </w:rPr>
        <w:t xml:space="preserve">. </w:t>
      </w:r>
      <w:r w:rsidRPr="00EA7DE7">
        <w:rPr>
          <w:rFonts w:ascii="Times New Roman" w:hAnsi="Times New Roman"/>
          <w:b/>
          <w:bCs/>
          <w:sz w:val="24"/>
          <w:szCs w:val="24"/>
        </w:rPr>
        <w:t xml:space="preserve">Aşağıdakilerden hangisi deprem </w:t>
      </w:r>
      <w:r w:rsidRPr="00EA7DE7">
        <w:rPr>
          <w:rFonts w:ascii="Times New Roman" w:hAnsi="Times New Roman"/>
          <w:b/>
          <w:bCs/>
          <w:sz w:val="24"/>
          <w:szCs w:val="24"/>
          <w:u w:val="thick"/>
        </w:rPr>
        <w:t xml:space="preserve"> sırasında </w:t>
      </w:r>
      <w:r w:rsidRPr="00EA7DE7">
        <w:rPr>
          <w:rFonts w:ascii="Times New Roman" w:hAnsi="Times New Roman"/>
          <w:b/>
          <w:bCs/>
          <w:sz w:val="24"/>
          <w:szCs w:val="24"/>
        </w:rPr>
        <w:t>yapılması gereken davranışlardandır?</w:t>
      </w:r>
    </w:p>
    <w:p w:rsidR="00F40DD5" w:rsidRPr="00EA7DE7" w:rsidRDefault="00F40DD5" w:rsidP="00EA7DE7">
      <w:pPr>
        <w:widowControl w:val="0"/>
        <w:tabs>
          <w:tab w:val="left" w:pos="960"/>
        </w:tabs>
        <w:autoSpaceDE w:val="0"/>
        <w:autoSpaceDN w:val="0"/>
        <w:adjustRightInd w:val="0"/>
        <w:spacing w:after="0"/>
        <w:ind w:right="-356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 xml:space="preserve">A) Görevlilere yardımcı olmak     </w:t>
      </w:r>
    </w:p>
    <w:p w:rsidR="00F40DD5" w:rsidRPr="00EA7DE7" w:rsidRDefault="00F40DD5" w:rsidP="00EA7DE7">
      <w:pPr>
        <w:widowControl w:val="0"/>
        <w:tabs>
          <w:tab w:val="left" w:pos="960"/>
        </w:tabs>
        <w:autoSpaceDE w:val="0"/>
        <w:autoSpaceDN w:val="0"/>
        <w:adjustRightInd w:val="0"/>
        <w:spacing w:after="0"/>
        <w:ind w:right="-356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 xml:space="preserve">B)  Deprem çantasını  hazırlamak.     </w:t>
      </w:r>
    </w:p>
    <w:p w:rsidR="00F40DD5" w:rsidRPr="00EA7DE7" w:rsidRDefault="00F40DD5" w:rsidP="00EA7DE7">
      <w:pPr>
        <w:widowControl w:val="0"/>
        <w:tabs>
          <w:tab w:val="left" w:pos="960"/>
        </w:tabs>
        <w:autoSpaceDE w:val="0"/>
        <w:autoSpaceDN w:val="0"/>
        <w:adjustRightInd w:val="0"/>
        <w:spacing w:after="0"/>
        <w:ind w:right="-356"/>
        <w:rPr>
          <w:rFonts w:ascii="Times New Roman" w:hAnsi="Times New Roman"/>
          <w:color w:val="000000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C)  Güvenli bir yerde korunmak</w:t>
      </w:r>
    </w:p>
    <w:p w:rsidR="00F40DD5" w:rsidRDefault="00F40DD5" w:rsidP="00EA7DE7">
      <w:pPr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F40DD5" w:rsidRPr="00EA7DE7" w:rsidRDefault="00F40DD5" w:rsidP="00EA7DE7">
      <w:pPr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8406F">
        <w:rPr>
          <w:rFonts w:ascii="Times New Roman" w:hAnsi="Times New Roman"/>
          <w:b/>
          <w:sz w:val="24"/>
          <w:szCs w:val="24"/>
        </w:rPr>
        <w:t>18</w:t>
      </w:r>
      <w:r w:rsidRPr="00EA7DE7">
        <w:rPr>
          <w:rFonts w:ascii="Times New Roman" w:hAnsi="Times New Roman"/>
          <w:sz w:val="24"/>
          <w:szCs w:val="24"/>
        </w:rPr>
        <w:t xml:space="preserve">. </w:t>
      </w:r>
      <w:r w:rsidRPr="00EA7DE7">
        <w:rPr>
          <w:rFonts w:ascii="Times New Roman" w:hAnsi="Times New Roman"/>
          <w:noProof/>
          <w:sz w:val="24"/>
          <w:szCs w:val="24"/>
        </w:rPr>
        <w:t xml:space="preserve">” </w:t>
      </w:r>
      <w:r w:rsidRPr="00EA7DE7">
        <w:rPr>
          <w:rFonts w:ascii="Times New Roman" w:hAnsi="Times New Roman"/>
          <w:sz w:val="24"/>
          <w:szCs w:val="24"/>
        </w:rPr>
        <w:t xml:space="preserve">*heyelan  *ağaçlandırma *  çığ   *yağmur  *deprem *sel”  </w:t>
      </w:r>
      <w:r w:rsidRPr="00EA7DE7">
        <w:rPr>
          <w:rFonts w:ascii="Times New Roman" w:hAnsi="Times New Roman"/>
          <w:b/>
          <w:sz w:val="24"/>
          <w:szCs w:val="24"/>
        </w:rPr>
        <w:t>Yandakilerden kaç tanesi doğal afettir ?</w:t>
      </w:r>
    </w:p>
    <w:p w:rsidR="00F40DD5" w:rsidRPr="00EA7DE7" w:rsidRDefault="00F40DD5" w:rsidP="00EA7DE7">
      <w:pPr>
        <w:outlineLvl w:val="0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A- 3                          B- 4                   C- 5</w:t>
      </w:r>
    </w:p>
    <w:p w:rsidR="00F40DD5" w:rsidRDefault="00F40DD5" w:rsidP="00EA7D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F40DD5" w:rsidRPr="00EA7DE7" w:rsidRDefault="00F40DD5" w:rsidP="00EA7DE7">
      <w:pPr>
        <w:rPr>
          <w:rFonts w:ascii="Times New Roman" w:hAnsi="Times New Roman"/>
          <w:b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19</w:t>
      </w:r>
      <w:r w:rsidRPr="00EA7DE7">
        <w:rPr>
          <w:rFonts w:ascii="Times New Roman" w:hAnsi="Times New Roman"/>
          <w:sz w:val="24"/>
          <w:szCs w:val="24"/>
        </w:rPr>
        <w:t xml:space="preserve">. </w:t>
      </w:r>
      <w:r w:rsidRPr="00EA7DE7">
        <w:rPr>
          <w:rFonts w:ascii="Times New Roman" w:hAnsi="Times New Roman"/>
          <w:b/>
          <w:sz w:val="24"/>
          <w:szCs w:val="24"/>
        </w:rPr>
        <w:t>Hangi durumda polise haber vermeliyiz?</w:t>
      </w:r>
    </w:p>
    <w:p w:rsidR="00F40DD5" w:rsidRPr="00EA7DE7" w:rsidRDefault="00F40DD5" w:rsidP="00EA7DE7">
      <w:pPr>
        <w:pStyle w:val="ListParagraph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Yangın çıktığında         B) Eve hırsız girdiğinde       C) Sağlıkla ilgili acil durumda</w:t>
      </w:r>
    </w:p>
    <w:p w:rsidR="00F40DD5" w:rsidRDefault="00F40DD5" w:rsidP="00EA7DE7">
      <w:pPr>
        <w:spacing w:after="0" w:line="2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F40DD5" w:rsidRPr="00EA7DE7" w:rsidRDefault="00F40DD5" w:rsidP="00EA7DE7">
      <w:pPr>
        <w:spacing w:after="0" w:line="20" w:lineRule="atLeast"/>
        <w:rPr>
          <w:rFonts w:ascii="Times New Roman" w:hAnsi="Times New Roman"/>
          <w:b/>
          <w:sz w:val="24"/>
          <w:szCs w:val="24"/>
        </w:rPr>
      </w:pPr>
      <w:r w:rsidRPr="0058406F">
        <w:rPr>
          <w:rFonts w:ascii="Times New Roman" w:hAnsi="Times New Roman"/>
          <w:b/>
          <w:sz w:val="24"/>
          <w:szCs w:val="24"/>
        </w:rPr>
        <w:t>20</w:t>
      </w:r>
      <w:r w:rsidRPr="00EA7DE7">
        <w:rPr>
          <w:rFonts w:ascii="Times New Roman" w:hAnsi="Times New Roman"/>
          <w:sz w:val="24"/>
          <w:szCs w:val="24"/>
        </w:rPr>
        <w:t xml:space="preserve">. </w:t>
      </w:r>
      <w:r w:rsidRPr="00EA7DE7">
        <w:rPr>
          <w:rFonts w:ascii="Times New Roman" w:hAnsi="Times New Roman"/>
          <w:b/>
          <w:sz w:val="24"/>
          <w:szCs w:val="24"/>
        </w:rPr>
        <w:t>Mevsimler nasıl meydana gelir?</w:t>
      </w:r>
    </w:p>
    <w:p w:rsidR="00F40DD5" w:rsidRDefault="00F40DD5" w:rsidP="00EA7DE7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 xml:space="preserve">A) Dünya’nın güneş etrafında dönmesinden.        </w:t>
      </w:r>
    </w:p>
    <w:p w:rsidR="00F40DD5" w:rsidRDefault="00F40DD5" w:rsidP="00EA7DE7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 xml:space="preserve">B) Dünya’nın kendi etrafında dönmesinden.                                       </w:t>
      </w:r>
    </w:p>
    <w:p w:rsidR="00F40DD5" w:rsidRPr="00EA7DE7" w:rsidRDefault="00F40DD5" w:rsidP="00EA7DE7">
      <w:pPr>
        <w:spacing w:after="0" w:line="20" w:lineRule="atLeast"/>
        <w:rPr>
          <w:rFonts w:ascii="Times New Roman" w:hAnsi="Times New Roman"/>
          <w:b/>
          <w:sz w:val="24"/>
          <w:szCs w:val="24"/>
        </w:rPr>
      </w:pPr>
      <w:r w:rsidRPr="00EA7DE7">
        <w:rPr>
          <w:rFonts w:ascii="Times New Roman" w:hAnsi="Times New Roman"/>
          <w:sz w:val="24"/>
          <w:szCs w:val="24"/>
        </w:rPr>
        <w:t>C) Dünya’nın 24 saat dönmesinden.</w:t>
      </w:r>
    </w:p>
    <w:bookmarkStart w:id="0" w:name="_GoBack"/>
    <w:bookmarkEnd w:id="0"/>
    <w:p w:rsidR="00F40DD5" w:rsidRPr="00EA7DE7" w:rsidRDefault="00F40DD5" w:rsidP="00253115">
      <w:pPr>
        <w:spacing w:after="0"/>
        <w:ind w:left="850"/>
      </w:pPr>
      <w:r w:rsidRPr="00B069B9">
        <w:rPr>
          <w:color w:val="000000"/>
          <w:sz w:val="18"/>
          <w:szCs w:val="18"/>
        </w:rPr>
        <w:fldChar w:fldCharType="begin"/>
      </w:r>
      <w:r w:rsidRPr="00B069B9">
        <w:rPr>
          <w:color w:val="000000"/>
          <w:sz w:val="18"/>
          <w:szCs w:val="18"/>
        </w:rPr>
        <w:instrText xml:space="preserve"> HYPERLINK "http://www.sorubak.com" </w:instrText>
      </w:r>
      <w:r w:rsidRPr="00B069B9">
        <w:rPr>
          <w:color w:val="000000"/>
          <w:sz w:val="18"/>
          <w:szCs w:val="18"/>
        </w:rPr>
      </w:r>
      <w:r w:rsidRPr="00B069B9">
        <w:rPr>
          <w:color w:val="000000"/>
          <w:sz w:val="18"/>
          <w:szCs w:val="18"/>
        </w:rPr>
        <w:fldChar w:fldCharType="separate"/>
      </w:r>
      <w:r w:rsidRPr="00B069B9">
        <w:rPr>
          <w:rStyle w:val="Hyperlink"/>
          <w:color w:val="000000"/>
          <w:sz w:val="18"/>
          <w:szCs w:val="18"/>
        </w:rPr>
        <w:t>www.sorubak.com</w:t>
      </w:r>
      <w:r w:rsidRPr="00B069B9">
        <w:rPr>
          <w:color w:val="000000"/>
          <w:sz w:val="18"/>
          <w:szCs w:val="18"/>
        </w:rPr>
        <w:fldChar w:fldCharType="end"/>
      </w:r>
    </w:p>
    <w:sectPr w:rsidR="00F40DD5" w:rsidRPr="00EA7DE7" w:rsidSect="007A11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DD5" w:rsidRDefault="00F40DD5" w:rsidP="0058406F">
      <w:pPr>
        <w:spacing w:after="0" w:line="240" w:lineRule="auto"/>
      </w:pPr>
      <w:r>
        <w:separator/>
      </w:r>
    </w:p>
  </w:endnote>
  <w:endnote w:type="continuationSeparator" w:id="0">
    <w:p w:rsidR="00F40DD5" w:rsidRDefault="00F40DD5" w:rsidP="0058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DD5" w:rsidRDefault="00F40DD5" w:rsidP="0058406F">
      <w:pPr>
        <w:spacing w:after="0" w:line="240" w:lineRule="auto"/>
      </w:pPr>
      <w:r>
        <w:separator/>
      </w:r>
    </w:p>
  </w:footnote>
  <w:footnote w:type="continuationSeparator" w:id="0">
    <w:p w:rsidR="00F40DD5" w:rsidRDefault="00F40DD5" w:rsidP="00584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981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E5876AB"/>
    <w:multiLevelType w:val="hybridMultilevel"/>
    <w:tmpl w:val="2452ABAA"/>
    <w:lvl w:ilvl="0" w:tplc="60B6876E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4E71F6E"/>
    <w:multiLevelType w:val="hybridMultilevel"/>
    <w:tmpl w:val="A5148014"/>
    <w:lvl w:ilvl="0" w:tplc="FCE0E53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3A3CB5"/>
    <w:multiLevelType w:val="singleLevel"/>
    <w:tmpl w:val="6BE25F88"/>
    <w:lvl w:ilvl="0">
      <w:start w:val="1"/>
      <w:numFmt w:val="lowerLetter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2B1F778E"/>
    <w:multiLevelType w:val="hybridMultilevel"/>
    <w:tmpl w:val="90CEA4EE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FFF6B09"/>
    <w:multiLevelType w:val="hybridMultilevel"/>
    <w:tmpl w:val="798E9960"/>
    <w:lvl w:ilvl="0" w:tplc="90081FAC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0AB226F"/>
    <w:multiLevelType w:val="singleLevel"/>
    <w:tmpl w:val="6BD0AAEE"/>
    <w:lvl w:ilvl="0">
      <w:start w:val="1"/>
      <w:numFmt w:val="lowerLetter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40AF35CF"/>
    <w:multiLevelType w:val="hybridMultilevel"/>
    <w:tmpl w:val="16F03614"/>
    <w:lvl w:ilvl="0" w:tplc="8A7E9F0C">
      <w:start w:val="1"/>
      <w:numFmt w:val="upperLetter"/>
      <w:lvlText w:val="%1)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8">
    <w:nsid w:val="48233488"/>
    <w:multiLevelType w:val="singleLevel"/>
    <w:tmpl w:val="F064C310"/>
    <w:lvl w:ilvl="0">
      <w:start w:val="1"/>
      <w:numFmt w:val="lowerLetter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48720A32"/>
    <w:multiLevelType w:val="hybridMultilevel"/>
    <w:tmpl w:val="2D72E61E"/>
    <w:lvl w:ilvl="0" w:tplc="C31A307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D875E8B"/>
    <w:multiLevelType w:val="singleLevel"/>
    <w:tmpl w:val="7178A366"/>
    <w:lvl w:ilvl="0">
      <w:start w:val="1"/>
      <w:numFmt w:val="lowerLetter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5FDC3AC0"/>
    <w:multiLevelType w:val="hybridMultilevel"/>
    <w:tmpl w:val="13D4F6F0"/>
    <w:lvl w:ilvl="0" w:tplc="557A81B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11"/>
  </w:num>
  <w:num w:numId="9">
    <w:abstractNumId w:val="1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5EF"/>
    <w:rsid w:val="00061D75"/>
    <w:rsid w:val="0006418B"/>
    <w:rsid w:val="000B05EF"/>
    <w:rsid w:val="00253115"/>
    <w:rsid w:val="00402B4C"/>
    <w:rsid w:val="00565F3D"/>
    <w:rsid w:val="0058406F"/>
    <w:rsid w:val="005B1945"/>
    <w:rsid w:val="005B5557"/>
    <w:rsid w:val="007A11E5"/>
    <w:rsid w:val="00B069B9"/>
    <w:rsid w:val="00B83E5B"/>
    <w:rsid w:val="00C37572"/>
    <w:rsid w:val="00EA7DE7"/>
    <w:rsid w:val="00F40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1E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641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84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8406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84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8406F"/>
    <w:rPr>
      <w:rFonts w:cs="Times New Roman"/>
    </w:rPr>
  </w:style>
  <w:style w:type="character" w:styleId="Hyperlink">
    <w:name w:val="Hyperlink"/>
    <w:basedOn w:val="DefaultParagraphFont"/>
    <w:uiPriority w:val="99"/>
    <w:rsid w:val="005B19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0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148</TotalTime>
  <Pages>2</Pages>
  <Words>428</Words>
  <Characters>2446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HAKKI BÜYÜKÖZTÜRK</dc:creator>
  <cp:keywords>www.sorubak.com</cp:keywords>
  <dc:description>www.sorubak.com</dc:description>
  <cp:lastModifiedBy>Dogan</cp:lastModifiedBy>
  <cp:revision>www.sorubak.com</cp:revision>
  <dcterms:created xsi:type="dcterms:W3CDTF">2013-09-14T13:00:00Z</dcterms:created>
  <dcterms:modified xsi:type="dcterms:W3CDTF">2013-09-15T20:40:00Z</dcterms:modified>
  <cp:category>www.sorubak.com</cp:category>
  <cp:version>www.sorubak.com</cp:version>
</cp:coreProperties>
</file>