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5C" w:rsidRPr="008D2C75" w:rsidRDefault="001E385C" w:rsidP="00C50002">
      <w:pPr>
        <w:spacing w:line="240" w:lineRule="auto"/>
        <w:jc w:val="center"/>
        <w:rPr>
          <w:rFonts w:ascii="Hand writing Mutlu" w:hAnsi="Hand writing Mutlu"/>
          <w:b/>
          <w:color w:val="FF0000"/>
          <w:sz w:val="28"/>
          <w:szCs w:val="28"/>
        </w:rPr>
      </w:pPr>
      <w:r>
        <w:rPr>
          <w:noProof/>
        </w:rPr>
        <w:pict>
          <v:roundrect id="Yuvarlatılmış Dikdörtgen 1" o:spid="_x0000_s1026" style="position:absolute;left:0;text-align:left;margin-left:162.7pt;margin-top:-27.15pt;width:140.25pt;height:26.25pt;z-index:251659264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E385C" w:rsidRDefault="001E385C" w:rsidP="00854B32">
                  <w:pPr>
                    <w:jc w:val="center"/>
                  </w:pPr>
                  <w:hyperlink r:id="rId5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8D2C75">
        <w:rPr>
          <w:rFonts w:ascii="Hand writing Mutlu" w:hAnsi="Hand writing Mutlu"/>
          <w:b/>
          <w:color w:val="FF0000"/>
          <w:sz w:val="28"/>
          <w:szCs w:val="28"/>
        </w:rPr>
        <w:t>DEYİMLER</w:t>
      </w:r>
    </w:p>
    <w:p w:rsidR="001E385C" w:rsidRPr="009C1AD6" w:rsidRDefault="001E385C" w:rsidP="009C1AD6">
      <w:p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sz w:val="24"/>
          <w:szCs w:val="24"/>
        </w:rPr>
        <w:tab/>
        <w:t xml:space="preserve">Gerçek anlamından uzaklaşıp başka bir anlam taşıyacak şekilde kelimelerin ve cümlelerin kalıplaşmasına, </w:t>
      </w:r>
      <w:r w:rsidRPr="009C1AD6">
        <w:rPr>
          <w:rFonts w:ascii="Hand writing Mutlu" w:hAnsi="Hand writing Mutlu"/>
          <w:color w:val="FF0000"/>
          <w:sz w:val="24"/>
          <w:szCs w:val="24"/>
        </w:rPr>
        <w:t>deyim</w:t>
      </w:r>
      <w:r w:rsidRPr="009C1AD6">
        <w:rPr>
          <w:rFonts w:ascii="Hand writing Mutlu" w:hAnsi="Hand writing Mutlu"/>
          <w:sz w:val="24"/>
          <w:szCs w:val="24"/>
        </w:rPr>
        <w:t xml:space="preserve"> denir.</w:t>
      </w:r>
    </w:p>
    <w:p w:rsidR="001E385C" w:rsidRPr="00C642ED" w:rsidRDefault="001E385C" w:rsidP="00C50002">
      <w:pPr>
        <w:pStyle w:val="ListParagraph"/>
        <w:spacing w:line="240" w:lineRule="auto"/>
        <w:ind w:left="1065"/>
        <w:jc w:val="both"/>
        <w:rPr>
          <w:rFonts w:ascii="Hand writing Mutlu" w:hAnsi="Hand writing Mutlu"/>
          <w:color w:val="FF0000"/>
          <w:sz w:val="24"/>
          <w:szCs w:val="24"/>
        </w:rPr>
      </w:pPr>
      <w:r w:rsidRPr="00C642ED">
        <w:rPr>
          <w:rFonts w:ascii="Hand writing Mutlu" w:hAnsi="Hand writing Mutlu"/>
          <w:color w:val="FF0000"/>
          <w:sz w:val="24"/>
          <w:szCs w:val="24"/>
        </w:rPr>
        <w:t>Deyimlerin Özellikleri</w:t>
      </w:r>
    </w:p>
    <w:p w:rsidR="001E385C" w:rsidRPr="00C642ED" w:rsidRDefault="001E385C" w:rsidP="00C5000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>Atalarımızdan kalma sözlerdir.</w:t>
      </w:r>
    </w:p>
    <w:p w:rsidR="001E385C" w:rsidRPr="00C642ED" w:rsidRDefault="001E385C" w:rsidP="00C5000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>En az iki sözcükten oluşur.</w:t>
      </w:r>
    </w:p>
    <w:p w:rsidR="001E385C" w:rsidRPr="00C642ED" w:rsidRDefault="001E385C" w:rsidP="00C5000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>Bir durumu yâda olayı az sözle etkili bir biçimde belirtir.</w:t>
      </w:r>
    </w:p>
    <w:p w:rsidR="001E385C" w:rsidRPr="00C642ED" w:rsidRDefault="001E385C" w:rsidP="00C5000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>Deyimler ilk anlamının dışında kullanılır.</w:t>
      </w:r>
    </w:p>
    <w:p w:rsidR="001E385C" w:rsidRPr="00C642ED" w:rsidRDefault="001E385C" w:rsidP="00C50002">
      <w:pPr>
        <w:pStyle w:val="ListParagraph"/>
        <w:spacing w:line="240" w:lineRule="auto"/>
        <w:ind w:left="1785"/>
        <w:jc w:val="both"/>
        <w:rPr>
          <w:rFonts w:ascii="Hand writing Mutlu" w:hAnsi="Hand writing Mutlu"/>
          <w:color w:val="FF0000"/>
          <w:sz w:val="24"/>
          <w:szCs w:val="24"/>
        </w:rPr>
      </w:pPr>
      <w:r w:rsidRPr="00C642ED">
        <w:rPr>
          <w:rFonts w:ascii="Hand writing Mutlu" w:hAnsi="Hand writing Mutlu"/>
          <w:color w:val="FF0000"/>
          <w:sz w:val="24"/>
          <w:szCs w:val="24"/>
        </w:rPr>
        <w:t>Örnekler: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 xml:space="preserve">Bağrı yanık. 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>Burnunun dibinde.</w:t>
      </w:r>
      <w:r w:rsidRPr="00C642ED">
        <w:rPr>
          <w:rFonts w:ascii="Hand writing Mutlu" w:hAnsi="Hand writing Mutlu"/>
          <w:color w:val="FF0000"/>
          <w:sz w:val="24"/>
          <w:szCs w:val="24"/>
        </w:rPr>
        <w:t xml:space="preserve"> 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 xml:space="preserve">Taşı gediğine koymak. 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 xml:space="preserve">Kalbini kırmak. 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C642ED">
        <w:rPr>
          <w:rFonts w:ascii="Hand writing Mutlu" w:hAnsi="Hand writing Mutlu"/>
          <w:sz w:val="24"/>
          <w:szCs w:val="24"/>
        </w:rPr>
        <w:t xml:space="preserve">Çayı görmeden paçaları sıvamak. </w:t>
      </w:r>
    </w:p>
    <w:p w:rsidR="001E385C" w:rsidRPr="00C642ED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Style w:val="Strong"/>
          <w:rFonts w:ascii="Hand writing Mutlu" w:hAnsi="Hand writing Mutlu"/>
          <w:b w:val="0"/>
          <w:bCs w:val="0"/>
          <w:sz w:val="24"/>
          <w:szCs w:val="24"/>
        </w:rPr>
      </w:pPr>
      <w:r w:rsidRPr="00C642ED">
        <w:rPr>
          <w:rStyle w:val="Strong"/>
          <w:rFonts w:ascii="Hand writing Mutlu" w:hAnsi="Hand writing Mutlu"/>
          <w:sz w:val="24"/>
          <w:szCs w:val="24"/>
        </w:rPr>
        <w:t>Adı çıkmak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Başa çıkmak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Başa çıkmak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Çığır açmak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Ekmeğine yağ sürmek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Elden gitmek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Eli çabuk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4"/>
          <w:szCs w:val="24"/>
        </w:rPr>
        <w:t>Kafese girmek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667.85pt;margin-top:15.4pt;width:45.15pt;height:34.8pt;z-index:251656192" strokecolor="#666" strokeweight="1pt">
            <v:fill color2="#999" focusposition="1" focussize="" focus="100%" type="gradient"/>
            <v:imagedata embosscolor="shadow add(51)"/>
            <v:shadow on="t" type="perspective" color="#7f7f7f" opacity=".5" origin=",.5" offset="0,0" matrix=",56756f,,.5"/>
            <o:extrusion v:ext="view" rotationangle="-55,-25" viewpoint="0,0" viewpointorigin="0,0" skewangle="0" skewamt="0" lightposition="-50000,50000" lightposition2="50000" type="perspective"/>
            <v:textbox style="mso-next-textbox:#_x0000_s1027">
              <w:txbxContent>
                <w:p w:rsidR="001E385C" w:rsidRPr="009C1AD6" w:rsidRDefault="001E385C" w:rsidP="009C1AD6">
                  <w:pPr>
                    <w:jc w:val="center"/>
                    <w:rPr>
                      <w:rFonts w:ascii="Magneto" w:hAnsi="Magneto" w:cs="Mongolian Baiti"/>
                      <w:b/>
                      <w:color w:val="FF0000"/>
                      <w:sz w:val="32"/>
                      <w:szCs w:val="32"/>
                    </w:rPr>
                  </w:pPr>
                  <w:r w:rsidRPr="009C1AD6">
                    <w:rPr>
                      <w:rFonts w:ascii="Magneto" w:hAnsi="Magneto" w:cs="Mongolian Baiti"/>
                      <w:b/>
                      <w:color w:val="FF0000"/>
                      <w:sz w:val="32"/>
                      <w:szCs w:val="32"/>
                    </w:rPr>
                    <w:t>M</w:t>
                  </w:r>
                </w:p>
              </w:txbxContent>
            </v:textbox>
          </v:shape>
        </w:pict>
      </w:r>
      <w:r w:rsidRPr="009C1AD6">
        <w:rPr>
          <w:rFonts w:ascii="Hand writing Mutlu" w:hAnsi="Hand writing Mutlu"/>
          <w:b/>
          <w:bCs/>
          <w:sz w:val="24"/>
          <w:szCs w:val="24"/>
        </w:rPr>
        <w:t>Kapı komşu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Karınca kararınca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Keli görünmek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Lafa boğmak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Makas almak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Niyet etmek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Oluruna bırakmak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Ödü patlamak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Özenip bezenmek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Para canlısı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Sabır taşı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Sıkıntı basmak</w:t>
      </w:r>
    </w:p>
    <w:p w:rsidR="001E385C" w:rsidRPr="009C1AD6" w:rsidRDefault="001E385C" w:rsidP="00C50002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 w:rsidRPr="009C1AD6">
        <w:rPr>
          <w:rFonts w:ascii="Hand writing Mutlu" w:hAnsi="Hand writing Mutlu"/>
          <w:b/>
          <w:bCs/>
          <w:sz w:val="20"/>
          <w:szCs w:val="20"/>
        </w:rPr>
        <w:t>Tabana kuvvet</w:t>
      </w:r>
    </w:p>
    <w:p w:rsidR="001E385C" w:rsidRPr="009C1AD6" w:rsidRDefault="001E385C" w:rsidP="009C1AD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Hand writing Mutlu" w:hAnsi="Hand writing Mutlu"/>
          <w:sz w:val="24"/>
          <w:szCs w:val="24"/>
        </w:rPr>
      </w:pPr>
      <w:r>
        <w:rPr>
          <w:noProof/>
        </w:rPr>
        <w:pict>
          <v:rect id="_x0000_s1028" style="position:absolute;left:0;text-align:left;margin-left:176.1pt;margin-top:23.1pt;width:170pt;height:25.95pt;z-index:251658240">
            <v:textbox>
              <w:txbxContent>
                <w:p w:rsidR="001E385C" w:rsidRPr="00C07040" w:rsidRDefault="001E385C" w:rsidP="00C07040">
                  <w:hyperlink r:id="rId6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shape id="_x0000_s1029" type="#_x0000_t120" style="position:absolute;left:0;text-align:left;margin-left:429.35pt;margin-top:27.35pt;width:48.65pt;height:25.95pt;z-index:251657216" strokecolor="#666" strokeweight="1pt">
            <v:fill color2="#999" focusposition="1" focussize="" focus="100%" type="gradient"/>
            <v:imagedata embosscolor="shadow add(51)"/>
            <v:shadow on="t" type="perspective" color="#7f7f7f" opacity=".5" origin=",.5" offset="0,0" matrix=",56756f,,.5"/>
            <o:extrusion v:ext="view" rotationangle="-55,-25" viewpoint="0,0" viewpointorigin="0,0" skewangle="0" skewamt="0" lightposition="-50000,50000" lightposition2="50000" type="perspective"/>
            <v:textbox style="mso-next-textbox:#_x0000_s1029">
              <w:txbxContent>
                <w:p w:rsidR="001E385C" w:rsidRPr="009C1AD6" w:rsidRDefault="001E385C" w:rsidP="009C1AD6">
                  <w:pPr>
                    <w:jc w:val="center"/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</w:pPr>
                  <w:r w:rsidRPr="009C1AD6"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xbxContent>
            </v:textbox>
          </v:shape>
        </w:pict>
      </w:r>
      <w:r w:rsidRPr="009C1AD6">
        <w:rPr>
          <w:rFonts w:ascii="Hand writing Mutlu" w:hAnsi="Hand writing Mutlu"/>
          <w:b/>
          <w:bCs/>
          <w:sz w:val="20"/>
          <w:szCs w:val="20"/>
        </w:rPr>
        <w:t>Ucu dokunmak</w:t>
      </w:r>
    </w:p>
    <w:sectPr w:rsidR="001E385C" w:rsidRPr="009C1AD6" w:rsidSect="009C1AD6">
      <w:pgSz w:w="11906" w:h="16838"/>
      <w:pgMar w:top="1418" w:right="1418" w:bottom="1418" w:left="1418" w:header="709" w:footer="709" w:gutter="0"/>
      <w:pgBorders w:offsetFrom="page">
        <w:top w:val="zanyTriangles" w:sz="20" w:space="24" w:color="C00000"/>
        <w:left w:val="zanyTriangles" w:sz="20" w:space="24" w:color="C00000"/>
        <w:bottom w:val="zanyTriangles" w:sz="20" w:space="24" w:color="C00000"/>
        <w:right w:val="zanyTriangles" w:sz="20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512D"/>
    <w:multiLevelType w:val="hybridMultilevel"/>
    <w:tmpl w:val="2DE4F27A"/>
    <w:lvl w:ilvl="0" w:tplc="7BFE44EA">
      <w:numFmt w:val="bullet"/>
      <w:lvlText w:val="-"/>
      <w:lvlJc w:val="left"/>
      <w:pPr>
        <w:ind w:left="1065" w:hanging="360"/>
      </w:pPr>
      <w:rPr>
        <w:rFonts w:ascii="Hand writing Mutlu" w:eastAsia="Times New Roman" w:hAnsi="Hand writing Mutlu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F933E35"/>
    <w:multiLevelType w:val="hybridMultilevel"/>
    <w:tmpl w:val="3FB69480"/>
    <w:lvl w:ilvl="0" w:tplc="3432C634">
      <w:start w:val="1"/>
      <w:numFmt w:val="decimal"/>
      <w:lvlText w:val="%1-"/>
      <w:lvlJc w:val="left"/>
      <w:pPr>
        <w:ind w:left="178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DBD"/>
    <w:rsid w:val="000F42FC"/>
    <w:rsid w:val="001E385C"/>
    <w:rsid w:val="00367F10"/>
    <w:rsid w:val="00391DBD"/>
    <w:rsid w:val="00411F7F"/>
    <w:rsid w:val="00444216"/>
    <w:rsid w:val="00597FD4"/>
    <w:rsid w:val="005C6445"/>
    <w:rsid w:val="00600994"/>
    <w:rsid w:val="006B707A"/>
    <w:rsid w:val="00854B32"/>
    <w:rsid w:val="00861E5F"/>
    <w:rsid w:val="008B030F"/>
    <w:rsid w:val="008D2C75"/>
    <w:rsid w:val="00910CED"/>
    <w:rsid w:val="009A2CF2"/>
    <w:rsid w:val="009C1AD6"/>
    <w:rsid w:val="00A11AAC"/>
    <w:rsid w:val="00B11479"/>
    <w:rsid w:val="00B44D0B"/>
    <w:rsid w:val="00B45E11"/>
    <w:rsid w:val="00B547AE"/>
    <w:rsid w:val="00BE673A"/>
    <w:rsid w:val="00C07040"/>
    <w:rsid w:val="00C50002"/>
    <w:rsid w:val="00C63F5F"/>
    <w:rsid w:val="00C642ED"/>
    <w:rsid w:val="00EF315B"/>
    <w:rsid w:val="00F1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D0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1DBD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C642E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11F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1</Pages>
  <Words>108</Words>
  <Characters>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comp</dc:creator>
  <cp:keywords>www.sorubak.com</cp:keywords>
  <dc:description>www.sorubak.com</dc:description>
  <cp:lastModifiedBy>Dogan</cp:lastModifiedBy>
  <cp:revision>www.sorubak.com</cp:revision>
  <dcterms:created xsi:type="dcterms:W3CDTF">2011-01-10T11:35:00Z</dcterms:created>
  <dcterms:modified xsi:type="dcterms:W3CDTF">2013-09-22T10:42:00Z</dcterms:modified>
  <cp:category>www.sorubak.com</cp:category>
</cp:coreProperties>
</file>