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DF6" w:rsidRDefault="00196DF6" w:rsidP="00650374">
      <w:pPr>
        <w:spacing w:after="0" w:line="240" w:lineRule="auto"/>
        <w:jc w:val="center"/>
        <w:rPr>
          <w:rFonts w:ascii="Hand writing Mutlu" w:hAnsi="Hand writing Mutlu"/>
          <w:sz w:val="40"/>
          <w:szCs w:val="40"/>
        </w:rPr>
      </w:pPr>
      <w:r w:rsidRPr="003A2582">
        <w:rPr>
          <w:rFonts w:ascii="Hand writing Mutlu" w:hAnsi="Hand writing Mutlu"/>
          <w:sz w:val="40"/>
          <w:szCs w:val="40"/>
        </w:rPr>
        <w:t>2-A   TÜRKÇE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3A2582">
        <w:rPr>
          <w:rFonts w:ascii="Hand writing Mutlu" w:hAnsi="Hand writing Mutlu"/>
          <w:sz w:val="40"/>
          <w:szCs w:val="40"/>
        </w:rPr>
        <w:t xml:space="preserve"> ÇALIŞMA KAĞIDI</w:t>
      </w:r>
    </w:p>
    <w:p w:rsidR="00196DF6" w:rsidRPr="00753888" w:rsidRDefault="00196DF6" w:rsidP="00650374">
      <w:pPr>
        <w:spacing w:after="120" w:line="240" w:lineRule="auto"/>
        <w:jc w:val="center"/>
        <w:rPr>
          <w:rFonts w:ascii="Hand writing Mutlu" w:hAnsi="Hand writing Mutlu"/>
          <w:sz w:val="28"/>
          <w:szCs w:val="28"/>
        </w:rPr>
      </w:pPr>
      <w:r w:rsidRPr="003A2582">
        <w:rPr>
          <w:rFonts w:ascii="Hand writing Mutlu" w:hAnsi="Hand writing Mutlu"/>
          <w:sz w:val="28"/>
          <w:szCs w:val="28"/>
        </w:rPr>
        <w:t>Metnin üzerinden gidip okuyunuz ve soruları cevaplayınız.</w:t>
      </w:r>
    </w:p>
    <w:p w:rsidR="00196DF6" w:rsidRPr="00041E2F" w:rsidRDefault="00196DF6" w:rsidP="00753888">
      <w:pPr>
        <w:spacing w:after="240"/>
        <w:ind w:left="72"/>
        <w:jc w:val="center"/>
        <w:rPr>
          <w:rFonts w:ascii="haydarerturk" w:hAnsi="haydarerturk"/>
          <w:b/>
          <w:sz w:val="36"/>
          <w:szCs w:val="36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.95pt;margin-top:17.15pt;width:503.4pt;height:1.2pt;z-index:251680256" o:connectortype="straight" strokecolor="#a5a5a5"/>
        </w:pict>
      </w:r>
      <w:r w:rsidRPr="00041E2F">
        <w:rPr>
          <w:rFonts w:ascii="haydarerturk" w:hAnsi="haydarerturk"/>
          <w:b/>
          <w:sz w:val="36"/>
          <w:szCs w:val="36"/>
        </w:rPr>
        <w:t>Dengeli Beslenme</w:t>
      </w:r>
    </w:p>
    <w:p w:rsidR="00196DF6" w:rsidRPr="00041E2F" w:rsidRDefault="00196DF6" w:rsidP="00753888">
      <w:pPr>
        <w:spacing w:after="120" w:line="360" w:lineRule="auto"/>
        <w:ind w:left="74"/>
        <w:rPr>
          <w:rFonts w:ascii="haydarerturk" w:hAnsi="haydarerturk"/>
          <w:sz w:val="36"/>
          <w:szCs w:val="36"/>
        </w:rPr>
      </w:pPr>
      <w:r>
        <w:rPr>
          <w:noProof/>
          <w:lang w:eastAsia="tr-TR"/>
        </w:rPr>
        <w:pict>
          <v:shape id="_x0000_s1027" type="#_x0000_t32" style="position:absolute;left:0;text-align:left;margin-left:-1.55pt;margin-top:108.25pt;width:503.4pt;height:1.2pt;z-index:251673088" o:connectortype="straight" strokecolor="#a5a5a5"/>
        </w:pict>
      </w:r>
      <w:r>
        <w:rPr>
          <w:noProof/>
          <w:lang w:eastAsia="tr-TR"/>
        </w:rPr>
        <w:pict>
          <v:shape id="_x0000_s1028" type="#_x0000_t32" style="position:absolute;left:0;text-align:left;margin-left:2.95pt;margin-top:79.75pt;width:503.4pt;height:1.2pt;z-index:251672064" o:connectortype="straight" strokecolor="#a5a5a5"/>
        </w:pict>
      </w:r>
      <w:r>
        <w:rPr>
          <w:noProof/>
          <w:lang w:eastAsia="tr-TR"/>
        </w:rPr>
        <w:pict>
          <v:shape id="_x0000_s1029" type="#_x0000_t32" style="position:absolute;left:0;text-align:left;margin-left:2.95pt;margin-top:48.05pt;width:503.4pt;height:1.2pt;z-index:251671040" o:connectortype="straight" strokecolor="#a5a5a5"/>
        </w:pict>
      </w:r>
      <w:r>
        <w:rPr>
          <w:noProof/>
          <w:lang w:eastAsia="tr-TR"/>
        </w:rPr>
        <w:pict>
          <v:shape id="_x0000_s1030" type="#_x0000_t32" style="position:absolute;left:0;text-align:left;margin-left:2.95pt;margin-top:16.25pt;width:503.4pt;height:1.2pt;z-index:251670016" o:connectortype="straight" strokecolor="#a5a5a5"/>
        </w:pict>
      </w:r>
      <w:r>
        <w:rPr>
          <w:rFonts w:ascii="haydarerturk" w:hAnsi="haydarerturk"/>
          <w:sz w:val="36"/>
          <w:szCs w:val="36"/>
        </w:rPr>
        <w:t xml:space="preserve">        </w:t>
      </w:r>
      <w:r w:rsidRPr="00041E2F">
        <w:rPr>
          <w:rFonts w:ascii="haydarerturk" w:hAnsi="haydarerturk"/>
          <w:sz w:val="36"/>
          <w:szCs w:val="36"/>
        </w:rPr>
        <w:t xml:space="preserve">Sağlıklı </w:t>
      </w:r>
      <w:r>
        <w:rPr>
          <w:rFonts w:ascii="haydarerturk" w:hAnsi="haydarerturk"/>
          <w:sz w:val="36"/>
          <w:szCs w:val="36"/>
        </w:rPr>
        <w:t xml:space="preserve"> </w:t>
      </w:r>
      <w:r w:rsidRPr="00041E2F">
        <w:rPr>
          <w:rFonts w:ascii="haydarerturk" w:hAnsi="haydarerturk"/>
          <w:sz w:val="36"/>
          <w:szCs w:val="36"/>
        </w:rPr>
        <w:t>olmanın</w:t>
      </w:r>
      <w:r>
        <w:rPr>
          <w:rFonts w:ascii="haydarerturk" w:hAnsi="haydarerturk"/>
          <w:sz w:val="36"/>
          <w:szCs w:val="36"/>
        </w:rPr>
        <w:t xml:space="preserve"> </w:t>
      </w:r>
      <w:r w:rsidRPr="00041E2F">
        <w:rPr>
          <w:rFonts w:ascii="haydarerturk" w:hAnsi="haydarerturk"/>
          <w:sz w:val="36"/>
          <w:szCs w:val="36"/>
        </w:rPr>
        <w:t xml:space="preserve"> sırrı, yediklerimizin</w:t>
      </w:r>
      <w:r>
        <w:rPr>
          <w:rFonts w:ascii="haydarerturk" w:hAnsi="haydarerturk"/>
          <w:sz w:val="36"/>
          <w:szCs w:val="36"/>
        </w:rPr>
        <w:t xml:space="preserve"> </w:t>
      </w:r>
      <w:r w:rsidRPr="00041E2F">
        <w:rPr>
          <w:rFonts w:ascii="haydarerturk" w:hAnsi="haydarerturk"/>
          <w:sz w:val="36"/>
          <w:szCs w:val="36"/>
        </w:rPr>
        <w:t xml:space="preserve"> çeşitli olmasına </w:t>
      </w:r>
      <w:r>
        <w:rPr>
          <w:rFonts w:ascii="haydarerturk" w:hAnsi="haydarerturk"/>
          <w:sz w:val="36"/>
          <w:szCs w:val="36"/>
        </w:rPr>
        <w:t xml:space="preserve"> </w:t>
      </w:r>
      <w:r w:rsidRPr="00041E2F">
        <w:rPr>
          <w:rFonts w:ascii="haydarerturk" w:hAnsi="haydarerturk"/>
          <w:sz w:val="36"/>
          <w:szCs w:val="36"/>
        </w:rPr>
        <w:t>dikkat</w:t>
      </w:r>
      <w:r>
        <w:rPr>
          <w:rFonts w:ascii="haydarerturk" w:hAnsi="haydarerturk"/>
          <w:sz w:val="36"/>
          <w:szCs w:val="36"/>
        </w:rPr>
        <w:t xml:space="preserve"> </w:t>
      </w:r>
      <w:r w:rsidRPr="00041E2F">
        <w:rPr>
          <w:rFonts w:ascii="haydarerturk" w:hAnsi="haydarerturk"/>
          <w:sz w:val="36"/>
          <w:szCs w:val="36"/>
        </w:rPr>
        <w:t xml:space="preserve"> etmektir. Vücudumuz</w:t>
      </w:r>
      <w:r>
        <w:rPr>
          <w:rFonts w:ascii="haydarerturk" w:hAnsi="haydarerturk"/>
          <w:sz w:val="36"/>
          <w:szCs w:val="36"/>
        </w:rPr>
        <w:t xml:space="preserve"> </w:t>
      </w:r>
      <w:r w:rsidRPr="00041E2F">
        <w:rPr>
          <w:rFonts w:ascii="haydarerturk" w:hAnsi="haydarerturk"/>
          <w:sz w:val="36"/>
          <w:szCs w:val="36"/>
        </w:rPr>
        <w:t xml:space="preserve"> için gerekli</w:t>
      </w:r>
      <w:r>
        <w:rPr>
          <w:rFonts w:ascii="haydarerturk" w:hAnsi="haydarerturk"/>
          <w:sz w:val="36"/>
          <w:szCs w:val="36"/>
        </w:rPr>
        <w:t xml:space="preserve"> </w:t>
      </w:r>
      <w:r w:rsidRPr="00041E2F">
        <w:rPr>
          <w:rFonts w:ascii="haydarerturk" w:hAnsi="haydarerturk"/>
          <w:sz w:val="36"/>
          <w:szCs w:val="36"/>
        </w:rPr>
        <w:t xml:space="preserve"> olan besinleri </w:t>
      </w:r>
      <w:r>
        <w:rPr>
          <w:rFonts w:ascii="haydarerturk" w:hAnsi="haydarerturk"/>
          <w:sz w:val="36"/>
          <w:szCs w:val="36"/>
        </w:rPr>
        <w:t xml:space="preserve"> </w:t>
      </w:r>
      <w:r w:rsidRPr="00041E2F">
        <w:rPr>
          <w:rFonts w:ascii="haydarerturk" w:hAnsi="haydarerturk"/>
          <w:sz w:val="36"/>
          <w:szCs w:val="36"/>
        </w:rPr>
        <w:t>doğru</w:t>
      </w:r>
      <w:r>
        <w:rPr>
          <w:rFonts w:ascii="haydarerturk" w:hAnsi="haydarerturk"/>
          <w:sz w:val="36"/>
          <w:szCs w:val="36"/>
        </w:rPr>
        <w:t xml:space="preserve"> </w:t>
      </w:r>
      <w:r w:rsidRPr="00041E2F">
        <w:rPr>
          <w:rFonts w:ascii="haydarerturk" w:hAnsi="haydarerturk"/>
          <w:sz w:val="36"/>
          <w:szCs w:val="36"/>
        </w:rPr>
        <w:t xml:space="preserve"> tüketmek</w:t>
      </w:r>
      <w:r>
        <w:rPr>
          <w:rFonts w:ascii="haydarerturk" w:hAnsi="haydarerturk"/>
          <w:sz w:val="36"/>
          <w:szCs w:val="36"/>
        </w:rPr>
        <w:t xml:space="preserve"> </w:t>
      </w:r>
      <w:r w:rsidRPr="00041E2F">
        <w:rPr>
          <w:rFonts w:ascii="haydarerturk" w:hAnsi="haydarerturk"/>
          <w:sz w:val="36"/>
          <w:szCs w:val="36"/>
        </w:rPr>
        <w:t xml:space="preserve"> gerekir. Sağlıklı  büyüme </w:t>
      </w:r>
      <w:r>
        <w:rPr>
          <w:rFonts w:ascii="haydarerturk" w:hAnsi="haydarerturk"/>
          <w:sz w:val="36"/>
          <w:szCs w:val="36"/>
        </w:rPr>
        <w:t xml:space="preserve"> </w:t>
      </w:r>
      <w:r w:rsidRPr="00041E2F">
        <w:rPr>
          <w:rFonts w:ascii="haydarerturk" w:hAnsi="haydarerturk"/>
          <w:sz w:val="36"/>
          <w:szCs w:val="36"/>
        </w:rPr>
        <w:t>ve gelişme</w:t>
      </w:r>
      <w:r>
        <w:rPr>
          <w:rFonts w:ascii="haydarerturk" w:hAnsi="haydarerturk"/>
          <w:sz w:val="36"/>
          <w:szCs w:val="36"/>
        </w:rPr>
        <w:t xml:space="preserve"> </w:t>
      </w:r>
      <w:r w:rsidRPr="00041E2F">
        <w:rPr>
          <w:rFonts w:ascii="haydarerturk" w:hAnsi="haydarerturk"/>
          <w:sz w:val="36"/>
          <w:szCs w:val="36"/>
        </w:rPr>
        <w:t xml:space="preserve"> için </w:t>
      </w:r>
      <w:r>
        <w:rPr>
          <w:rFonts w:ascii="haydarerturk" w:hAnsi="haydarerturk"/>
          <w:sz w:val="36"/>
          <w:szCs w:val="36"/>
        </w:rPr>
        <w:t xml:space="preserve"> </w:t>
      </w:r>
      <w:r w:rsidRPr="00041E2F">
        <w:rPr>
          <w:rFonts w:ascii="haydarerturk" w:hAnsi="haydarerturk"/>
          <w:sz w:val="36"/>
          <w:szCs w:val="36"/>
        </w:rPr>
        <w:t>birçok</w:t>
      </w:r>
      <w:r>
        <w:rPr>
          <w:rFonts w:ascii="haydarerturk" w:hAnsi="haydarerturk"/>
          <w:sz w:val="36"/>
          <w:szCs w:val="36"/>
        </w:rPr>
        <w:t xml:space="preserve"> </w:t>
      </w:r>
      <w:r w:rsidRPr="00041E2F">
        <w:rPr>
          <w:rFonts w:ascii="haydarerturk" w:hAnsi="haydarerturk"/>
          <w:sz w:val="36"/>
          <w:szCs w:val="36"/>
        </w:rPr>
        <w:t xml:space="preserve"> besin</w:t>
      </w:r>
      <w:r>
        <w:rPr>
          <w:rFonts w:ascii="haydarerturk" w:hAnsi="haydarerturk"/>
          <w:sz w:val="36"/>
          <w:szCs w:val="36"/>
        </w:rPr>
        <w:t xml:space="preserve"> </w:t>
      </w:r>
      <w:r w:rsidRPr="00041E2F">
        <w:rPr>
          <w:rFonts w:ascii="haydarerturk" w:hAnsi="haydarerturk"/>
          <w:sz w:val="36"/>
          <w:szCs w:val="36"/>
        </w:rPr>
        <w:t xml:space="preserve"> türüne</w:t>
      </w:r>
      <w:r>
        <w:rPr>
          <w:rFonts w:ascii="haydarerturk" w:hAnsi="haydarerturk"/>
          <w:sz w:val="36"/>
          <w:szCs w:val="36"/>
        </w:rPr>
        <w:t xml:space="preserve"> </w:t>
      </w:r>
      <w:r w:rsidRPr="00041E2F">
        <w:rPr>
          <w:rFonts w:ascii="haydarerturk" w:hAnsi="haydarerturk"/>
          <w:sz w:val="36"/>
          <w:szCs w:val="36"/>
        </w:rPr>
        <w:t xml:space="preserve"> ihtiyac</w:t>
      </w:r>
      <w:r w:rsidRPr="00041E2F">
        <w:rPr>
          <w:rFonts w:ascii="haydarerturk" w:hAnsi="haydarerturk" w:cs="Hand writing Mutlu"/>
          <w:sz w:val="36"/>
          <w:szCs w:val="36"/>
        </w:rPr>
        <w:t>ı</w:t>
      </w:r>
      <w:r w:rsidRPr="00041E2F">
        <w:rPr>
          <w:rFonts w:ascii="haydarerturk" w:hAnsi="haydarerturk"/>
          <w:sz w:val="36"/>
          <w:szCs w:val="36"/>
        </w:rPr>
        <w:t>m</w:t>
      </w:r>
      <w:r w:rsidRPr="00041E2F">
        <w:rPr>
          <w:rFonts w:ascii="haydarerturk" w:hAnsi="haydarerturk" w:cs="Hand writing Mutlu"/>
          <w:sz w:val="36"/>
          <w:szCs w:val="36"/>
        </w:rPr>
        <w:t>ı</w:t>
      </w:r>
      <w:r w:rsidRPr="00041E2F">
        <w:rPr>
          <w:rFonts w:ascii="haydarerturk" w:hAnsi="haydarerturk"/>
          <w:sz w:val="36"/>
          <w:szCs w:val="36"/>
        </w:rPr>
        <w:t xml:space="preserve">z var. </w:t>
      </w:r>
      <w:hyperlink r:id="rId6" w:history="1">
        <w:r w:rsidRPr="00DE3593">
          <w:rPr>
            <w:rStyle w:val="Hyperlink"/>
            <w:color w:val="000000"/>
          </w:rPr>
          <w:t>www.sorubak.com</w:t>
        </w:r>
      </w:hyperlink>
    </w:p>
    <w:p w:rsidR="00196DF6" w:rsidRPr="00041E2F" w:rsidRDefault="00196DF6" w:rsidP="00753888">
      <w:pPr>
        <w:spacing w:after="240" w:line="360" w:lineRule="auto"/>
        <w:ind w:left="74"/>
        <w:rPr>
          <w:rFonts w:ascii="haydarerturk" w:hAnsi="haydarerturk"/>
          <w:sz w:val="36"/>
          <w:szCs w:val="36"/>
        </w:rPr>
      </w:pPr>
      <w:r>
        <w:rPr>
          <w:noProof/>
          <w:lang w:eastAsia="tr-TR"/>
        </w:rPr>
        <w:pict>
          <v:shape id="_x0000_s1031" type="#_x0000_t32" style="position:absolute;left:0;text-align:left;margin-left:-4.05pt;margin-top:108.85pt;width:503.4pt;height:1.2pt;z-index:251681280" o:connectortype="straight" strokecolor="#a5a5a5"/>
        </w:pict>
      </w:r>
      <w:r>
        <w:rPr>
          <w:noProof/>
          <w:lang w:eastAsia="tr-TR"/>
        </w:rPr>
        <w:pict>
          <v:shape id="_x0000_s1032" type="#_x0000_t32" style="position:absolute;left:0;text-align:left;margin-left:-1.55pt;margin-top:78.55pt;width:503.4pt;height:1.2pt;z-index:251679232" o:connectortype="straight" strokecolor="#a5a5a5"/>
        </w:pict>
      </w:r>
      <w:r>
        <w:rPr>
          <w:noProof/>
          <w:lang w:eastAsia="tr-TR"/>
        </w:rPr>
        <w:pict>
          <v:shape id="_x0000_s1033" type="#_x0000_t32" style="position:absolute;left:0;text-align:left;margin-left:-1.55pt;margin-top:45.85pt;width:503.4pt;height:1.2pt;z-index:251675136" o:connectortype="straight" strokecolor="#a5a5a5"/>
        </w:pict>
      </w:r>
      <w:r>
        <w:rPr>
          <w:noProof/>
          <w:lang w:eastAsia="tr-TR"/>
        </w:rPr>
        <w:pict>
          <v:shape id="_x0000_s1034" type="#_x0000_t32" style="position:absolute;left:0;text-align:left;margin-left:2.95pt;margin-top:15.55pt;width:503.4pt;height:1.2pt;z-index:251674112" o:connectortype="straight" strokecolor="#a5a5a5"/>
        </w:pict>
      </w:r>
      <w:r>
        <w:rPr>
          <w:rFonts w:ascii="haydarerturk" w:hAnsi="haydarerturk"/>
          <w:sz w:val="36"/>
          <w:szCs w:val="36"/>
        </w:rPr>
        <w:t xml:space="preserve">        </w:t>
      </w:r>
      <w:r w:rsidRPr="00041E2F">
        <w:rPr>
          <w:rFonts w:ascii="haydarerturk" w:hAnsi="haydarerturk"/>
          <w:sz w:val="36"/>
          <w:szCs w:val="36"/>
        </w:rPr>
        <w:t>Et, süt</w:t>
      </w:r>
      <w:r>
        <w:rPr>
          <w:rFonts w:ascii="haydarerturk" w:hAnsi="haydarerturk"/>
          <w:sz w:val="36"/>
          <w:szCs w:val="36"/>
        </w:rPr>
        <w:t xml:space="preserve"> </w:t>
      </w:r>
      <w:r w:rsidRPr="00041E2F">
        <w:rPr>
          <w:rFonts w:ascii="haydarerturk" w:hAnsi="haydarerturk"/>
          <w:sz w:val="36"/>
          <w:szCs w:val="36"/>
        </w:rPr>
        <w:t xml:space="preserve"> ve </w:t>
      </w:r>
      <w:r>
        <w:rPr>
          <w:rFonts w:ascii="haydarerturk" w:hAnsi="haydarerturk"/>
          <w:sz w:val="36"/>
          <w:szCs w:val="36"/>
        </w:rPr>
        <w:t xml:space="preserve"> </w:t>
      </w:r>
      <w:r w:rsidRPr="00041E2F">
        <w:rPr>
          <w:rFonts w:ascii="haydarerturk" w:hAnsi="haydarerturk"/>
          <w:sz w:val="36"/>
          <w:szCs w:val="36"/>
        </w:rPr>
        <w:t xml:space="preserve">ürünleri </w:t>
      </w:r>
      <w:r>
        <w:rPr>
          <w:rFonts w:ascii="haydarerturk" w:hAnsi="haydarerturk"/>
          <w:sz w:val="36"/>
          <w:szCs w:val="36"/>
        </w:rPr>
        <w:t xml:space="preserve"> </w:t>
      </w:r>
      <w:r w:rsidRPr="00041E2F">
        <w:rPr>
          <w:rFonts w:ascii="haydarerturk" w:hAnsi="haydarerturk"/>
          <w:sz w:val="36"/>
          <w:szCs w:val="36"/>
        </w:rPr>
        <w:t xml:space="preserve">ile </w:t>
      </w:r>
      <w:r>
        <w:rPr>
          <w:rFonts w:ascii="haydarerturk" w:hAnsi="haydarerturk"/>
          <w:sz w:val="36"/>
          <w:szCs w:val="36"/>
        </w:rPr>
        <w:t xml:space="preserve"> </w:t>
      </w:r>
      <w:r w:rsidRPr="00041E2F">
        <w:rPr>
          <w:rFonts w:ascii="haydarerturk" w:hAnsi="haydarerturk"/>
          <w:sz w:val="36"/>
          <w:szCs w:val="36"/>
        </w:rPr>
        <w:t>yumurtada</w:t>
      </w:r>
      <w:r>
        <w:rPr>
          <w:rFonts w:ascii="haydarerturk" w:hAnsi="haydarerturk"/>
          <w:sz w:val="36"/>
          <w:szCs w:val="36"/>
        </w:rPr>
        <w:t xml:space="preserve"> </w:t>
      </w:r>
      <w:r w:rsidRPr="00041E2F">
        <w:rPr>
          <w:rFonts w:ascii="haydarerturk" w:hAnsi="haydarerturk"/>
          <w:sz w:val="36"/>
          <w:szCs w:val="36"/>
        </w:rPr>
        <w:t xml:space="preserve"> protein</w:t>
      </w:r>
      <w:r>
        <w:rPr>
          <w:rFonts w:ascii="haydarerturk" w:hAnsi="haydarerturk"/>
          <w:sz w:val="36"/>
          <w:szCs w:val="36"/>
        </w:rPr>
        <w:t xml:space="preserve"> </w:t>
      </w:r>
      <w:r w:rsidRPr="00041E2F">
        <w:rPr>
          <w:rFonts w:ascii="haydarerturk" w:hAnsi="haydarerturk"/>
          <w:sz w:val="36"/>
          <w:szCs w:val="36"/>
        </w:rPr>
        <w:t xml:space="preserve"> vardır. Ekmek,</w:t>
      </w:r>
      <w:r>
        <w:rPr>
          <w:rFonts w:ascii="haydarerturk" w:hAnsi="haydarerturk"/>
          <w:sz w:val="36"/>
          <w:szCs w:val="36"/>
        </w:rPr>
        <w:t xml:space="preserve"> </w:t>
      </w:r>
      <w:r w:rsidRPr="00041E2F">
        <w:rPr>
          <w:rFonts w:ascii="haydarerturk" w:hAnsi="haydarerturk"/>
          <w:sz w:val="36"/>
          <w:szCs w:val="36"/>
        </w:rPr>
        <w:t xml:space="preserve"> makarna,</w:t>
      </w:r>
      <w:r>
        <w:rPr>
          <w:rFonts w:ascii="haydarerturk" w:hAnsi="haydarerturk"/>
          <w:sz w:val="36"/>
          <w:szCs w:val="36"/>
        </w:rPr>
        <w:t xml:space="preserve"> </w:t>
      </w:r>
      <w:r w:rsidRPr="00041E2F">
        <w:rPr>
          <w:rFonts w:ascii="haydarerturk" w:hAnsi="haydarerturk"/>
          <w:sz w:val="36"/>
          <w:szCs w:val="36"/>
        </w:rPr>
        <w:t xml:space="preserve"> pirinç, </w:t>
      </w:r>
      <w:r>
        <w:rPr>
          <w:rFonts w:ascii="haydarerturk" w:hAnsi="haydarerturk"/>
          <w:sz w:val="36"/>
          <w:szCs w:val="36"/>
        </w:rPr>
        <w:t xml:space="preserve"> </w:t>
      </w:r>
      <w:r w:rsidRPr="00041E2F">
        <w:rPr>
          <w:rFonts w:ascii="haydarerturk" w:hAnsi="haydarerturk"/>
          <w:sz w:val="36"/>
          <w:szCs w:val="36"/>
        </w:rPr>
        <w:t xml:space="preserve">tahıl </w:t>
      </w:r>
      <w:r>
        <w:rPr>
          <w:rFonts w:ascii="haydarerturk" w:hAnsi="haydarerturk"/>
          <w:sz w:val="36"/>
          <w:szCs w:val="36"/>
        </w:rPr>
        <w:t xml:space="preserve"> </w:t>
      </w:r>
      <w:r w:rsidRPr="00041E2F">
        <w:rPr>
          <w:rFonts w:ascii="haydarerturk" w:hAnsi="haydarerturk"/>
          <w:sz w:val="36"/>
          <w:szCs w:val="36"/>
        </w:rPr>
        <w:t>ürünleri</w:t>
      </w:r>
      <w:r>
        <w:rPr>
          <w:rFonts w:ascii="haydarerturk" w:hAnsi="haydarerturk"/>
          <w:sz w:val="36"/>
          <w:szCs w:val="36"/>
        </w:rPr>
        <w:t xml:space="preserve"> </w:t>
      </w:r>
      <w:r w:rsidRPr="00041E2F">
        <w:rPr>
          <w:rFonts w:ascii="haydarerturk" w:hAnsi="haydarerturk"/>
          <w:sz w:val="36"/>
          <w:szCs w:val="36"/>
        </w:rPr>
        <w:t xml:space="preserve"> bize</w:t>
      </w:r>
      <w:r>
        <w:rPr>
          <w:rFonts w:ascii="haydarerturk" w:hAnsi="haydarerturk"/>
          <w:sz w:val="36"/>
          <w:szCs w:val="36"/>
        </w:rPr>
        <w:t xml:space="preserve"> </w:t>
      </w:r>
      <w:r w:rsidRPr="00041E2F">
        <w:rPr>
          <w:rFonts w:ascii="haydarerturk" w:hAnsi="haydarerturk"/>
          <w:sz w:val="36"/>
          <w:szCs w:val="36"/>
        </w:rPr>
        <w:t xml:space="preserve"> enerji verir. </w:t>
      </w:r>
      <w:r>
        <w:rPr>
          <w:rFonts w:ascii="haydarerturk" w:hAnsi="haydarerturk"/>
          <w:sz w:val="36"/>
          <w:szCs w:val="36"/>
        </w:rPr>
        <w:t>Mevsiminde  yediğimiz  meyve  ve  sebzelerle vücudumuzun  ihtiyacı  olan  vitaminleri  alırız.</w:t>
      </w:r>
    </w:p>
    <w:p w:rsidR="00196DF6" w:rsidRDefault="00196DF6" w:rsidP="00753888">
      <w:pPr>
        <w:spacing w:after="240" w:line="360" w:lineRule="auto"/>
        <w:rPr>
          <w:rFonts w:ascii="haydarerturk" w:hAnsi="haydarerturk"/>
          <w:sz w:val="36"/>
          <w:szCs w:val="36"/>
        </w:rPr>
      </w:pPr>
      <w:r>
        <w:rPr>
          <w:noProof/>
          <w:lang w:eastAsia="tr-TR"/>
        </w:rPr>
        <w:pict>
          <v:shape id="_x0000_s1035" type="#_x0000_t32" style="position:absolute;margin-left:-4.05pt;margin-top:78.75pt;width:503.4pt;height:1.2pt;z-index:251678208" o:connectortype="straight" strokecolor="#a5a5a5"/>
        </w:pict>
      </w:r>
      <w:r>
        <w:rPr>
          <w:noProof/>
          <w:lang w:eastAsia="tr-TR"/>
        </w:rPr>
        <w:pict>
          <v:shape id="_x0000_s1036" type="#_x0000_t32" style="position:absolute;margin-left:-4.05pt;margin-top:47.95pt;width:503.4pt;height:1.2pt;z-index:251677184" o:connectortype="straight" strokecolor="#a5a5a5"/>
        </w:pict>
      </w:r>
      <w:r>
        <w:rPr>
          <w:noProof/>
          <w:lang w:eastAsia="tr-TR"/>
        </w:rPr>
        <w:pict>
          <v:shape id="_x0000_s1037" type="#_x0000_t32" style="position:absolute;margin-left:-4.05pt;margin-top:16.25pt;width:503.4pt;height:1.2pt;z-index:251676160" o:connectortype="straight" strokecolor="#a5a5a5"/>
        </w:pict>
      </w:r>
      <w:r>
        <w:rPr>
          <w:rFonts w:ascii="haydarerturk" w:hAnsi="haydarerturk"/>
          <w:sz w:val="36"/>
          <w:szCs w:val="36"/>
        </w:rPr>
        <w:t xml:space="preserve">        </w:t>
      </w:r>
      <w:r w:rsidRPr="00041E2F">
        <w:rPr>
          <w:rFonts w:ascii="haydarerturk" w:hAnsi="haydarerturk"/>
          <w:sz w:val="36"/>
          <w:szCs w:val="36"/>
        </w:rPr>
        <w:t xml:space="preserve">Sağlıklı </w:t>
      </w:r>
      <w:r>
        <w:rPr>
          <w:rFonts w:ascii="haydarerturk" w:hAnsi="haydarerturk"/>
          <w:sz w:val="36"/>
          <w:szCs w:val="36"/>
        </w:rPr>
        <w:t xml:space="preserve"> </w:t>
      </w:r>
      <w:r w:rsidRPr="00041E2F">
        <w:rPr>
          <w:rFonts w:ascii="haydarerturk" w:hAnsi="haydarerturk"/>
          <w:sz w:val="36"/>
          <w:szCs w:val="36"/>
        </w:rPr>
        <w:t xml:space="preserve">olmak </w:t>
      </w:r>
      <w:r>
        <w:rPr>
          <w:rFonts w:ascii="haydarerturk" w:hAnsi="haydarerturk"/>
          <w:sz w:val="36"/>
          <w:szCs w:val="36"/>
        </w:rPr>
        <w:t xml:space="preserve"> </w:t>
      </w:r>
      <w:r w:rsidRPr="00041E2F">
        <w:rPr>
          <w:rFonts w:ascii="haydarerturk" w:hAnsi="haydarerturk"/>
          <w:sz w:val="36"/>
          <w:szCs w:val="36"/>
        </w:rPr>
        <w:t>için</w:t>
      </w:r>
      <w:r>
        <w:rPr>
          <w:rFonts w:ascii="haydarerturk" w:hAnsi="haydarerturk"/>
          <w:sz w:val="36"/>
          <w:szCs w:val="36"/>
        </w:rPr>
        <w:t xml:space="preserve"> </w:t>
      </w:r>
      <w:r w:rsidRPr="00041E2F">
        <w:rPr>
          <w:rFonts w:ascii="haydarerturk" w:hAnsi="haydarerturk"/>
          <w:sz w:val="36"/>
          <w:szCs w:val="36"/>
        </w:rPr>
        <w:t xml:space="preserve"> annelerimizin </w:t>
      </w:r>
      <w:r>
        <w:rPr>
          <w:rFonts w:ascii="haydarerturk" w:hAnsi="haydarerturk"/>
          <w:sz w:val="36"/>
          <w:szCs w:val="36"/>
        </w:rPr>
        <w:t xml:space="preserve"> </w:t>
      </w:r>
      <w:r w:rsidRPr="00041E2F">
        <w:rPr>
          <w:rFonts w:ascii="haydarerturk" w:hAnsi="haydarerturk"/>
          <w:sz w:val="36"/>
          <w:szCs w:val="36"/>
        </w:rPr>
        <w:t xml:space="preserve">yaptığı  her yemeği </w:t>
      </w:r>
      <w:r>
        <w:rPr>
          <w:rFonts w:ascii="haydarerturk" w:hAnsi="haydarerturk"/>
          <w:sz w:val="36"/>
          <w:szCs w:val="36"/>
        </w:rPr>
        <w:t xml:space="preserve"> </w:t>
      </w:r>
      <w:r w:rsidRPr="00041E2F">
        <w:rPr>
          <w:rFonts w:ascii="haydarerturk" w:hAnsi="haydarerturk"/>
          <w:sz w:val="36"/>
          <w:szCs w:val="36"/>
        </w:rPr>
        <w:t xml:space="preserve">seçmeden </w:t>
      </w:r>
      <w:r>
        <w:rPr>
          <w:rFonts w:ascii="haydarerturk" w:hAnsi="haydarerturk"/>
          <w:sz w:val="36"/>
          <w:szCs w:val="36"/>
        </w:rPr>
        <w:t xml:space="preserve"> </w:t>
      </w:r>
      <w:r w:rsidRPr="00041E2F">
        <w:rPr>
          <w:rFonts w:ascii="haydarerturk" w:hAnsi="haydarerturk"/>
          <w:sz w:val="36"/>
          <w:szCs w:val="36"/>
        </w:rPr>
        <w:t xml:space="preserve">yemeliyiz. Böylece </w:t>
      </w:r>
      <w:r>
        <w:rPr>
          <w:rFonts w:ascii="haydarerturk" w:hAnsi="haydarerturk"/>
          <w:sz w:val="36"/>
          <w:szCs w:val="36"/>
        </w:rPr>
        <w:t xml:space="preserve"> </w:t>
      </w:r>
      <w:r w:rsidRPr="00041E2F">
        <w:rPr>
          <w:rFonts w:ascii="haydarerturk" w:hAnsi="haydarerturk"/>
          <w:sz w:val="36"/>
          <w:szCs w:val="36"/>
        </w:rPr>
        <w:t xml:space="preserve">hem </w:t>
      </w:r>
      <w:r>
        <w:rPr>
          <w:rFonts w:ascii="haydarerturk" w:hAnsi="haydarerturk"/>
          <w:sz w:val="36"/>
          <w:szCs w:val="36"/>
        </w:rPr>
        <w:t xml:space="preserve"> </w:t>
      </w:r>
      <w:r w:rsidRPr="00041E2F">
        <w:rPr>
          <w:rFonts w:ascii="haydarerturk" w:hAnsi="haydarerturk"/>
          <w:sz w:val="36"/>
          <w:szCs w:val="36"/>
        </w:rPr>
        <w:t xml:space="preserve">sağlıklı </w:t>
      </w:r>
      <w:r>
        <w:rPr>
          <w:rFonts w:ascii="haydarerturk" w:hAnsi="haydarerturk"/>
          <w:sz w:val="36"/>
          <w:szCs w:val="36"/>
        </w:rPr>
        <w:t xml:space="preserve"> </w:t>
      </w:r>
      <w:r w:rsidRPr="00041E2F">
        <w:rPr>
          <w:rFonts w:ascii="haydarerturk" w:hAnsi="haydarerturk"/>
          <w:sz w:val="36"/>
          <w:szCs w:val="36"/>
        </w:rPr>
        <w:t xml:space="preserve">olur </w:t>
      </w:r>
      <w:r>
        <w:rPr>
          <w:rFonts w:ascii="haydarerturk" w:hAnsi="haydarerturk"/>
          <w:sz w:val="36"/>
          <w:szCs w:val="36"/>
        </w:rPr>
        <w:t xml:space="preserve"> </w:t>
      </w:r>
      <w:r w:rsidRPr="00041E2F">
        <w:rPr>
          <w:rFonts w:ascii="haydarerturk" w:hAnsi="haydarerturk"/>
          <w:sz w:val="36"/>
          <w:szCs w:val="36"/>
        </w:rPr>
        <w:t xml:space="preserve">hem de </w:t>
      </w:r>
      <w:r>
        <w:rPr>
          <w:rFonts w:ascii="haydarerturk" w:hAnsi="haydarerturk"/>
          <w:sz w:val="36"/>
          <w:szCs w:val="36"/>
        </w:rPr>
        <w:t xml:space="preserve"> </w:t>
      </w:r>
      <w:r w:rsidRPr="00041E2F">
        <w:rPr>
          <w:rFonts w:ascii="haydarerturk" w:hAnsi="haydarerturk"/>
          <w:sz w:val="36"/>
          <w:szCs w:val="36"/>
        </w:rPr>
        <w:t>annelerimizi</w:t>
      </w:r>
      <w:r>
        <w:rPr>
          <w:rFonts w:ascii="haydarerturk" w:hAnsi="haydarerturk"/>
          <w:sz w:val="36"/>
          <w:szCs w:val="36"/>
        </w:rPr>
        <w:t xml:space="preserve"> </w:t>
      </w:r>
      <w:r w:rsidRPr="00041E2F">
        <w:rPr>
          <w:rFonts w:ascii="haydarerturk" w:hAnsi="haydarerturk"/>
          <w:sz w:val="36"/>
          <w:szCs w:val="36"/>
        </w:rPr>
        <w:t xml:space="preserve"> üzmeyiz.</w:t>
      </w:r>
    </w:p>
    <w:p w:rsidR="00196DF6" w:rsidRDefault="00196DF6" w:rsidP="00753888">
      <w:pPr>
        <w:spacing w:after="240" w:line="720" w:lineRule="auto"/>
        <w:rPr>
          <w:rFonts w:ascii="haydarerturk" w:hAnsi="haydarerturk"/>
          <w:sz w:val="36"/>
          <w:szCs w:val="36"/>
        </w:rPr>
      </w:pPr>
      <w:r>
        <w:rPr>
          <w:noProof/>
          <w:lang w:eastAsia="tr-TR"/>
        </w:rPr>
        <w:pict>
          <v:shape id="_x0000_s1038" type="#_x0000_t32" style="position:absolute;margin-left:-1.55pt;margin-top:52.7pt;width:503.4pt;height:1.2pt;z-index:251684352" o:connectortype="straight" strokecolor="#a5a5a5"/>
        </w:pict>
      </w:r>
      <w:r>
        <w:rPr>
          <w:noProof/>
          <w:lang w:eastAsia="tr-TR"/>
        </w:rPr>
        <w:pict>
          <v:shape id="_x0000_s1039" type="#_x0000_t32" style="position:absolute;margin-left:-4.05pt;margin-top:16.5pt;width:503.4pt;height:1.2pt;z-index:251682304" o:connectortype="straight" strokecolor="#a5a5a5"/>
        </w:pict>
      </w:r>
      <w:r>
        <w:rPr>
          <w:rFonts w:ascii="haydarerturk" w:hAnsi="haydarerturk"/>
          <w:sz w:val="36"/>
          <w:szCs w:val="36"/>
        </w:rPr>
        <w:t>1- Sağlıklı olmanın sırrı nedir?</w:t>
      </w:r>
    </w:p>
    <w:p w:rsidR="00196DF6" w:rsidRDefault="00196DF6" w:rsidP="00753888">
      <w:pPr>
        <w:spacing w:after="240" w:line="720" w:lineRule="auto"/>
        <w:rPr>
          <w:rFonts w:ascii="haydarerturk" w:hAnsi="haydarerturk"/>
          <w:sz w:val="36"/>
          <w:szCs w:val="36"/>
        </w:rPr>
      </w:pPr>
      <w:r>
        <w:rPr>
          <w:noProof/>
          <w:lang w:eastAsia="tr-TR"/>
        </w:rPr>
        <w:pict>
          <v:shape id="_x0000_s1040" type="#_x0000_t32" style="position:absolute;margin-left:-4.05pt;margin-top:47.6pt;width:503.4pt;height:1.2pt;z-index:251685376" o:connectortype="straight" strokecolor="#a5a5a5"/>
        </w:pict>
      </w:r>
      <w:r>
        <w:rPr>
          <w:noProof/>
          <w:lang w:eastAsia="tr-TR"/>
        </w:rPr>
        <w:pict>
          <v:shape id="_x0000_s1041" type="#_x0000_t32" style="position:absolute;margin-left:-1.55pt;margin-top:17.15pt;width:503.4pt;height:1.2pt;z-index:251683328" o:connectortype="straight" strokecolor="#a5a5a5"/>
        </w:pict>
      </w:r>
      <w:r>
        <w:rPr>
          <w:rFonts w:ascii="haydarerturk" w:hAnsi="haydarerturk"/>
          <w:sz w:val="36"/>
          <w:szCs w:val="36"/>
        </w:rPr>
        <w:t>2-Protein hangi besinlerde vardır?</w:t>
      </w:r>
    </w:p>
    <w:p w:rsidR="00196DF6" w:rsidRDefault="00196DF6" w:rsidP="00753888">
      <w:pPr>
        <w:spacing w:after="240" w:line="720" w:lineRule="auto"/>
        <w:rPr>
          <w:rFonts w:ascii="haydarerturk" w:hAnsi="haydarerturk"/>
          <w:sz w:val="36"/>
          <w:szCs w:val="36"/>
        </w:rPr>
      </w:pPr>
      <w:r>
        <w:rPr>
          <w:noProof/>
          <w:lang w:eastAsia="tr-TR"/>
        </w:rPr>
        <w:pict>
          <v:shape id="_x0000_s1042" type="#_x0000_t32" style="position:absolute;margin-left:-1.55pt;margin-top:52.55pt;width:503.4pt;height:1.2pt;z-index:251687424" o:connectortype="straight" strokecolor="#a5a5a5"/>
        </w:pict>
      </w:r>
      <w:r>
        <w:rPr>
          <w:noProof/>
          <w:lang w:eastAsia="tr-TR"/>
        </w:rPr>
        <w:pict>
          <v:shape id="_x0000_s1043" type="#_x0000_t32" style="position:absolute;margin-left:-1.55pt;margin-top:15.95pt;width:503.4pt;height:1.2pt;z-index:251686400" o:connectortype="straight" strokecolor="#a5a5a5"/>
        </w:pict>
      </w:r>
      <w:r>
        <w:rPr>
          <w:rFonts w:ascii="haydarerturk" w:hAnsi="haydarerturk"/>
          <w:sz w:val="36"/>
          <w:szCs w:val="36"/>
        </w:rPr>
        <w:t>3-Enerji veren besinler hangileridir?</w:t>
      </w:r>
    </w:p>
    <w:p w:rsidR="00196DF6" w:rsidRDefault="00196DF6" w:rsidP="00650374">
      <w:pPr>
        <w:spacing w:after="240" w:line="40" w:lineRule="atLeast"/>
        <w:rPr>
          <w:rFonts w:ascii="Script MT Bold" w:hAnsi="Script MT Bold"/>
          <w:sz w:val="28"/>
          <w:szCs w:val="28"/>
        </w:rPr>
      </w:pPr>
      <w:r>
        <w:rPr>
          <w:noProof/>
          <w:lang w:eastAsia="tr-TR"/>
        </w:rPr>
        <w:pict>
          <v:shape id="_x0000_s1044" type="#_x0000_t32" style="position:absolute;margin-left:-4.05pt;margin-top:48.75pt;width:503.4pt;height:1.2pt;z-index:251689472" o:connectortype="straight" strokecolor="#a5a5a5"/>
        </w:pict>
      </w:r>
      <w:r>
        <w:rPr>
          <w:noProof/>
          <w:lang w:eastAsia="tr-TR"/>
        </w:rPr>
        <w:pict>
          <v:shape id="_x0000_s1045" type="#_x0000_t32" style="position:absolute;margin-left:-4.05pt;margin-top:15.75pt;width:503.4pt;height:1.2pt;z-index:251688448" o:connectortype="straight" strokecolor="#a5a5a5"/>
        </w:pict>
      </w:r>
      <w:r>
        <w:rPr>
          <w:rFonts w:ascii="haydarerturk" w:hAnsi="haydarerturk"/>
          <w:sz w:val="36"/>
          <w:szCs w:val="36"/>
        </w:rPr>
        <w:t>4-Annelerimizi  üzmemek  için  ne  yapmalıyız?</w:t>
      </w:r>
      <w:r w:rsidRPr="00650374">
        <w:rPr>
          <w:rFonts w:ascii="Script MT Bold" w:hAnsi="Script MT Bold"/>
          <w:sz w:val="28"/>
          <w:szCs w:val="28"/>
        </w:rPr>
        <w:t xml:space="preserve"> </w:t>
      </w:r>
    </w:p>
    <w:p w:rsidR="00196DF6" w:rsidRDefault="00196DF6" w:rsidP="00650374">
      <w:pPr>
        <w:spacing w:after="0" w:line="40" w:lineRule="atLeast"/>
        <w:rPr>
          <w:rFonts w:ascii="Script MT Bold" w:hAnsi="Script MT Bold"/>
          <w:sz w:val="28"/>
          <w:szCs w:val="28"/>
        </w:rPr>
      </w:pPr>
      <w:r>
        <w:rPr>
          <w:rFonts w:ascii="Script MT Bold" w:hAnsi="Script MT Bold"/>
          <w:sz w:val="28"/>
          <w:szCs w:val="28"/>
        </w:rPr>
        <w:t xml:space="preserve">                                                                                                              </w:t>
      </w:r>
    </w:p>
    <w:p w:rsidR="00196DF6" w:rsidRPr="00650374" w:rsidRDefault="00196DF6" w:rsidP="00650374">
      <w:pPr>
        <w:spacing w:after="0" w:line="40" w:lineRule="atLeast"/>
        <w:rPr>
          <w:rFonts w:ascii="Script MT Bold" w:hAnsi="Script MT Bold"/>
          <w:sz w:val="28"/>
          <w:szCs w:val="28"/>
        </w:rPr>
      </w:pPr>
      <w:r>
        <w:rPr>
          <w:rFonts w:ascii="Script MT Bold" w:hAnsi="Script MT Bold"/>
          <w:sz w:val="28"/>
          <w:szCs w:val="28"/>
        </w:rPr>
        <w:t xml:space="preserve">                                                                                                              </w:t>
      </w:r>
      <w:r w:rsidRPr="00CE7B90">
        <w:rPr>
          <w:rFonts w:ascii="Script MT Bold" w:hAnsi="Script MT Bold"/>
          <w:sz w:val="28"/>
          <w:szCs w:val="28"/>
        </w:rPr>
        <w:t>B.Gürel</w:t>
      </w:r>
      <w:r>
        <w:rPr>
          <w:rFonts w:ascii="Script MT Bold" w:hAnsi="Script MT Bold"/>
          <w:sz w:val="28"/>
          <w:szCs w:val="28"/>
        </w:rPr>
        <w:t xml:space="preserve"> 2</w:t>
      </w:r>
      <w:r w:rsidRPr="00CE7B90">
        <w:rPr>
          <w:rFonts w:ascii="Hand writing Mutlu" w:hAnsi="Hand writing Mutlu"/>
          <w:sz w:val="28"/>
          <w:szCs w:val="28"/>
        </w:rPr>
        <w:t>-A</w:t>
      </w:r>
      <w:r>
        <w:rPr>
          <w:rFonts w:ascii="Script MT Bold" w:hAnsi="Script MT Bold"/>
          <w:sz w:val="28"/>
          <w:szCs w:val="28"/>
        </w:rPr>
        <w:t xml:space="preserve">                                                                            </w:t>
      </w:r>
    </w:p>
    <w:p w:rsidR="00196DF6" w:rsidRDefault="00196DF6" w:rsidP="00A269F8">
      <w:pPr>
        <w:spacing w:after="240"/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Atasözlerinin üzerinden gidip okuyunuz</w:t>
      </w:r>
    </w:p>
    <w:p w:rsidR="00196DF6" w:rsidRPr="00A269F8" w:rsidRDefault="00196DF6" w:rsidP="00A269F8">
      <w:pPr>
        <w:spacing w:after="240"/>
        <w:jc w:val="center"/>
        <w:rPr>
          <w:rFonts w:ascii="haydarerturk" w:hAnsi="haydarerturk"/>
          <w:iCs/>
          <w:color w:val="FF0000"/>
          <w:sz w:val="40"/>
          <w:szCs w:val="40"/>
        </w:rPr>
      </w:pPr>
      <w:r>
        <w:rPr>
          <w:noProof/>
          <w:lang w:eastAsia="tr-TR"/>
        </w:rPr>
        <w:pict>
          <v:shape id="_x0000_s1046" type="#_x0000_t32" style="position:absolute;left:0;text-align:left;margin-left:1.95pt;margin-top:19.55pt;width:503.4pt;height:1.2pt;z-index:251648512" o:connectortype="straight" strokecolor="#a5a5a5"/>
        </w:pict>
      </w:r>
      <w:r w:rsidRPr="00A269F8">
        <w:rPr>
          <w:rFonts w:ascii="haydarerturk" w:hAnsi="haydarerturk"/>
          <w:iCs/>
          <w:color w:val="FF0000"/>
          <w:sz w:val="40"/>
          <w:szCs w:val="40"/>
        </w:rPr>
        <w:t>Atasözlerimiz</w:t>
      </w:r>
    </w:p>
    <w:p w:rsidR="00196DF6" w:rsidRPr="00A269F8" w:rsidRDefault="00196DF6" w:rsidP="00A269F8">
      <w:pPr>
        <w:spacing w:after="240" w:line="240" w:lineRule="auto"/>
        <w:rPr>
          <w:rFonts w:ascii="haydarerturk" w:hAnsi="haydarerturk"/>
          <w:iCs/>
          <w:color w:val="FF0000"/>
          <w:sz w:val="36"/>
          <w:szCs w:val="36"/>
        </w:rPr>
      </w:pPr>
      <w:r>
        <w:rPr>
          <w:noProof/>
          <w:lang w:eastAsia="tr-TR"/>
        </w:rPr>
        <w:pict>
          <v:shape id="_x0000_s1047" type="#_x0000_t32" style="position:absolute;margin-left:-1.55pt;margin-top:16.1pt;width:503.4pt;height:0;z-index:251637248" o:connectortype="straight" strokecolor="#a5a5a5"/>
        </w:pict>
      </w:r>
      <w:r w:rsidRPr="00A269F8">
        <w:rPr>
          <w:rFonts w:ascii="haydarerturk" w:hAnsi="haydarerturk"/>
          <w:iCs/>
          <w:sz w:val="36"/>
          <w:szCs w:val="36"/>
        </w:rPr>
        <w:t>Bir</w:t>
      </w:r>
      <w:r>
        <w:rPr>
          <w:rFonts w:ascii="haydarerturk" w:hAnsi="haydarerturk"/>
          <w:iCs/>
          <w:sz w:val="36"/>
          <w:szCs w:val="36"/>
        </w:rPr>
        <w:t xml:space="preserve"> </w:t>
      </w:r>
      <w:r w:rsidRPr="00A269F8">
        <w:rPr>
          <w:rFonts w:ascii="haydarerturk" w:hAnsi="haydarerturk"/>
          <w:iCs/>
          <w:sz w:val="36"/>
          <w:szCs w:val="36"/>
        </w:rPr>
        <w:t xml:space="preserve"> elin</w:t>
      </w:r>
      <w:r>
        <w:rPr>
          <w:rFonts w:ascii="haydarerturk" w:hAnsi="haydarerturk"/>
          <w:iCs/>
          <w:sz w:val="36"/>
          <w:szCs w:val="36"/>
        </w:rPr>
        <w:t xml:space="preserve"> </w:t>
      </w:r>
      <w:r w:rsidRPr="00A269F8">
        <w:rPr>
          <w:rFonts w:ascii="haydarerturk" w:hAnsi="haydarerturk"/>
          <w:iCs/>
          <w:sz w:val="36"/>
          <w:szCs w:val="36"/>
        </w:rPr>
        <w:t xml:space="preserve"> nesi </w:t>
      </w:r>
      <w:r>
        <w:rPr>
          <w:rFonts w:ascii="haydarerturk" w:hAnsi="haydarerturk"/>
          <w:iCs/>
          <w:sz w:val="36"/>
          <w:szCs w:val="36"/>
        </w:rPr>
        <w:t xml:space="preserve"> </w:t>
      </w:r>
      <w:r w:rsidRPr="00A269F8">
        <w:rPr>
          <w:rFonts w:ascii="haydarerturk" w:hAnsi="haydarerturk"/>
          <w:iCs/>
          <w:sz w:val="36"/>
          <w:szCs w:val="36"/>
        </w:rPr>
        <w:t xml:space="preserve">var, iki </w:t>
      </w:r>
      <w:r>
        <w:rPr>
          <w:rFonts w:ascii="haydarerturk" w:hAnsi="haydarerturk"/>
          <w:iCs/>
          <w:sz w:val="36"/>
          <w:szCs w:val="36"/>
        </w:rPr>
        <w:t xml:space="preserve"> </w:t>
      </w:r>
      <w:r w:rsidRPr="00A269F8">
        <w:rPr>
          <w:rFonts w:ascii="haydarerturk" w:hAnsi="haydarerturk"/>
          <w:iCs/>
          <w:sz w:val="36"/>
          <w:szCs w:val="36"/>
        </w:rPr>
        <w:t>elin</w:t>
      </w:r>
      <w:r>
        <w:rPr>
          <w:rFonts w:ascii="haydarerturk" w:hAnsi="haydarerturk"/>
          <w:iCs/>
          <w:sz w:val="36"/>
          <w:szCs w:val="36"/>
        </w:rPr>
        <w:t xml:space="preserve"> </w:t>
      </w:r>
      <w:r w:rsidRPr="00A269F8">
        <w:rPr>
          <w:rFonts w:ascii="haydarerturk" w:hAnsi="haydarerturk"/>
          <w:iCs/>
          <w:sz w:val="36"/>
          <w:szCs w:val="36"/>
        </w:rPr>
        <w:t xml:space="preserve"> sesi</w:t>
      </w:r>
      <w:r>
        <w:rPr>
          <w:rFonts w:ascii="haydarerturk" w:hAnsi="haydarerturk"/>
          <w:iCs/>
          <w:sz w:val="36"/>
          <w:szCs w:val="36"/>
        </w:rPr>
        <w:t xml:space="preserve"> </w:t>
      </w:r>
      <w:r w:rsidRPr="00A269F8">
        <w:rPr>
          <w:rFonts w:ascii="haydarerturk" w:hAnsi="haydarerturk"/>
          <w:iCs/>
          <w:sz w:val="36"/>
          <w:szCs w:val="36"/>
        </w:rPr>
        <w:t xml:space="preserve"> var.</w:t>
      </w:r>
    </w:p>
    <w:p w:rsidR="00196DF6" w:rsidRPr="00A269F8" w:rsidRDefault="00196DF6" w:rsidP="00A269F8">
      <w:pPr>
        <w:tabs>
          <w:tab w:val="left" w:pos="3165"/>
        </w:tabs>
        <w:spacing w:line="240" w:lineRule="auto"/>
        <w:rPr>
          <w:rFonts w:ascii="haydarerturk" w:hAnsi="haydarerturk"/>
          <w:iCs/>
          <w:sz w:val="36"/>
          <w:szCs w:val="36"/>
        </w:rPr>
      </w:pPr>
      <w:r>
        <w:rPr>
          <w:noProof/>
          <w:lang w:eastAsia="tr-TR"/>
        </w:rPr>
        <w:pict>
          <v:shape id="_x0000_s1048" type="#_x0000_t32" style="position:absolute;margin-left:-1.55pt;margin-top:16.7pt;width:503.4pt;height:1.2pt;z-index:251636224" o:connectortype="straight" strokecolor="#a5a5a5"/>
        </w:pict>
      </w:r>
      <w:r w:rsidRPr="00A269F8">
        <w:rPr>
          <w:rFonts w:ascii="haydarerturk" w:hAnsi="haydarerturk"/>
          <w:iCs/>
          <w:sz w:val="36"/>
          <w:szCs w:val="36"/>
        </w:rPr>
        <w:t xml:space="preserve">Birlikten </w:t>
      </w:r>
      <w:r>
        <w:rPr>
          <w:rFonts w:ascii="haydarerturk" w:hAnsi="haydarerturk"/>
          <w:iCs/>
          <w:sz w:val="36"/>
          <w:szCs w:val="36"/>
        </w:rPr>
        <w:t xml:space="preserve"> </w:t>
      </w:r>
      <w:r w:rsidRPr="00A269F8">
        <w:rPr>
          <w:rFonts w:ascii="haydarerturk" w:hAnsi="haydarerturk"/>
          <w:iCs/>
          <w:sz w:val="36"/>
          <w:szCs w:val="36"/>
        </w:rPr>
        <w:t>kuvvet</w:t>
      </w:r>
      <w:r>
        <w:rPr>
          <w:rFonts w:ascii="haydarerturk" w:hAnsi="haydarerturk"/>
          <w:iCs/>
          <w:sz w:val="36"/>
          <w:szCs w:val="36"/>
        </w:rPr>
        <w:t xml:space="preserve"> </w:t>
      </w:r>
      <w:r w:rsidRPr="00A269F8">
        <w:rPr>
          <w:rFonts w:ascii="haydarerturk" w:hAnsi="haydarerturk"/>
          <w:iCs/>
          <w:sz w:val="36"/>
          <w:szCs w:val="36"/>
        </w:rPr>
        <w:t xml:space="preserve"> doğar.             </w:t>
      </w:r>
    </w:p>
    <w:p w:rsidR="00196DF6" w:rsidRPr="00A269F8" w:rsidRDefault="00196DF6" w:rsidP="00A269F8">
      <w:pPr>
        <w:tabs>
          <w:tab w:val="left" w:pos="5978"/>
        </w:tabs>
        <w:spacing w:line="240" w:lineRule="auto"/>
        <w:rPr>
          <w:rFonts w:ascii="haydarerturk" w:hAnsi="haydarerturk"/>
          <w:iCs/>
          <w:sz w:val="36"/>
          <w:szCs w:val="36"/>
        </w:rPr>
      </w:pPr>
      <w:r>
        <w:rPr>
          <w:noProof/>
          <w:lang w:eastAsia="tr-TR"/>
        </w:rPr>
        <w:pict>
          <v:shape id="_x0000_s1049" type="#_x0000_t32" style="position:absolute;margin-left:1.95pt;margin-top:18pt;width:503.4pt;height:1.2pt;z-index:251639296" o:connectortype="straight" strokecolor="#a5a5a5"/>
        </w:pict>
      </w:r>
      <w:r>
        <w:rPr>
          <w:noProof/>
          <w:lang w:eastAsia="tr-TR"/>
        </w:rPr>
        <w:pict>
          <v:shape id="_x0000_s1050" type="#_x0000_t32" style="position:absolute;margin-left:-1.55pt;margin-top:171.2pt;width:503.4pt;height:1.2pt;z-index:251638272" o:connectortype="straight" strokecolor="#a5a5a5"/>
        </w:pict>
      </w:r>
      <w:r w:rsidRPr="00A269F8">
        <w:rPr>
          <w:rFonts w:ascii="haydarerturk" w:hAnsi="haydarerturk"/>
          <w:iCs/>
          <w:sz w:val="36"/>
          <w:szCs w:val="36"/>
        </w:rPr>
        <w:t xml:space="preserve"> Yalnız </w:t>
      </w:r>
      <w:r>
        <w:rPr>
          <w:rFonts w:ascii="haydarerturk" w:hAnsi="haydarerturk"/>
          <w:iCs/>
          <w:sz w:val="36"/>
          <w:szCs w:val="36"/>
        </w:rPr>
        <w:t xml:space="preserve"> </w:t>
      </w:r>
      <w:r w:rsidRPr="00A269F8">
        <w:rPr>
          <w:rFonts w:ascii="haydarerturk" w:hAnsi="haydarerturk"/>
          <w:iCs/>
          <w:sz w:val="36"/>
          <w:szCs w:val="36"/>
        </w:rPr>
        <w:t>taş</w:t>
      </w:r>
      <w:r>
        <w:rPr>
          <w:rFonts w:ascii="haydarerturk" w:hAnsi="haydarerturk"/>
          <w:iCs/>
          <w:sz w:val="36"/>
          <w:szCs w:val="36"/>
        </w:rPr>
        <w:t xml:space="preserve"> </w:t>
      </w:r>
      <w:r w:rsidRPr="00A269F8">
        <w:rPr>
          <w:rFonts w:ascii="haydarerturk" w:hAnsi="haydarerturk"/>
          <w:iCs/>
          <w:sz w:val="36"/>
          <w:szCs w:val="36"/>
        </w:rPr>
        <w:t xml:space="preserve"> duvar</w:t>
      </w:r>
      <w:r>
        <w:rPr>
          <w:rFonts w:ascii="haydarerturk" w:hAnsi="haydarerturk"/>
          <w:iCs/>
          <w:sz w:val="36"/>
          <w:szCs w:val="36"/>
        </w:rPr>
        <w:t xml:space="preserve"> </w:t>
      </w:r>
      <w:r w:rsidRPr="00A269F8">
        <w:rPr>
          <w:rFonts w:ascii="haydarerturk" w:hAnsi="haydarerturk"/>
          <w:iCs/>
          <w:sz w:val="36"/>
          <w:szCs w:val="36"/>
        </w:rPr>
        <w:t xml:space="preserve"> olmaz.             </w:t>
      </w:r>
    </w:p>
    <w:p w:rsidR="00196DF6" w:rsidRPr="00A269F8" w:rsidRDefault="00196DF6" w:rsidP="00A269F8">
      <w:pPr>
        <w:spacing w:line="240" w:lineRule="auto"/>
        <w:rPr>
          <w:rFonts w:ascii="haydarerturk" w:hAnsi="haydarerturk"/>
          <w:sz w:val="36"/>
          <w:szCs w:val="36"/>
        </w:rPr>
      </w:pPr>
      <w:r>
        <w:rPr>
          <w:noProof/>
          <w:lang w:eastAsia="tr-TR"/>
        </w:rPr>
        <w:pict>
          <v:shape id="_x0000_s1051" type="#_x0000_t32" style="position:absolute;margin-left:1.95pt;margin-top:18pt;width:503.4pt;height:1.2pt;z-index:251640320" o:connectortype="straight" strokecolor="#a5a5a5"/>
        </w:pict>
      </w:r>
      <w:r w:rsidRPr="00A269F8">
        <w:rPr>
          <w:rFonts w:ascii="haydarerturk" w:hAnsi="haydarerturk"/>
          <w:sz w:val="36"/>
          <w:szCs w:val="36"/>
        </w:rPr>
        <w:t xml:space="preserve">Komşu, komşunun </w:t>
      </w:r>
      <w:r>
        <w:rPr>
          <w:rFonts w:ascii="haydarerturk" w:hAnsi="haydarerturk"/>
          <w:sz w:val="36"/>
          <w:szCs w:val="36"/>
        </w:rPr>
        <w:t xml:space="preserve"> </w:t>
      </w:r>
      <w:r w:rsidRPr="00A269F8">
        <w:rPr>
          <w:rFonts w:ascii="haydarerturk" w:hAnsi="haydarerturk"/>
          <w:sz w:val="36"/>
          <w:szCs w:val="36"/>
        </w:rPr>
        <w:t>külüne</w:t>
      </w:r>
      <w:r>
        <w:rPr>
          <w:rFonts w:ascii="haydarerturk" w:hAnsi="haydarerturk"/>
          <w:sz w:val="36"/>
          <w:szCs w:val="36"/>
        </w:rPr>
        <w:t xml:space="preserve"> </w:t>
      </w:r>
      <w:r w:rsidRPr="00A269F8">
        <w:rPr>
          <w:rFonts w:ascii="haydarerturk" w:hAnsi="haydarerturk"/>
          <w:sz w:val="36"/>
          <w:szCs w:val="36"/>
        </w:rPr>
        <w:t xml:space="preserve"> muhtaçtır. </w:t>
      </w:r>
    </w:p>
    <w:p w:rsidR="00196DF6" w:rsidRPr="00A269F8" w:rsidRDefault="00196DF6" w:rsidP="00A269F8">
      <w:pPr>
        <w:spacing w:line="240" w:lineRule="auto"/>
        <w:rPr>
          <w:rFonts w:ascii="haydarerturk" w:hAnsi="haydarerturk"/>
          <w:iCs/>
          <w:sz w:val="36"/>
          <w:szCs w:val="36"/>
        </w:rPr>
      </w:pPr>
      <w:r>
        <w:rPr>
          <w:noProof/>
          <w:lang w:eastAsia="tr-TR"/>
        </w:rPr>
        <w:pict>
          <v:shape id="_x0000_s1052" type="#_x0000_t32" style="position:absolute;margin-left:-1.55pt;margin-top:17.6pt;width:503.4pt;height:1.2pt;z-index:251631104" o:connectortype="straight" strokecolor="#a5a5a5"/>
        </w:pict>
      </w:r>
      <w:r w:rsidRPr="00A269F8">
        <w:rPr>
          <w:rFonts w:ascii="haydarerturk" w:hAnsi="haydarerturk"/>
          <w:iCs/>
          <w:sz w:val="36"/>
          <w:szCs w:val="36"/>
        </w:rPr>
        <w:t xml:space="preserve">İyilik </w:t>
      </w:r>
      <w:r>
        <w:rPr>
          <w:rFonts w:ascii="haydarerturk" w:hAnsi="haydarerturk"/>
          <w:iCs/>
          <w:sz w:val="36"/>
          <w:szCs w:val="36"/>
        </w:rPr>
        <w:t xml:space="preserve"> </w:t>
      </w:r>
      <w:r w:rsidRPr="00A269F8">
        <w:rPr>
          <w:rFonts w:ascii="haydarerturk" w:hAnsi="haydarerturk"/>
          <w:iCs/>
          <w:sz w:val="36"/>
          <w:szCs w:val="36"/>
        </w:rPr>
        <w:t>eden, iyilik</w:t>
      </w:r>
      <w:r>
        <w:rPr>
          <w:rFonts w:ascii="haydarerturk" w:hAnsi="haydarerturk"/>
          <w:iCs/>
          <w:sz w:val="36"/>
          <w:szCs w:val="36"/>
        </w:rPr>
        <w:t xml:space="preserve"> </w:t>
      </w:r>
      <w:r w:rsidRPr="00A269F8">
        <w:rPr>
          <w:rFonts w:ascii="haydarerturk" w:hAnsi="haydarerturk"/>
          <w:iCs/>
          <w:sz w:val="36"/>
          <w:szCs w:val="36"/>
        </w:rPr>
        <w:t xml:space="preserve"> bulur.             </w:t>
      </w:r>
    </w:p>
    <w:p w:rsidR="00196DF6" w:rsidRPr="00A269F8" w:rsidRDefault="00196DF6" w:rsidP="00A269F8">
      <w:pPr>
        <w:spacing w:line="240" w:lineRule="auto"/>
        <w:rPr>
          <w:rFonts w:ascii="haydarerturk" w:hAnsi="haydarerturk"/>
          <w:iCs/>
          <w:sz w:val="36"/>
          <w:szCs w:val="36"/>
        </w:rPr>
      </w:pPr>
      <w:r>
        <w:rPr>
          <w:noProof/>
          <w:lang w:eastAsia="tr-TR"/>
        </w:rPr>
        <w:pict>
          <v:shape id="_x0000_s1053" type="#_x0000_t32" style="position:absolute;margin-left:-1.55pt;margin-top:16.4pt;width:503.4pt;height:1.2pt;z-index:251634176" o:connectortype="straight" strokecolor="#a5a5a5"/>
        </w:pict>
      </w:r>
      <w:r w:rsidRPr="00A269F8">
        <w:rPr>
          <w:rFonts w:ascii="haydarerturk" w:hAnsi="haydarerturk"/>
          <w:iCs/>
          <w:sz w:val="36"/>
          <w:szCs w:val="36"/>
        </w:rPr>
        <w:t xml:space="preserve">Damlaya </w:t>
      </w:r>
      <w:r>
        <w:rPr>
          <w:rFonts w:ascii="haydarerturk" w:hAnsi="haydarerturk"/>
          <w:iCs/>
          <w:sz w:val="36"/>
          <w:szCs w:val="36"/>
        </w:rPr>
        <w:t xml:space="preserve"> </w:t>
      </w:r>
      <w:r w:rsidRPr="00A269F8">
        <w:rPr>
          <w:rFonts w:ascii="haydarerturk" w:hAnsi="haydarerturk"/>
          <w:iCs/>
          <w:sz w:val="36"/>
          <w:szCs w:val="36"/>
        </w:rPr>
        <w:t xml:space="preserve">damlaya </w:t>
      </w:r>
      <w:r>
        <w:rPr>
          <w:rFonts w:ascii="haydarerturk" w:hAnsi="haydarerturk"/>
          <w:iCs/>
          <w:sz w:val="36"/>
          <w:szCs w:val="36"/>
        </w:rPr>
        <w:t xml:space="preserve"> </w:t>
      </w:r>
      <w:r w:rsidRPr="00A269F8">
        <w:rPr>
          <w:rFonts w:ascii="haydarerturk" w:hAnsi="haydarerturk"/>
          <w:iCs/>
          <w:sz w:val="36"/>
          <w:szCs w:val="36"/>
        </w:rPr>
        <w:t xml:space="preserve">göl </w:t>
      </w:r>
      <w:r>
        <w:rPr>
          <w:rFonts w:ascii="haydarerturk" w:hAnsi="haydarerturk"/>
          <w:iCs/>
          <w:sz w:val="36"/>
          <w:szCs w:val="36"/>
        </w:rPr>
        <w:t xml:space="preserve"> </w:t>
      </w:r>
      <w:r w:rsidRPr="00A269F8">
        <w:rPr>
          <w:rFonts w:ascii="haydarerturk" w:hAnsi="haydarerturk"/>
          <w:iCs/>
          <w:sz w:val="36"/>
          <w:szCs w:val="36"/>
        </w:rPr>
        <w:t xml:space="preserve">olur.                    </w:t>
      </w:r>
    </w:p>
    <w:p w:rsidR="00196DF6" w:rsidRPr="00A269F8" w:rsidRDefault="00196DF6" w:rsidP="00A269F8">
      <w:pPr>
        <w:spacing w:line="240" w:lineRule="auto"/>
        <w:rPr>
          <w:rFonts w:ascii="haydarerturk" w:hAnsi="haydarerturk"/>
          <w:iCs/>
          <w:sz w:val="36"/>
          <w:szCs w:val="36"/>
        </w:rPr>
      </w:pPr>
      <w:r>
        <w:rPr>
          <w:noProof/>
          <w:lang w:eastAsia="tr-TR"/>
        </w:rPr>
        <w:pict>
          <v:shape id="_x0000_s1054" type="#_x0000_t32" style="position:absolute;margin-left:-1.55pt;margin-top:17.7pt;width:503.4pt;height:1.2pt;z-index:251635200" o:connectortype="straight" strokecolor="#a5a5a5"/>
        </w:pict>
      </w:r>
      <w:r w:rsidRPr="00A269F8">
        <w:rPr>
          <w:rFonts w:ascii="haydarerturk" w:hAnsi="haydarerturk"/>
          <w:iCs/>
          <w:sz w:val="36"/>
          <w:szCs w:val="36"/>
        </w:rPr>
        <w:t>Ayağını</w:t>
      </w:r>
      <w:r>
        <w:rPr>
          <w:rFonts w:ascii="haydarerturk" w:hAnsi="haydarerturk"/>
          <w:iCs/>
          <w:sz w:val="36"/>
          <w:szCs w:val="36"/>
        </w:rPr>
        <w:t xml:space="preserve"> </w:t>
      </w:r>
      <w:r w:rsidRPr="00A269F8">
        <w:rPr>
          <w:rFonts w:ascii="haydarerturk" w:hAnsi="haydarerturk"/>
          <w:iCs/>
          <w:sz w:val="36"/>
          <w:szCs w:val="36"/>
        </w:rPr>
        <w:t xml:space="preserve"> yorganına </w:t>
      </w:r>
      <w:r>
        <w:rPr>
          <w:rFonts w:ascii="haydarerturk" w:hAnsi="haydarerturk"/>
          <w:iCs/>
          <w:sz w:val="36"/>
          <w:szCs w:val="36"/>
        </w:rPr>
        <w:t xml:space="preserve"> </w:t>
      </w:r>
      <w:r w:rsidRPr="00A269F8">
        <w:rPr>
          <w:rFonts w:ascii="haydarerturk" w:hAnsi="haydarerturk"/>
          <w:iCs/>
          <w:sz w:val="36"/>
          <w:szCs w:val="36"/>
        </w:rPr>
        <w:t xml:space="preserve">göre </w:t>
      </w:r>
      <w:r>
        <w:rPr>
          <w:rFonts w:ascii="haydarerturk" w:hAnsi="haydarerturk"/>
          <w:iCs/>
          <w:sz w:val="36"/>
          <w:szCs w:val="36"/>
        </w:rPr>
        <w:t xml:space="preserve"> </w:t>
      </w:r>
      <w:r w:rsidRPr="00A269F8">
        <w:rPr>
          <w:rFonts w:ascii="haydarerturk" w:hAnsi="haydarerturk"/>
          <w:iCs/>
          <w:sz w:val="36"/>
          <w:szCs w:val="36"/>
        </w:rPr>
        <w:t xml:space="preserve">uzat.                 </w:t>
      </w:r>
    </w:p>
    <w:p w:rsidR="00196DF6" w:rsidRPr="00A269F8" w:rsidRDefault="00196DF6" w:rsidP="00A269F8">
      <w:pPr>
        <w:spacing w:line="240" w:lineRule="auto"/>
        <w:rPr>
          <w:rFonts w:ascii="haydarerturk" w:hAnsi="haydarerturk"/>
          <w:iCs/>
          <w:sz w:val="36"/>
          <w:szCs w:val="36"/>
        </w:rPr>
      </w:pPr>
      <w:r w:rsidRPr="00A269F8">
        <w:rPr>
          <w:rFonts w:ascii="haydarerturk" w:hAnsi="haydarerturk"/>
          <w:iCs/>
          <w:sz w:val="36"/>
          <w:szCs w:val="36"/>
        </w:rPr>
        <w:t xml:space="preserve">Ak </w:t>
      </w:r>
      <w:r>
        <w:rPr>
          <w:rFonts w:ascii="haydarerturk" w:hAnsi="haydarerturk"/>
          <w:iCs/>
          <w:sz w:val="36"/>
          <w:szCs w:val="36"/>
        </w:rPr>
        <w:t xml:space="preserve"> </w:t>
      </w:r>
      <w:r w:rsidRPr="00A269F8">
        <w:rPr>
          <w:rFonts w:ascii="haydarerturk" w:hAnsi="haydarerturk"/>
          <w:iCs/>
          <w:sz w:val="36"/>
          <w:szCs w:val="36"/>
        </w:rPr>
        <w:t xml:space="preserve">akçe </w:t>
      </w:r>
      <w:r>
        <w:rPr>
          <w:rFonts w:ascii="haydarerturk" w:hAnsi="haydarerturk"/>
          <w:iCs/>
          <w:sz w:val="36"/>
          <w:szCs w:val="36"/>
        </w:rPr>
        <w:t xml:space="preserve"> </w:t>
      </w:r>
      <w:r w:rsidRPr="00A269F8">
        <w:rPr>
          <w:rFonts w:ascii="haydarerturk" w:hAnsi="haydarerturk"/>
          <w:iCs/>
          <w:sz w:val="36"/>
          <w:szCs w:val="36"/>
        </w:rPr>
        <w:t>kara</w:t>
      </w:r>
      <w:r>
        <w:rPr>
          <w:rFonts w:ascii="haydarerturk" w:hAnsi="haydarerturk"/>
          <w:iCs/>
          <w:sz w:val="36"/>
          <w:szCs w:val="36"/>
        </w:rPr>
        <w:t xml:space="preserve"> </w:t>
      </w:r>
      <w:r w:rsidRPr="00A269F8">
        <w:rPr>
          <w:rFonts w:ascii="haydarerturk" w:hAnsi="haydarerturk"/>
          <w:iCs/>
          <w:sz w:val="36"/>
          <w:szCs w:val="36"/>
        </w:rPr>
        <w:t xml:space="preserve"> gün</w:t>
      </w:r>
      <w:r>
        <w:rPr>
          <w:rFonts w:ascii="haydarerturk" w:hAnsi="haydarerturk"/>
          <w:iCs/>
          <w:sz w:val="36"/>
          <w:szCs w:val="36"/>
        </w:rPr>
        <w:t xml:space="preserve"> </w:t>
      </w:r>
      <w:r w:rsidRPr="00A269F8">
        <w:rPr>
          <w:rFonts w:ascii="haydarerturk" w:hAnsi="haydarerturk"/>
          <w:iCs/>
          <w:sz w:val="36"/>
          <w:szCs w:val="36"/>
        </w:rPr>
        <w:t xml:space="preserve"> içindir.             </w:t>
      </w:r>
    </w:p>
    <w:p w:rsidR="00196DF6" w:rsidRPr="00A269F8" w:rsidRDefault="00196DF6" w:rsidP="00A269F8">
      <w:pPr>
        <w:tabs>
          <w:tab w:val="left" w:pos="3165"/>
        </w:tabs>
        <w:spacing w:line="240" w:lineRule="auto"/>
        <w:rPr>
          <w:rFonts w:ascii="haydarerturk" w:hAnsi="haydarerturk"/>
          <w:iCs/>
          <w:sz w:val="36"/>
          <w:szCs w:val="36"/>
        </w:rPr>
      </w:pPr>
      <w:r>
        <w:rPr>
          <w:noProof/>
          <w:lang w:eastAsia="tr-TR"/>
        </w:rPr>
        <w:pict>
          <v:shape id="_x0000_s1055" type="#_x0000_t32" style="position:absolute;margin-left:-1.55pt;margin-top:15.8pt;width:503.4pt;height:1.2pt;z-index:251632128" o:connectortype="straight" strokecolor="#a5a5a5"/>
        </w:pict>
      </w:r>
      <w:r w:rsidRPr="00A269F8">
        <w:rPr>
          <w:rFonts w:ascii="haydarerturk" w:hAnsi="haydarerturk"/>
          <w:iCs/>
          <w:sz w:val="36"/>
          <w:szCs w:val="36"/>
        </w:rPr>
        <w:t>Acele</w:t>
      </w:r>
      <w:r>
        <w:rPr>
          <w:rFonts w:ascii="haydarerturk" w:hAnsi="haydarerturk"/>
          <w:iCs/>
          <w:sz w:val="36"/>
          <w:szCs w:val="36"/>
        </w:rPr>
        <w:t xml:space="preserve"> </w:t>
      </w:r>
      <w:r w:rsidRPr="00A269F8">
        <w:rPr>
          <w:rFonts w:ascii="haydarerturk" w:hAnsi="haydarerturk"/>
          <w:iCs/>
          <w:sz w:val="36"/>
          <w:szCs w:val="36"/>
        </w:rPr>
        <w:t xml:space="preserve"> işe</w:t>
      </w:r>
      <w:r>
        <w:rPr>
          <w:rFonts w:ascii="haydarerturk" w:hAnsi="haydarerturk"/>
          <w:iCs/>
          <w:sz w:val="36"/>
          <w:szCs w:val="36"/>
        </w:rPr>
        <w:t xml:space="preserve"> </w:t>
      </w:r>
      <w:r w:rsidRPr="00A269F8">
        <w:rPr>
          <w:rFonts w:ascii="haydarerturk" w:hAnsi="haydarerturk"/>
          <w:iCs/>
          <w:sz w:val="36"/>
          <w:szCs w:val="36"/>
        </w:rPr>
        <w:t xml:space="preserve"> şeytan </w:t>
      </w:r>
      <w:r>
        <w:rPr>
          <w:rFonts w:ascii="haydarerturk" w:hAnsi="haydarerturk"/>
          <w:iCs/>
          <w:sz w:val="36"/>
          <w:szCs w:val="36"/>
        </w:rPr>
        <w:t xml:space="preserve"> </w:t>
      </w:r>
      <w:r w:rsidRPr="00A269F8">
        <w:rPr>
          <w:rFonts w:ascii="haydarerturk" w:hAnsi="haydarerturk"/>
          <w:iCs/>
          <w:sz w:val="36"/>
          <w:szCs w:val="36"/>
        </w:rPr>
        <w:t xml:space="preserve">karışır.             </w:t>
      </w:r>
    </w:p>
    <w:p w:rsidR="00196DF6" w:rsidRPr="00A269F8" w:rsidRDefault="00196DF6" w:rsidP="00A269F8">
      <w:pPr>
        <w:tabs>
          <w:tab w:val="left" w:pos="5978"/>
        </w:tabs>
        <w:spacing w:line="240" w:lineRule="auto"/>
        <w:rPr>
          <w:rFonts w:ascii="haydarerturk" w:hAnsi="haydarerturk"/>
          <w:iCs/>
          <w:sz w:val="36"/>
          <w:szCs w:val="36"/>
        </w:rPr>
      </w:pPr>
      <w:r>
        <w:rPr>
          <w:noProof/>
          <w:lang w:eastAsia="tr-TR"/>
        </w:rPr>
        <w:pict>
          <v:shape id="_x0000_s1056" type="#_x0000_t32" style="position:absolute;margin-left:-1.55pt;margin-top:16.8pt;width:503.4pt;height:1.2pt;z-index:251633152" o:connectortype="straight" strokecolor="#a5a5a5"/>
        </w:pict>
      </w:r>
      <w:r w:rsidRPr="00A269F8">
        <w:rPr>
          <w:rFonts w:ascii="haydarerturk" w:hAnsi="haydarerturk"/>
          <w:iCs/>
          <w:sz w:val="36"/>
          <w:szCs w:val="36"/>
        </w:rPr>
        <w:t xml:space="preserve">Akıl, akıldan </w:t>
      </w:r>
      <w:r>
        <w:rPr>
          <w:rFonts w:ascii="haydarerturk" w:hAnsi="haydarerturk"/>
          <w:iCs/>
          <w:sz w:val="36"/>
          <w:szCs w:val="36"/>
        </w:rPr>
        <w:t xml:space="preserve"> </w:t>
      </w:r>
      <w:r w:rsidRPr="00A269F8">
        <w:rPr>
          <w:rFonts w:ascii="haydarerturk" w:hAnsi="haydarerturk"/>
          <w:iCs/>
          <w:sz w:val="36"/>
          <w:szCs w:val="36"/>
        </w:rPr>
        <w:t xml:space="preserve">üstündür.             </w:t>
      </w:r>
    </w:p>
    <w:p w:rsidR="00196DF6" w:rsidRPr="00A269F8" w:rsidRDefault="00196DF6" w:rsidP="00A269F8">
      <w:pPr>
        <w:spacing w:line="240" w:lineRule="auto"/>
        <w:rPr>
          <w:rFonts w:ascii="haydarerturk" w:hAnsi="haydarerturk"/>
          <w:iCs/>
          <w:sz w:val="36"/>
          <w:szCs w:val="36"/>
        </w:rPr>
      </w:pPr>
      <w:r>
        <w:rPr>
          <w:noProof/>
          <w:lang w:eastAsia="tr-TR"/>
        </w:rPr>
        <w:pict>
          <v:shape id="_x0000_s1057" type="#_x0000_t32" style="position:absolute;margin-left:-1.55pt;margin-top:17.05pt;width:503.4pt;height:1.2pt;z-index:251629056" o:connectortype="straight" strokecolor="#a5a5a5"/>
        </w:pict>
      </w:r>
      <w:r w:rsidRPr="00A269F8">
        <w:rPr>
          <w:rFonts w:ascii="haydarerturk" w:hAnsi="haydarerturk"/>
          <w:sz w:val="36"/>
          <w:szCs w:val="36"/>
        </w:rPr>
        <w:t>Dost, kara</w:t>
      </w:r>
      <w:r>
        <w:rPr>
          <w:rFonts w:ascii="haydarerturk" w:hAnsi="haydarerturk"/>
          <w:sz w:val="36"/>
          <w:szCs w:val="36"/>
        </w:rPr>
        <w:t xml:space="preserve"> </w:t>
      </w:r>
      <w:r w:rsidRPr="00A269F8">
        <w:rPr>
          <w:rFonts w:ascii="haydarerturk" w:hAnsi="haydarerturk"/>
          <w:sz w:val="36"/>
          <w:szCs w:val="36"/>
        </w:rPr>
        <w:t xml:space="preserve"> günde</w:t>
      </w:r>
      <w:r>
        <w:rPr>
          <w:rFonts w:ascii="haydarerturk" w:hAnsi="haydarerturk"/>
          <w:sz w:val="36"/>
          <w:szCs w:val="36"/>
        </w:rPr>
        <w:t xml:space="preserve"> </w:t>
      </w:r>
      <w:r w:rsidRPr="00A269F8">
        <w:rPr>
          <w:rFonts w:ascii="haydarerturk" w:hAnsi="haydarerturk"/>
          <w:sz w:val="36"/>
          <w:szCs w:val="36"/>
        </w:rPr>
        <w:t xml:space="preserve"> belli</w:t>
      </w:r>
      <w:r>
        <w:rPr>
          <w:rFonts w:ascii="haydarerturk" w:hAnsi="haydarerturk"/>
          <w:sz w:val="36"/>
          <w:szCs w:val="36"/>
        </w:rPr>
        <w:t xml:space="preserve"> </w:t>
      </w:r>
      <w:r w:rsidRPr="00A269F8">
        <w:rPr>
          <w:rFonts w:ascii="haydarerturk" w:hAnsi="haydarerturk"/>
          <w:sz w:val="36"/>
          <w:szCs w:val="36"/>
        </w:rPr>
        <w:t xml:space="preserve"> olur.              </w:t>
      </w:r>
    </w:p>
    <w:p w:rsidR="00196DF6" w:rsidRPr="00A269F8" w:rsidRDefault="00196DF6" w:rsidP="00A269F8">
      <w:pPr>
        <w:spacing w:line="240" w:lineRule="auto"/>
        <w:rPr>
          <w:rFonts w:ascii="haydarerturk" w:hAnsi="haydarerturk"/>
          <w:iCs/>
          <w:sz w:val="36"/>
          <w:szCs w:val="36"/>
        </w:rPr>
      </w:pPr>
      <w:r>
        <w:rPr>
          <w:noProof/>
          <w:lang w:eastAsia="tr-TR"/>
        </w:rPr>
        <w:pict>
          <v:shape id="_x0000_s1058" type="#_x0000_t32" style="position:absolute;margin-left:-1.55pt;margin-top:18.25pt;width:503.4pt;height:1.2pt;z-index:251628032" o:connectortype="straight" strokecolor="#a5a5a5"/>
        </w:pict>
      </w:r>
      <w:r w:rsidRPr="00A269F8">
        <w:rPr>
          <w:rFonts w:ascii="haydarerturk" w:hAnsi="haydarerturk"/>
          <w:iCs/>
          <w:sz w:val="36"/>
          <w:szCs w:val="36"/>
        </w:rPr>
        <w:t>Erken</w:t>
      </w:r>
      <w:r>
        <w:rPr>
          <w:rFonts w:ascii="haydarerturk" w:hAnsi="haydarerturk"/>
          <w:iCs/>
          <w:sz w:val="36"/>
          <w:szCs w:val="36"/>
        </w:rPr>
        <w:t xml:space="preserve"> </w:t>
      </w:r>
      <w:r w:rsidRPr="00A269F8">
        <w:rPr>
          <w:rFonts w:ascii="haydarerturk" w:hAnsi="haydarerturk"/>
          <w:iCs/>
          <w:sz w:val="36"/>
          <w:szCs w:val="36"/>
        </w:rPr>
        <w:t xml:space="preserve"> kalkan </w:t>
      </w:r>
      <w:r>
        <w:rPr>
          <w:rFonts w:ascii="haydarerturk" w:hAnsi="haydarerturk"/>
          <w:iCs/>
          <w:sz w:val="36"/>
          <w:szCs w:val="36"/>
        </w:rPr>
        <w:t xml:space="preserve"> </w:t>
      </w:r>
      <w:r w:rsidRPr="00A269F8">
        <w:rPr>
          <w:rFonts w:ascii="haydarerturk" w:hAnsi="haydarerturk"/>
          <w:iCs/>
          <w:sz w:val="36"/>
          <w:szCs w:val="36"/>
        </w:rPr>
        <w:t>yol</w:t>
      </w:r>
      <w:r>
        <w:rPr>
          <w:rFonts w:ascii="haydarerturk" w:hAnsi="haydarerturk"/>
          <w:iCs/>
          <w:sz w:val="36"/>
          <w:szCs w:val="36"/>
        </w:rPr>
        <w:t xml:space="preserve"> </w:t>
      </w:r>
      <w:r w:rsidRPr="00A269F8">
        <w:rPr>
          <w:rFonts w:ascii="haydarerturk" w:hAnsi="haydarerturk"/>
          <w:iCs/>
          <w:sz w:val="36"/>
          <w:szCs w:val="36"/>
        </w:rPr>
        <w:t xml:space="preserve"> alır.             </w:t>
      </w:r>
    </w:p>
    <w:p w:rsidR="00196DF6" w:rsidRPr="00A269F8" w:rsidRDefault="00196DF6" w:rsidP="00A269F8">
      <w:pPr>
        <w:spacing w:line="240" w:lineRule="auto"/>
        <w:rPr>
          <w:rFonts w:ascii="haydarerturk" w:hAnsi="haydarerturk"/>
          <w:iCs/>
          <w:sz w:val="36"/>
          <w:szCs w:val="36"/>
        </w:rPr>
      </w:pPr>
      <w:r>
        <w:rPr>
          <w:noProof/>
          <w:lang w:eastAsia="tr-TR"/>
        </w:rPr>
        <w:pict>
          <v:shape id="_x0000_s1059" type="#_x0000_t32" style="position:absolute;margin-left:-1.55pt;margin-top:16.45pt;width:503.4pt;height:1.2pt;z-index:251627008" o:connectortype="straight" strokecolor="#a5a5a5"/>
        </w:pict>
      </w:r>
      <w:r w:rsidRPr="00A269F8">
        <w:rPr>
          <w:rFonts w:ascii="haydarerturk" w:hAnsi="haydarerturk"/>
          <w:iCs/>
          <w:sz w:val="36"/>
          <w:szCs w:val="36"/>
        </w:rPr>
        <w:t xml:space="preserve">İşleyen </w:t>
      </w:r>
      <w:r>
        <w:rPr>
          <w:rFonts w:ascii="haydarerturk" w:hAnsi="haydarerturk"/>
          <w:iCs/>
          <w:sz w:val="36"/>
          <w:szCs w:val="36"/>
        </w:rPr>
        <w:t xml:space="preserve"> </w:t>
      </w:r>
      <w:r w:rsidRPr="00A269F8">
        <w:rPr>
          <w:rFonts w:ascii="haydarerturk" w:hAnsi="haydarerturk"/>
          <w:iCs/>
          <w:sz w:val="36"/>
          <w:szCs w:val="36"/>
        </w:rPr>
        <w:t xml:space="preserve">demir </w:t>
      </w:r>
      <w:r>
        <w:rPr>
          <w:rFonts w:ascii="haydarerturk" w:hAnsi="haydarerturk"/>
          <w:iCs/>
          <w:sz w:val="36"/>
          <w:szCs w:val="36"/>
        </w:rPr>
        <w:t xml:space="preserve"> </w:t>
      </w:r>
      <w:r w:rsidRPr="00A269F8">
        <w:rPr>
          <w:rFonts w:ascii="haydarerturk" w:hAnsi="haydarerturk"/>
          <w:iCs/>
          <w:sz w:val="36"/>
          <w:szCs w:val="36"/>
        </w:rPr>
        <w:t xml:space="preserve">ışıldar.                     </w:t>
      </w:r>
    </w:p>
    <w:p w:rsidR="00196DF6" w:rsidRPr="00A269F8" w:rsidRDefault="00196DF6" w:rsidP="00A269F8">
      <w:pPr>
        <w:spacing w:line="240" w:lineRule="auto"/>
        <w:rPr>
          <w:rFonts w:ascii="haydarerturk" w:hAnsi="haydarerturk"/>
          <w:iCs/>
          <w:sz w:val="36"/>
          <w:szCs w:val="36"/>
        </w:rPr>
      </w:pPr>
      <w:r>
        <w:rPr>
          <w:noProof/>
          <w:lang w:eastAsia="tr-TR"/>
        </w:rPr>
        <w:pict>
          <v:shape id="_x0000_s1060" type="#_x0000_t32" style="position:absolute;margin-left:-5.55pt;margin-top:15.15pt;width:503.4pt;height:1.2pt;z-index:251625984" o:connectortype="straight" strokecolor="#a5a5a5"/>
        </w:pict>
      </w:r>
      <w:r w:rsidRPr="00A269F8">
        <w:rPr>
          <w:rFonts w:ascii="haydarerturk" w:hAnsi="haydarerturk"/>
          <w:iCs/>
          <w:sz w:val="36"/>
          <w:szCs w:val="36"/>
        </w:rPr>
        <w:t xml:space="preserve">Öfke </w:t>
      </w:r>
      <w:r>
        <w:rPr>
          <w:rFonts w:ascii="haydarerturk" w:hAnsi="haydarerturk"/>
          <w:iCs/>
          <w:sz w:val="36"/>
          <w:szCs w:val="36"/>
        </w:rPr>
        <w:t xml:space="preserve"> </w:t>
      </w:r>
      <w:r w:rsidRPr="00A269F8">
        <w:rPr>
          <w:rFonts w:ascii="haydarerturk" w:hAnsi="haydarerturk"/>
          <w:iCs/>
          <w:sz w:val="36"/>
          <w:szCs w:val="36"/>
        </w:rPr>
        <w:t>ile</w:t>
      </w:r>
      <w:r>
        <w:rPr>
          <w:rFonts w:ascii="haydarerturk" w:hAnsi="haydarerturk"/>
          <w:iCs/>
          <w:sz w:val="36"/>
          <w:szCs w:val="36"/>
        </w:rPr>
        <w:t xml:space="preserve"> </w:t>
      </w:r>
      <w:r w:rsidRPr="00A269F8">
        <w:rPr>
          <w:rFonts w:ascii="haydarerturk" w:hAnsi="haydarerturk"/>
          <w:iCs/>
          <w:sz w:val="36"/>
          <w:szCs w:val="36"/>
        </w:rPr>
        <w:t xml:space="preserve"> kalkan </w:t>
      </w:r>
      <w:r>
        <w:rPr>
          <w:rFonts w:ascii="haydarerturk" w:hAnsi="haydarerturk"/>
          <w:iCs/>
          <w:sz w:val="36"/>
          <w:szCs w:val="36"/>
        </w:rPr>
        <w:t xml:space="preserve"> </w:t>
      </w:r>
      <w:r w:rsidRPr="00A269F8">
        <w:rPr>
          <w:rFonts w:ascii="haydarerturk" w:hAnsi="haydarerturk"/>
          <w:iCs/>
          <w:sz w:val="36"/>
          <w:szCs w:val="36"/>
        </w:rPr>
        <w:t>zarar</w:t>
      </w:r>
      <w:r>
        <w:rPr>
          <w:rFonts w:ascii="haydarerturk" w:hAnsi="haydarerturk"/>
          <w:iCs/>
          <w:sz w:val="36"/>
          <w:szCs w:val="36"/>
        </w:rPr>
        <w:t xml:space="preserve"> </w:t>
      </w:r>
      <w:r w:rsidRPr="00A269F8">
        <w:rPr>
          <w:rFonts w:ascii="haydarerturk" w:hAnsi="haydarerturk"/>
          <w:iCs/>
          <w:sz w:val="36"/>
          <w:szCs w:val="36"/>
        </w:rPr>
        <w:t xml:space="preserve"> ile </w:t>
      </w:r>
      <w:r>
        <w:rPr>
          <w:rFonts w:ascii="haydarerturk" w:hAnsi="haydarerturk"/>
          <w:iCs/>
          <w:sz w:val="36"/>
          <w:szCs w:val="36"/>
        </w:rPr>
        <w:t xml:space="preserve"> </w:t>
      </w:r>
      <w:r w:rsidRPr="00A269F8">
        <w:rPr>
          <w:rFonts w:ascii="haydarerturk" w:hAnsi="haydarerturk"/>
          <w:iCs/>
          <w:sz w:val="36"/>
          <w:szCs w:val="36"/>
        </w:rPr>
        <w:t xml:space="preserve">oturur.                  </w:t>
      </w:r>
    </w:p>
    <w:p w:rsidR="00196DF6" w:rsidRDefault="00196DF6" w:rsidP="00A269F8">
      <w:pPr>
        <w:spacing w:after="240" w:line="240" w:lineRule="auto"/>
        <w:rPr>
          <w:rFonts w:ascii="haydarerturk" w:hAnsi="haydarerturk"/>
          <w:iCs/>
          <w:sz w:val="36"/>
          <w:szCs w:val="36"/>
        </w:rPr>
      </w:pPr>
      <w:r>
        <w:rPr>
          <w:noProof/>
          <w:lang w:eastAsia="tr-TR"/>
        </w:rPr>
        <w:pict>
          <v:shape id="_x0000_s1061" type="#_x0000_t32" style="position:absolute;margin-left:-5.55pt;margin-top:18.15pt;width:503.4pt;height:1.2pt;z-index:251630080" o:connectortype="straight" strokecolor="#a5a5a5"/>
        </w:pict>
      </w:r>
      <w:r w:rsidRPr="00A269F8">
        <w:rPr>
          <w:rFonts w:ascii="haydarerturk" w:hAnsi="haydarerturk"/>
          <w:iCs/>
          <w:sz w:val="36"/>
          <w:szCs w:val="36"/>
        </w:rPr>
        <w:t xml:space="preserve">Tatlı </w:t>
      </w:r>
      <w:r>
        <w:rPr>
          <w:rFonts w:ascii="haydarerturk" w:hAnsi="haydarerturk"/>
          <w:iCs/>
          <w:sz w:val="36"/>
          <w:szCs w:val="36"/>
        </w:rPr>
        <w:t xml:space="preserve"> </w:t>
      </w:r>
      <w:r w:rsidRPr="00A269F8">
        <w:rPr>
          <w:rFonts w:ascii="haydarerturk" w:hAnsi="haydarerturk"/>
          <w:iCs/>
          <w:sz w:val="36"/>
          <w:szCs w:val="36"/>
        </w:rPr>
        <w:t>dil</w:t>
      </w:r>
      <w:r>
        <w:rPr>
          <w:rFonts w:ascii="haydarerturk" w:hAnsi="haydarerturk"/>
          <w:iCs/>
          <w:sz w:val="36"/>
          <w:szCs w:val="36"/>
        </w:rPr>
        <w:t xml:space="preserve"> </w:t>
      </w:r>
      <w:r w:rsidRPr="00A269F8">
        <w:rPr>
          <w:rFonts w:ascii="haydarerturk" w:hAnsi="haydarerturk"/>
          <w:iCs/>
          <w:sz w:val="36"/>
          <w:szCs w:val="36"/>
        </w:rPr>
        <w:t xml:space="preserve"> yılanı</w:t>
      </w:r>
      <w:r>
        <w:rPr>
          <w:rFonts w:ascii="haydarerturk" w:hAnsi="haydarerturk"/>
          <w:iCs/>
          <w:sz w:val="36"/>
          <w:szCs w:val="36"/>
        </w:rPr>
        <w:t xml:space="preserve"> </w:t>
      </w:r>
      <w:r w:rsidRPr="00A269F8">
        <w:rPr>
          <w:rFonts w:ascii="haydarerturk" w:hAnsi="haydarerturk"/>
          <w:iCs/>
          <w:sz w:val="36"/>
          <w:szCs w:val="36"/>
        </w:rPr>
        <w:t xml:space="preserve"> deliğinden </w:t>
      </w:r>
      <w:r>
        <w:rPr>
          <w:rFonts w:ascii="haydarerturk" w:hAnsi="haydarerturk"/>
          <w:iCs/>
          <w:sz w:val="36"/>
          <w:szCs w:val="36"/>
        </w:rPr>
        <w:t xml:space="preserve"> </w:t>
      </w:r>
      <w:r w:rsidRPr="00A269F8">
        <w:rPr>
          <w:rFonts w:ascii="haydarerturk" w:hAnsi="haydarerturk"/>
          <w:iCs/>
          <w:sz w:val="36"/>
          <w:szCs w:val="36"/>
        </w:rPr>
        <w:t>çıkarır</w:t>
      </w:r>
      <w:r>
        <w:rPr>
          <w:rFonts w:ascii="haydarerturk" w:hAnsi="haydarerturk"/>
          <w:iCs/>
          <w:sz w:val="36"/>
          <w:szCs w:val="36"/>
        </w:rPr>
        <w:t>.</w:t>
      </w:r>
    </w:p>
    <w:p w:rsidR="00196DF6" w:rsidRDefault="00196DF6" w:rsidP="00A269F8">
      <w:pPr>
        <w:spacing w:after="240" w:line="240" w:lineRule="auto"/>
        <w:rPr>
          <w:rFonts w:ascii="haydarerturk" w:hAnsi="haydarerturk"/>
          <w:iCs/>
          <w:sz w:val="36"/>
          <w:szCs w:val="36"/>
        </w:rPr>
      </w:pPr>
      <w:r>
        <w:rPr>
          <w:noProof/>
          <w:lang w:eastAsia="tr-TR"/>
        </w:rPr>
        <w:pict>
          <v:shape id="_x0000_s1062" type="#_x0000_t32" style="position:absolute;margin-left:-1.55pt;margin-top:16.65pt;width:503.4pt;height:1.2pt;z-index:251647488" o:connectortype="straight" strokecolor="#a5a5a5"/>
        </w:pict>
      </w:r>
      <w:r>
        <w:rPr>
          <w:rFonts w:ascii="haydarerturk" w:hAnsi="haydarerturk"/>
          <w:iCs/>
          <w:sz w:val="36"/>
          <w:szCs w:val="36"/>
        </w:rPr>
        <w:t>Bugünün  işini  yarına  bırakma.</w:t>
      </w:r>
    </w:p>
    <w:p w:rsidR="00196DF6" w:rsidRDefault="00196DF6" w:rsidP="00A269F8">
      <w:pPr>
        <w:spacing w:after="240" w:line="240" w:lineRule="auto"/>
        <w:rPr>
          <w:rFonts w:ascii="haydarerturk" w:hAnsi="haydarerturk"/>
          <w:iCs/>
          <w:sz w:val="36"/>
          <w:szCs w:val="36"/>
        </w:rPr>
      </w:pPr>
      <w:r>
        <w:rPr>
          <w:noProof/>
          <w:lang w:eastAsia="tr-TR"/>
        </w:rPr>
        <w:pict>
          <v:shape id="_x0000_s1063" type="#_x0000_t32" style="position:absolute;margin-left:-1.55pt;margin-top:17.75pt;width:503.4pt;height:1.2pt;z-index:251641344" o:connectortype="straight" strokecolor="#a5a5a5"/>
        </w:pict>
      </w:r>
      <w:r>
        <w:rPr>
          <w:rFonts w:ascii="haydarerturk" w:hAnsi="haydarerturk"/>
          <w:iCs/>
          <w:sz w:val="36"/>
          <w:szCs w:val="36"/>
        </w:rPr>
        <w:t>Ağaç  yaş  iken  eğilir.</w:t>
      </w:r>
    </w:p>
    <w:p w:rsidR="00196DF6" w:rsidRDefault="00196DF6" w:rsidP="00A269F8">
      <w:pPr>
        <w:spacing w:after="240" w:line="240" w:lineRule="auto"/>
        <w:rPr>
          <w:rFonts w:ascii="haydarerturk" w:hAnsi="haydarerturk"/>
          <w:iCs/>
          <w:sz w:val="36"/>
          <w:szCs w:val="36"/>
        </w:rPr>
      </w:pPr>
      <w:r>
        <w:rPr>
          <w:noProof/>
          <w:lang w:eastAsia="tr-TR"/>
        </w:rPr>
        <w:pict>
          <v:shape id="_x0000_s1064" type="#_x0000_t32" style="position:absolute;margin-left:-1.55pt;margin-top:16.25pt;width:503.4pt;height:1.2pt;z-index:251642368" o:connectortype="straight" strokecolor="#a5a5a5"/>
        </w:pict>
      </w:r>
      <w:r>
        <w:rPr>
          <w:rFonts w:ascii="haydarerturk" w:hAnsi="haydarerturk"/>
          <w:iCs/>
          <w:sz w:val="36"/>
          <w:szCs w:val="36"/>
        </w:rPr>
        <w:t>Keskin  sirke  küpüne  zarar  verir.</w:t>
      </w:r>
    </w:p>
    <w:p w:rsidR="00196DF6" w:rsidRDefault="00196DF6" w:rsidP="00A269F8">
      <w:pPr>
        <w:spacing w:after="240" w:line="240" w:lineRule="auto"/>
        <w:rPr>
          <w:rFonts w:ascii="haydarerturk" w:hAnsi="haydarerturk"/>
          <w:iCs/>
          <w:sz w:val="36"/>
          <w:szCs w:val="36"/>
        </w:rPr>
      </w:pPr>
      <w:r>
        <w:rPr>
          <w:noProof/>
          <w:lang w:eastAsia="tr-TR"/>
        </w:rPr>
        <w:pict>
          <v:shape id="_x0000_s1065" type="#_x0000_t32" style="position:absolute;margin-left:-1.55pt;margin-top:16.55pt;width:503.4pt;height:1.2pt;z-index:251643392" o:connectortype="straight" strokecolor="#a5a5a5"/>
        </w:pict>
      </w:r>
      <w:r>
        <w:rPr>
          <w:rFonts w:ascii="haydarerturk" w:hAnsi="haydarerturk"/>
          <w:iCs/>
          <w:sz w:val="36"/>
          <w:szCs w:val="36"/>
        </w:rPr>
        <w:t>Ne  ekersen  onu  biçersin.</w:t>
      </w:r>
    </w:p>
    <w:p w:rsidR="00196DF6" w:rsidRDefault="00196DF6" w:rsidP="00A269F8">
      <w:pPr>
        <w:spacing w:after="240" w:line="240" w:lineRule="auto"/>
        <w:rPr>
          <w:rFonts w:ascii="haydarerturk" w:hAnsi="haydarerturk"/>
          <w:iCs/>
          <w:sz w:val="36"/>
          <w:szCs w:val="36"/>
        </w:rPr>
      </w:pPr>
      <w:r>
        <w:rPr>
          <w:noProof/>
          <w:lang w:eastAsia="tr-TR"/>
        </w:rPr>
        <w:pict>
          <v:shape id="_x0000_s1066" type="#_x0000_t32" style="position:absolute;margin-left:-1.55pt;margin-top:16.15pt;width:503.4pt;height:1.2pt;z-index:251644416" o:connectortype="straight" strokecolor="#a5a5a5"/>
        </w:pict>
      </w:r>
      <w:r>
        <w:rPr>
          <w:rFonts w:ascii="haydarerturk" w:hAnsi="haydarerturk"/>
          <w:iCs/>
          <w:sz w:val="36"/>
          <w:szCs w:val="36"/>
        </w:rPr>
        <w:t>Sakla  samanı  gelir  zamanı.</w:t>
      </w:r>
    </w:p>
    <w:p w:rsidR="00196DF6" w:rsidRDefault="00196DF6" w:rsidP="00A269F8">
      <w:pPr>
        <w:spacing w:after="240" w:line="240" w:lineRule="auto"/>
        <w:rPr>
          <w:rFonts w:ascii="haydarerturk" w:hAnsi="haydarerturk"/>
          <w:sz w:val="36"/>
          <w:szCs w:val="36"/>
        </w:rPr>
      </w:pPr>
      <w:r>
        <w:rPr>
          <w:noProof/>
          <w:lang w:eastAsia="tr-TR"/>
        </w:rPr>
        <w:pict>
          <v:shape id="_x0000_s1067" type="#_x0000_t32" style="position:absolute;margin-left:-1.55pt;margin-top:15.65pt;width:503.4pt;height:1.2pt;z-index:251645440" o:connectortype="straight" strokecolor="#a5a5a5"/>
        </w:pict>
      </w:r>
      <w:r w:rsidRPr="00F507BB">
        <w:rPr>
          <w:rFonts w:ascii="haydarerturk" w:hAnsi="haydarerturk"/>
          <w:sz w:val="36"/>
          <w:szCs w:val="36"/>
        </w:rPr>
        <w:t xml:space="preserve">Sütten </w:t>
      </w:r>
      <w:r>
        <w:rPr>
          <w:rFonts w:ascii="haydarerturk" w:hAnsi="haydarerturk"/>
          <w:sz w:val="36"/>
          <w:szCs w:val="36"/>
        </w:rPr>
        <w:t xml:space="preserve"> </w:t>
      </w:r>
      <w:r w:rsidRPr="00F507BB">
        <w:rPr>
          <w:rFonts w:ascii="haydarerturk" w:hAnsi="haydarerturk"/>
          <w:sz w:val="36"/>
          <w:szCs w:val="36"/>
        </w:rPr>
        <w:t xml:space="preserve">ağzı </w:t>
      </w:r>
      <w:r>
        <w:rPr>
          <w:rFonts w:ascii="haydarerturk" w:hAnsi="haydarerturk"/>
          <w:sz w:val="36"/>
          <w:szCs w:val="36"/>
        </w:rPr>
        <w:t xml:space="preserve"> </w:t>
      </w:r>
      <w:r w:rsidRPr="00F507BB">
        <w:rPr>
          <w:rFonts w:ascii="haydarerturk" w:hAnsi="haydarerturk"/>
          <w:sz w:val="36"/>
          <w:szCs w:val="36"/>
        </w:rPr>
        <w:t>yanan, yoğurdu</w:t>
      </w:r>
      <w:r>
        <w:rPr>
          <w:rFonts w:ascii="haydarerturk" w:hAnsi="haydarerturk"/>
          <w:sz w:val="36"/>
          <w:szCs w:val="36"/>
        </w:rPr>
        <w:t xml:space="preserve"> </w:t>
      </w:r>
      <w:r w:rsidRPr="00F507BB">
        <w:rPr>
          <w:rFonts w:ascii="haydarerturk" w:hAnsi="haydarerturk"/>
          <w:sz w:val="36"/>
          <w:szCs w:val="36"/>
        </w:rPr>
        <w:t xml:space="preserve"> üfleyerek</w:t>
      </w:r>
      <w:r>
        <w:rPr>
          <w:rFonts w:ascii="haydarerturk" w:hAnsi="haydarerturk"/>
          <w:sz w:val="36"/>
          <w:szCs w:val="36"/>
        </w:rPr>
        <w:t xml:space="preserve"> </w:t>
      </w:r>
      <w:r w:rsidRPr="00F507BB">
        <w:rPr>
          <w:rFonts w:ascii="haydarerturk" w:hAnsi="haydarerturk"/>
          <w:sz w:val="36"/>
          <w:szCs w:val="36"/>
        </w:rPr>
        <w:t xml:space="preserve"> yer.</w:t>
      </w:r>
    </w:p>
    <w:p w:rsidR="00196DF6" w:rsidRPr="000803D6" w:rsidRDefault="00196DF6" w:rsidP="000803D6">
      <w:pPr>
        <w:spacing w:after="240" w:line="240" w:lineRule="auto"/>
        <w:rPr>
          <w:rFonts w:ascii="haydarerturk" w:hAnsi="haydarerturk"/>
          <w:sz w:val="36"/>
          <w:szCs w:val="36"/>
        </w:rPr>
      </w:pPr>
      <w:r>
        <w:rPr>
          <w:noProof/>
          <w:lang w:eastAsia="tr-TR"/>
        </w:rPr>
        <w:pict>
          <v:shape id="_x0000_s1068" type="#_x0000_t32" style="position:absolute;margin-left:-5.55pt;margin-top:18.25pt;width:503.4pt;height:1.2pt;z-index:251646464" o:connectortype="straight" strokecolor="#a5a5a5"/>
        </w:pict>
      </w:r>
      <w:r>
        <w:rPr>
          <w:rFonts w:ascii="haydarerturk" w:hAnsi="haydarerturk"/>
          <w:sz w:val="36"/>
          <w:szCs w:val="36"/>
        </w:rPr>
        <w:t>Zararın  neresinden  dönersen  ka</w:t>
      </w:r>
      <w:r w:rsidRPr="00F507BB">
        <w:rPr>
          <w:rFonts w:ascii="haydarerturk" w:hAnsi="haydarerturk"/>
          <w:sz w:val="36"/>
          <w:szCs w:val="36"/>
        </w:rPr>
        <w:t>rdır.</w:t>
      </w:r>
      <w:r>
        <w:rPr>
          <w:rFonts w:ascii="haydarerturk" w:hAnsi="haydarerturk"/>
          <w:sz w:val="36"/>
          <w:szCs w:val="36"/>
        </w:rPr>
        <w:t xml:space="preserve">              </w:t>
      </w:r>
      <w:r w:rsidRPr="00CE7B90">
        <w:rPr>
          <w:rFonts w:ascii="Script MT Bold" w:hAnsi="Script MT Bold"/>
          <w:sz w:val="28"/>
          <w:szCs w:val="28"/>
        </w:rPr>
        <w:t>B.Gürel</w:t>
      </w:r>
      <w:r>
        <w:rPr>
          <w:rFonts w:ascii="Script MT Bold" w:hAnsi="Script MT Bold"/>
          <w:sz w:val="28"/>
          <w:szCs w:val="28"/>
        </w:rPr>
        <w:t xml:space="preserve"> 2</w:t>
      </w:r>
      <w:r w:rsidRPr="00CE7B90">
        <w:rPr>
          <w:rFonts w:ascii="Hand writing Mutlu" w:hAnsi="Hand writing Mutlu"/>
          <w:sz w:val="28"/>
          <w:szCs w:val="28"/>
        </w:rPr>
        <w:t>-A</w:t>
      </w:r>
    </w:p>
    <w:p w:rsidR="00196DF6" w:rsidRDefault="00196DF6" w:rsidP="00753888">
      <w:pPr>
        <w:rPr>
          <w:rFonts w:ascii="Hand writing Mutlu" w:hAnsi="Hand writing Mutlu"/>
          <w:sz w:val="28"/>
          <w:szCs w:val="28"/>
        </w:rPr>
      </w:pPr>
      <w:r w:rsidRPr="003A2582">
        <w:rPr>
          <w:rFonts w:ascii="Hand writing Mutlu" w:hAnsi="Hand writing Mutlu"/>
          <w:sz w:val="28"/>
          <w:szCs w:val="28"/>
        </w:rPr>
        <w:t>Metnin üzerinden gidip okuyunuz ve soruları cevaplayınız.</w:t>
      </w:r>
    </w:p>
    <w:p w:rsidR="00196DF6" w:rsidRDefault="00196DF6" w:rsidP="00753888">
      <w:pPr>
        <w:rPr>
          <w:rFonts w:ascii="haydarerturk" w:hAnsi="haydarerturk"/>
          <w:sz w:val="36"/>
          <w:szCs w:val="36"/>
        </w:rPr>
      </w:pPr>
      <w:r>
        <w:rPr>
          <w:noProof/>
          <w:lang w:eastAsia="tr-TR"/>
        </w:rPr>
        <w:pict>
          <v:shape id="_x0000_s1069" type="#_x0000_t32" style="position:absolute;margin-left:-5.45pt;margin-top:16.9pt;width:501.2pt;height:1.2pt;z-index:251649536" o:connectortype="straight" strokecolor="#7f7f7f"/>
        </w:pict>
      </w:r>
      <w:r>
        <w:rPr>
          <w:rFonts w:ascii="haydarerturk" w:hAnsi="haydarerturk"/>
          <w:sz w:val="36"/>
          <w:szCs w:val="36"/>
        </w:rPr>
        <w:t xml:space="preserve">    Aslı Ankara 'da  yaşıyordu. İkinci sınıfa gidiyordu.</w:t>
      </w:r>
    </w:p>
    <w:p w:rsidR="00196DF6" w:rsidRDefault="00196DF6" w:rsidP="00753888">
      <w:pPr>
        <w:spacing w:after="240"/>
        <w:rPr>
          <w:rFonts w:ascii="haydarerturk" w:hAnsi="haydarerturk"/>
          <w:sz w:val="36"/>
          <w:szCs w:val="36"/>
        </w:rPr>
      </w:pPr>
      <w:r>
        <w:rPr>
          <w:noProof/>
          <w:lang w:eastAsia="tr-TR"/>
        </w:rPr>
        <w:pict>
          <v:shape id="_x0000_s1070" type="#_x0000_t32" style="position:absolute;margin-left:-5.45pt;margin-top:17.9pt;width:501.2pt;height:1.2pt;z-index:251650560" o:connectortype="straight" strokecolor="#7f7f7f"/>
        </w:pict>
      </w:r>
      <w:r>
        <w:rPr>
          <w:rFonts w:ascii="haydarerturk" w:hAnsi="haydarerturk"/>
          <w:sz w:val="36"/>
          <w:szCs w:val="36"/>
        </w:rPr>
        <w:t xml:space="preserve">Evi okula çok yakındı. Bu yüzden okula yürüyerek </w:t>
      </w:r>
    </w:p>
    <w:p w:rsidR="00196DF6" w:rsidRDefault="00196DF6" w:rsidP="00753888">
      <w:pPr>
        <w:spacing w:after="240"/>
        <w:rPr>
          <w:rFonts w:ascii="haydarerturk" w:hAnsi="haydarerturk"/>
          <w:sz w:val="36"/>
          <w:szCs w:val="36"/>
        </w:rPr>
      </w:pPr>
      <w:r>
        <w:rPr>
          <w:noProof/>
          <w:lang w:eastAsia="tr-TR"/>
        </w:rPr>
        <w:pict>
          <v:shape id="_x0000_s1071" type="#_x0000_t32" style="position:absolute;margin-left:-1.05pt;margin-top:17.5pt;width:496.8pt;height:1.2pt;z-index:251651584" o:connectortype="straight" strokecolor="#7f7f7f"/>
        </w:pict>
      </w:r>
      <w:r>
        <w:rPr>
          <w:rFonts w:ascii="haydarerturk" w:hAnsi="haydarerturk"/>
          <w:sz w:val="36"/>
          <w:szCs w:val="36"/>
        </w:rPr>
        <w:t xml:space="preserve">gidip geliyordu. </w:t>
      </w:r>
    </w:p>
    <w:p w:rsidR="00196DF6" w:rsidRDefault="00196DF6" w:rsidP="00753888">
      <w:pPr>
        <w:spacing w:after="240"/>
        <w:rPr>
          <w:rFonts w:ascii="haydarerturk" w:hAnsi="haydarerturk"/>
          <w:sz w:val="36"/>
          <w:szCs w:val="36"/>
        </w:rPr>
      </w:pPr>
      <w:r>
        <w:rPr>
          <w:noProof/>
          <w:lang w:eastAsia="tr-TR"/>
        </w:rPr>
        <w:pict>
          <v:shape id="_x0000_s1072" type="#_x0000_t32" style="position:absolute;margin-left:-5.45pt;margin-top:16.5pt;width:501.2pt;height:1.2pt;z-index:251652608" o:connectortype="straight" strokecolor="#7f7f7f"/>
        </w:pict>
      </w:r>
      <w:r>
        <w:rPr>
          <w:rFonts w:ascii="haydarerturk" w:hAnsi="haydarerturk"/>
          <w:sz w:val="36"/>
          <w:szCs w:val="36"/>
        </w:rPr>
        <w:t xml:space="preserve">    Aslı bir gün okula gitmek için evden çıktı. Apartmanın</w:t>
      </w:r>
    </w:p>
    <w:p w:rsidR="00196DF6" w:rsidRDefault="00196DF6" w:rsidP="00753888">
      <w:pPr>
        <w:spacing w:after="240"/>
        <w:rPr>
          <w:rFonts w:ascii="haydarerturk" w:hAnsi="haydarerturk"/>
          <w:sz w:val="36"/>
          <w:szCs w:val="36"/>
        </w:rPr>
      </w:pPr>
      <w:r>
        <w:rPr>
          <w:noProof/>
          <w:lang w:eastAsia="tr-TR"/>
        </w:rPr>
        <w:pict>
          <v:shape id="_x0000_s1073" type="#_x0000_t32" style="position:absolute;margin-left:-5.45pt;margin-top:17.5pt;width:501.2pt;height:1.2pt;z-index:251654656" o:connectortype="straight" strokecolor="#7f7f7f"/>
        </w:pict>
      </w:r>
      <w:r>
        <w:rPr>
          <w:rFonts w:ascii="haydarerturk" w:hAnsi="haydarerturk"/>
          <w:sz w:val="36"/>
          <w:szCs w:val="36"/>
        </w:rPr>
        <w:t>kapısından dışarıya bir kaç adım atmıştı ki bir ses duydu.</w:t>
      </w:r>
    </w:p>
    <w:p w:rsidR="00196DF6" w:rsidRDefault="00196DF6" w:rsidP="00753888">
      <w:pPr>
        <w:spacing w:after="240"/>
        <w:rPr>
          <w:rFonts w:ascii="haydarerturk" w:hAnsi="haydarerturk"/>
          <w:sz w:val="36"/>
          <w:szCs w:val="36"/>
        </w:rPr>
      </w:pPr>
      <w:r>
        <w:rPr>
          <w:noProof/>
          <w:lang w:eastAsia="tr-TR"/>
        </w:rPr>
        <w:pict>
          <v:shape id="_x0000_s1074" type="#_x0000_t32" style="position:absolute;margin-left:-5.45pt;margin-top:16.9pt;width:501.2pt;height:0;z-index:251653632" o:connectortype="straight" strokecolor="#7f7f7f"/>
        </w:pict>
      </w:r>
      <w:r>
        <w:rPr>
          <w:rFonts w:ascii="haydarerturk" w:hAnsi="haydarerturk"/>
          <w:sz w:val="36"/>
          <w:szCs w:val="36"/>
        </w:rPr>
        <w:t xml:space="preserve"> Sesin geldiği tarafa gitti. Bahçedeki ağacın altında yavru </w:t>
      </w:r>
    </w:p>
    <w:p w:rsidR="00196DF6" w:rsidRDefault="00196DF6" w:rsidP="00753888">
      <w:pPr>
        <w:spacing w:after="240"/>
        <w:rPr>
          <w:rFonts w:ascii="haydarerturk" w:hAnsi="haydarerturk"/>
          <w:sz w:val="36"/>
          <w:szCs w:val="36"/>
        </w:rPr>
      </w:pPr>
      <w:r>
        <w:rPr>
          <w:noProof/>
          <w:lang w:eastAsia="tr-TR"/>
        </w:rPr>
        <w:pict>
          <v:shape id="_x0000_s1075" type="#_x0000_t32" style="position:absolute;margin-left:-5.45pt;margin-top:17.3pt;width:504.8pt;height:1.2pt;z-index:251657728" o:connectortype="straight" strokecolor="#7f7f7f"/>
        </w:pict>
      </w:r>
      <w:r>
        <w:rPr>
          <w:rFonts w:ascii="haydarerturk" w:hAnsi="haydarerturk"/>
          <w:sz w:val="36"/>
          <w:szCs w:val="36"/>
        </w:rPr>
        <w:t>bir köpek gördü. Köpek acı içinde havlıyordu. Aslı hemen</w:t>
      </w:r>
    </w:p>
    <w:p w:rsidR="00196DF6" w:rsidRDefault="00196DF6" w:rsidP="00753888">
      <w:pPr>
        <w:spacing w:after="240"/>
        <w:rPr>
          <w:rFonts w:ascii="haydarerturk" w:hAnsi="haydarerturk"/>
          <w:sz w:val="36"/>
          <w:szCs w:val="36"/>
        </w:rPr>
      </w:pPr>
      <w:r>
        <w:rPr>
          <w:noProof/>
          <w:lang w:eastAsia="tr-TR"/>
        </w:rPr>
        <w:pict>
          <v:shape id="_x0000_s1076" type="#_x0000_t32" style="position:absolute;margin-left:-5.45pt;margin-top:17.9pt;width:504.8pt;height:1.2pt;z-index:251655680" o:connectortype="straight" strokecolor="#7f7f7f"/>
        </w:pict>
      </w:r>
      <w:r>
        <w:rPr>
          <w:rFonts w:ascii="haydarerturk" w:hAnsi="haydarerturk"/>
          <w:sz w:val="36"/>
          <w:szCs w:val="36"/>
        </w:rPr>
        <w:t>geri dönüp annesini çağırdı. Annesi ile birlikte köpeğe  bi-</w:t>
      </w:r>
    </w:p>
    <w:p w:rsidR="00196DF6" w:rsidRDefault="00196DF6" w:rsidP="00753888">
      <w:pPr>
        <w:spacing w:after="240"/>
        <w:rPr>
          <w:rFonts w:ascii="haydarerturk" w:hAnsi="haydarerturk"/>
          <w:sz w:val="36"/>
          <w:szCs w:val="36"/>
        </w:rPr>
      </w:pPr>
      <w:r>
        <w:rPr>
          <w:noProof/>
          <w:lang w:eastAsia="tr-TR"/>
        </w:rPr>
        <w:pict>
          <v:shape id="_x0000_s1077" type="#_x0000_t32" style="position:absolute;margin-left:-5.45pt;margin-top:18.9pt;width:504.8pt;height:1.2pt;z-index:251656704" o:connectortype="straight" strokecolor="#7f7f7f"/>
        </w:pict>
      </w:r>
      <w:r>
        <w:rPr>
          <w:rFonts w:ascii="haydarerturk" w:hAnsi="haydarerturk"/>
          <w:sz w:val="36"/>
          <w:szCs w:val="36"/>
        </w:rPr>
        <w:t>raz süt verdiler. Köpek çok acıktığı için sütü hemen bitirdi.</w:t>
      </w:r>
    </w:p>
    <w:p w:rsidR="00196DF6" w:rsidRDefault="00196DF6" w:rsidP="00753888">
      <w:pPr>
        <w:spacing w:after="240"/>
        <w:rPr>
          <w:rFonts w:ascii="haydarerturk" w:hAnsi="haydarerturk"/>
          <w:sz w:val="36"/>
          <w:szCs w:val="36"/>
        </w:rPr>
      </w:pPr>
      <w:r>
        <w:rPr>
          <w:noProof/>
          <w:lang w:eastAsia="tr-TR"/>
        </w:rPr>
        <w:pict>
          <v:shape id="_x0000_s1078" type="#_x0000_t32" style="position:absolute;margin-left:-5.45pt;margin-top:17.9pt;width:504.8pt;height:1.2pt;z-index:251661824" o:connectortype="straight" strokecolor="#7f7f7f"/>
        </w:pict>
      </w:r>
      <w:r>
        <w:rPr>
          <w:rFonts w:ascii="haydarerturk" w:hAnsi="haydarerturk"/>
          <w:sz w:val="36"/>
          <w:szCs w:val="36"/>
        </w:rPr>
        <w:t>1- Aslı, nerede yaşıyor?</w:t>
      </w:r>
    </w:p>
    <w:p w:rsidR="00196DF6" w:rsidRDefault="00196DF6" w:rsidP="00753888">
      <w:pPr>
        <w:spacing w:after="240"/>
        <w:rPr>
          <w:rFonts w:ascii="haydarerturk" w:hAnsi="haydarerturk"/>
          <w:sz w:val="36"/>
          <w:szCs w:val="36"/>
        </w:rPr>
      </w:pPr>
      <w:r>
        <w:rPr>
          <w:noProof/>
          <w:lang w:eastAsia="tr-TR"/>
        </w:rPr>
        <w:pict>
          <v:shape id="_x0000_s1079" type="#_x0000_t32" style="position:absolute;margin-left:-5.45pt;margin-top:18.1pt;width:504.8pt;height:1.2pt;z-index:251659776" o:connectortype="straight" strokecolor="#7f7f7f"/>
        </w:pict>
      </w:r>
    </w:p>
    <w:p w:rsidR="00196DF6" w:rsidRDefault="00196DF6" w:rsidP="00753888">
      <w:pPr>
        <w:spacing w:after="240"/>
        <w:rPr>
          <w:rFonts w:ascii="haydarerturk" w:hAnsi="haydarerturk"/>
          <w:sz w:val="36"/>
          <w:szCs w:val="36"/>
        </w:rPr>
      </w:pPr>
      <w:r>
        <w:rPr>
          <w:noProof/>
          <w:lang w:eastAsia="tr-TR"/>
        </w:rPr>
        <w:pict>
          <v:shape id="_x0000_s1080" type="#_x0000_t32" style="position:absolute;margin-left:-5.45pt;margin-top:17.1pt;width:504.8pt;height:0;z-index:251660800" o:connectortype="straight" strokecolor="#7f7f7f"/>
        </w:pict>
      </w:r>
      <w:r>
        <w:rPr>
          <w:rFonts w:ascii="haydarerturk" w:hAnsi="haydarerturk"/>
          <w:sz w:val="36"/>
          <w:szCs w:val="36"/>
        </w:rPr>
        <w:t>2- Aslı, okula nasıl gidip geliyor?</w:t>
      </w:r>
    </w:p>
    <w:p w:rsidR="00196DF6" w:rsidRDefault="00196DF6" w:rsidP="00753888">
      <w:pPr>
        <w:spacing w:after="240"/>
        <w:rPr>
          <w:rFonts w:ascii="haydarerturk" w:hAnsi="haydarerturk"/>
          <w:sz w:val="36"/>
          <w:szCs w:val="36"/>
        </w:rPr>
      </w:pPr>
      <w:r>
        <w:rPr>
          <w:noProof/>
          <w:lang w:eastAsia="tr-TR"/>
        </w:rPr>
        <w:pict>
          <v:shape id="_x0000_s1081" type="#_x0000_t32" style="position:absolute;margin-left:-5.45pt;margin-top:17.1pt;width:504.8pt;height:0;z-index:251662848" o:connectortype="straight" strokecolor="#7f7f7f"/>
        </w:pict>
      </w:r>
    </w:p>
    <w:p w:rsidR="00196DF6" w:rsidRDefault="00196DF6" w:rsidP="00753888">
      <w:pPr>
        <w:spacing w:after="240"/>
        <w:rPr>
          <w:rFonts w:ascii="haydarerturk" w:hAnsi="haydarerturk"/>
          <w:sz w:val="36"/>
          <w:szCs w:val="36"/>
        </w:rPr>
      </w:pPr>
      <w:r>
        <w:rPr>
          <w:noProof/>
          <w:lang w:eastAsia="tr-TR"/>
        </w:rPr>
        <w:pict>
          <v:shape id="_x0000_s1082" type="#_x0000_t32" style="position:absolute;margin-left:-5.45pt;margin-top:18.5pt;width:504.8pt;height:0;z-index:251663872" o:connectortype="straight" strokecolor="#7f7f7f"/>
        </w:pict>
      </w:r>
      <w:r>
        <w:rPr>
          <w:rFonts w:ascii="haydarerturk" w:hAnsi="haydarerturk"/>
          <w:sz w:val="36"/>
          <w:szCs w:val="36"/>
        </w:rPr>
        <w:t>3- Aslı, evden niçin ayrılmıştır?</w:t>
      </w:r>
    </w:p>
    <w:p w:rsidR="00196DF6" w:rsidRDefault="00196DF6" w:rsidP="00753888">
      <w:pPr>
        <w:spacing w:after="240"/>
        <w:rPr>
          <w:rFonts w:ascii="haydarerturk" w:hAnsi="haydarerturk"/>
          <w:sz w:val="36"/>
          <w:szCs w:val="36"/>
        </w:rPr>
      </w:pPr>
      <w:r>
        <w:rPr>
          <w:noProof/>
          <w:lang w:eastAsia="tr-TR"/>
        </w:rPr>
        <w:pict>
          <v:shape id="_x0000_s1083" type="#_x0000_t32" style="position:absolute;margin-left:-5.45pt;margin-top:19.85pt;width:504.8pt;height:1.2pt;z-index:251665920" o:connectortype="straight" strokecolor="#7f7f7f"/>
        </w:pict>
      </w:r>
    </w:p>
    <w:p w:rsidR="00196DF6" w:rsidRDefault="00196DF6" w:rsidP="00753888">
      <w:pPr>
        <w:spacing w:after="240"/>
        <w:rPr>
          <w:rFonts w:ascii="haydarerturk" w:hAnsi="haydarerturk"/>
          <w:sz w:val="36"/>
          <w:szCs w:val="36"/>
        </w:rPr>
      </w:pPr>
      <w:r>
        <w:rPr>
          <w:noProof/>
          <w:lang w:eastAsia="tr-TR"/>
        </w:rPr>
        <w:pict>
          <v:shape id="_x0000_s1084" type="#_x0000_t32" style="position:absolute;margin-left:-5.45pt;margin-top:17.85pt;width:504.8pt;height:1.2pt;z-index:251664896" o:connectortype="straight" strokecolor="#7f7f7f"/>
        </w:pict>
      </w:r>
      <w:r>
        <w:rPr>
          <w:rFonts w:ascii="haydarerturk" w:hAnsi="haydarerturk"/>
          <w:sz w:val="36"/>
          <w:szCs w:val="36"/>
        </w:rPr>
        <w:t>4- Aslı, okula giderken bahçede ne görmüştür?</w:t>
      </w:r>
    </w:p>
    <w:p w:rsidR="00196DF6" w:rsidRDefault="00196DF6" w:rsidP="00753888">
      <w:pPr>
        <w:spacing w:after="240"/>
        <w:rPr>
          <w:rFonts w:ascii="haydarerturk" w:hAnsi="haydarerturk"/>
          <w:sz w:val="36"/>
          <w:szCs w:val="36"/>
        </w:rPr>
      </w:pPr>
      <w:r>
        <w:rPr>
          <w:noProof/>
          <w:lang w:eastAsia="tr-TR"/>
        </w:rPr>
        <w:pict>
          <v:shape id="_x0000_s1085" type="#_x0000_t32" style="position:absolute;margin-left:-5.45pt;margin-top:17.85pt;width:504.8pt;height:1.2pt;z-index:251658752" o:connectortype="straight" strokecolor="#7f7f7f"/>
        </w:pict>
      </w:r>
    </w:p>
    <w:p w:rsidR="00196DF6" w:rsidRDefault="00196DF6" w:rsidP="00753888">
      <w:pPr>
        <w:spacing w:after="240"/>
        <w:rPr>
          <w:rFonts w:ascii="haydarerturk" w:hAnsi="haydarerturk"/>
          <w:sz w:val="36"/>
          <w:szCs w:val="36"/>
        </w:rPr>
      </w:pPr>
      <w:r>
        <w:rPr>
          <w:noProof/>
          <w:lang w:eastAsia="tr-TR"/>
        </w:rPr>
        <w:pict>
          <v:shape id="_x0000_s1086" type="#_x0000_t32" style="position:absolute;margin-left:1.45pt;margin-top:44.15pt;width:503.4pt;height:1.2pt;z-index:251667968" o:connectortype="straight" strokecolor="#7f7f7f"/>
        </w:pict>
      </w:r>
      <w:r>
        <w:rPr>
          <w:noProof/>
          <w:lang w:eastAsia="tr-TR"/>
        </w:rPr>
        <w:pict>
          <v:shape id="_x0000_s1087" type="#_x0000_t32" style="position:absolute;margin-left:-1.05pt;margin-top:16.05pt;width:500.4pt;height:1.2pt;z-index:251666944" o:connectortype="straight" strokecolor="#7f7f7f"/>
        </w:pict>
      </w:r>
      <w:r>
        <w:rPr>
          <w:rFonts w:ascii="haydarerturk" w:hAnsi="haydarerturk"/>
          <w:sz w:val="36"/>
          <w:szCs w:val="36"/>
        </w:rPr>
        <w:t>5- Aslı ile annesi köpeğe ne verdiler?</w:t>
      </w:r>
    </w:p>
    <w:p w:rsidR="00196DF6" w:rsidRDefault="00196DF6" w:rsidP="00650374">
      <w:pPr>
        <w:spacing w:after="240" w:line="240" w:lineRule="auto"/>
        <w:jc w:val="center"/>
        <w:rPr>
          <w:rFonts w:ascii="haydarerturk" w:hAnsi="haydarerturk"/>
          <w:iCs/>
          <w:color w:val="FF0000"/>
          <w:sz w:val="40"/>
          <w:szCs w:val="40"/>
        </w:rPr>
      </w:pPr>
    </w:p>
    <w:p w:rsidR="00196DF6" w:rsidRPr="00041E2F" w:rsidRDefault="00196DF6" w:rsidP="00B462B3">
      <w:pPr>
        <w:spacing w:after="240" w:line="720" w:lineRule="auto"/>
        <w:rPr>
          <w:rFonts w:ascii="haydarerturk" w:hAnsi="haydarerturk"/>
          <w:sz w:val="36"/>
          <w:szCs w:val="36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8" type="#_x0000_t202" style="position:absolute;margin-left:407.85pt;margin-top:6.15pt;width:97pt;height:27.3pt;z-index:251668992">
            <v:textbox style="mso-next-textbox:#_x0000_s1088">
              <w:txbxContent>
                <w:p w:rsidR="00196DF6" w:rsidRPr="00CE7B90" w:rsidRDefault="00196DF6" w:rsidP="00753888">
                  <w:pPr>
                    <w:rPr>
                      <w:rFonts w:ascii="Script MT Bold" w:hAnsi="Script MT Bold"/>
                      <w:sz w:val="28"/>
                      <w:szCs w:val="28"/>
                    </w:rPr>
                  </w:pPr>
                  <w:r w:rsidRPr="00CE7B90">
                    <w:rPr>
                      <w:rFonts w:ascii="Script MT Bold" w:hAnsi="Script MT Bold"/>
                      <w:sz w:val="28"/>
                      <w:szCs w:val="28"/>
                    </w:rPr>
                    <w:t>B.Gürel</w:t>
                  </w:r>
                  <w:r>
                    <w:rPr>
                      <w:rFonts w:ascii="Script MT Bold" w:hAnsi="Script MT Bold"/>
                      <w:sz w:val="28"/>
                      <w:szCs w:val="28"/>
                    </w:rPr>
                    <w:t xml:space="preserve"> 2</w:t>
                  </w:r>
                  <w:r w:rsidRPr="00CE7B90">
                    <w:rPr>
                      <w:rFonts w:ascii="Hand writing Mutlu" w:hAnsi="Hand writing Mutlu"/>
                      <w:sz w:val="28"/>
                      <w:szCs w:val="28"/>
                    </w:rPr>
                    <w:t>-A</w:t>
                  </w:r>
                </w:p>
              </w:txbxContent>
            </v:textbox>
          </v:shape>
        </w:pict>
      </w:r>
    </w:p>
    <w:sectPr w:rsidR="00196DF6" w:rsidRPr="00041E2F" w:rsidSect="00344521">
      <w:footerReference w:type="default" r:id="rId7"/>
      <w:pgSz w:w="11906" w:h="16838"/>
      <w:pgMar w:top="709" w:right="707" w:bottom="851" w:left="993" w:header="708" w:footer="57" w:gutter="0"/>
      <w:pgBorders w:offsetFrom="page">
        <w:top w:val="basicWhiteSquares" w:sz="14" w:space="24" w:color="auto"/>
        <w:left w:val="basicWhiteSquares" w:sz="14" w:space="24" w:color="auto"/>
        <w:bottom w:val="basicWhiteSquares" w:sz="14" w:space="24" w:color="auto"/>
        <w:right w:val="basicWhiteSquares" w:sz="1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DF6" w:rsidRDefault="00196DF6" w:rsidP="00344521">
      <w:pPr>
        <w:spacing w:after="0" w:line="240" w:lineRule="auto"/>
      </w:pPr>
      <w:r>
        <w:separator/>
      </w:r>
    </w:p>
  </w:endnote>
  <w:endnote w:type="continuationSeparator" w:id="0">
    <w:p w:rsidR="00196DF6" w:rsidRDefault="00196DF6" w:rsidP="00344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ydarerturk">
    <w:altName w:val="Times New Roman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DF6" w:rsidRPr="009F3241" w:rsidRDefault="00196DF6" w:rsidP="009F3241">
    <w:pPr>
      <w:pStyle w:val="Footer"/>
    </w:pPr>
    <w:hyperlink r:id="rId1" w:history="1">
      <w:r w:rsidRPr="00DE3593">
        <w:rPr>
          <w:rStyle w:val="Hyperlink"/>
          <w:color w:val="000000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DF6" w:rsidRDefault="00196DF6" w:rsidP="00344521">
      <w:pPr>
        <w:spacing w:after="0" w:line="240" w:lineRule="auto"/>
      </w:pPr>
      <w:r>
        <w:separator/>
      </w:r>
    </w:p>
  </w:footnote>
  <w:footnote w:type="continuationSeparator" w:id="0">
    <w:p w:rsidR="00196DF6" w:rsidRDefault="00196DF6" w:rsidP="003445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5DED"/>
    <w:rsid w:val="0000310F"/>
    <w:rsid w:val="00005108"/>
    <w:rsid w:val="000101D2"/>
    <w:rsid w:val="00012C88"/>
    <w:rsid w:val="000236A9"/>
    <w:rsid w:val="00024419"/>
    <w:rsid w:val="0002499B"/>
    <w:rsid w:val="000307E1"/>
    <w:rsid w:val="0003247A"/>
    <w:rsid w:val="0003375F"/>
    <w:rsid w:val="000339DC"/>
    <w:rsid w:val="00035DE6"/>
    <w:rsid w:val="00041E2F"/>
    <w:rsid w:val="00045C89"/>
    <w:rsid w:val="0004631C"/>
    <w:rsid w:val="00050CF5"/>
    <w:rsid w:val="00064EE9"/>
    <w:rsid w:val="00065DC2"/>
    <w:rsid w:val="00077970"/>
    <w:rsid w:val="000803D6"/>
    <w:rsid w:val="00092F5D"/>
    <w:rsid w:val="0009355E"/>
    <w:rsid w:val="000A3EBA"/>
    <w:rsid w:val="000A757D"/>
    <w:rsid w:val="000B7D12"/>
    <w:rsid w:val="000C41E7"/>
    <w:rsid w:val="000C5187"/>
    <w:rsid w:val="000D08F7"/>
    <w:rsid w:val="000E54F0"/>
    <w:rsid w:val="000E6058"/>
    <w:rsid w:val="000F7701"/>
    <w:rsid w:val="00102E75"/>
    <w:rsid w:val="001140DF"/>
    <w:rsid w:val="00136745"/>
    <w:rsid w:val="0014098F"/>
    <w:rsid w:val="00141B1B"/>
    <w:rsid w:val="00157A2E"/>
    <w:rsid w:val="00196DF6"/>
    <w:rsid w:val="001A59CA"/>
    <w:rsid w:val="001A5D6C"/>
    <w:rsid w:val="001D07A1"/>
    <w:rsid w:val="001D1A38"/>
    <w:rsid w:val="001D7C3E"/>
    <w:rsid w:val="001E669B"/>
    <w:rsid w:val="001F1E52"/>
    <w:rsid w:val="002062AC"/>
    <w:rsid w:val="00206F46"/>
    <w:rsid w:val="00213385"/>
    <w:rsid w:val="00227B6A"/>
    <w:rsid w:val="00233883"/>
    <w:rsid w:val="00242106"/>
    <w:rsid w:val="00250E7A"/>
    <w:rsid w:val="00253453"/>
    <w:rsid w:val="00260D05"/>
    <w:rsid w:val="00263AC5"/>
    <w:rsid w:val="0027292A"/>
    <w:rsid w:val="0027787D"/>
    <w:rsid w:val="00281E0D"/>
    <w:rsid w:val="0029042F"/>
    <w:rsid w:val="0029234C"/>
    <w:rsid w:val="00297160"/>
    <w:rsid w:val="002A5ABA"/>
    <w:rsid w:val="002C1EA8"/>
    <w:rsid w:val="002D4C99"/>
    <w:rsid w:val="002F0ED1"/>
    <w:rsid w:val="003114CD"/>
    <w:rsid w:val="00313166"/>
    <w:rsid w:val="0031608F"/>
    <w:rsid w:val="00320511"/>
    <w:rsid w:val="00344521"/>
    <w:rsid w:val="00355883"/>
    <w:rsid w:val="00356EC7"/>
    <w:rsid w:val="003677F8"/>
    <w:rsid w:val="00367D97"/>
    <w:rsid w:val="003838F4"/>
    <w:rsid w:val="00384B94"/>
    <w:rsid w:val="0039106E"/>
    <w:rsid w:val="00396D2E"/>
    <w:rsid w:val="003A2582"/>
    <w:rsid w:val="003A2FCE"/>
    <w:rsid w:val="003A4C0E"/>
    <w:rsid w:val="003B22D5"/>
    <w:rsid w:val="003B2623"/>
    <w:rsid w:val="003B5813"/>
    <w:rsid w:val="003C072C"/>
    <w:rsid w:val="003C0AF6"/>
    <w:rsid w:val="003C3091"/>
    <w:rsid w:val="003E407D"/>
    <w:rsid w:val="003F127D"/>
    <w:rsid w:val="00412E8C"/>
    <w:rsid w:val="00413246"/>
    <w:rsid w:val="004237B2"/>
    <w:rsid w:val="004333FA"/>
    <w:rsid w:val="00442203"/>
    <w:rsid w:val="00442E46"/>
    <w:rsid w:val="0045484D"/>
    <w:rsid w:val="0045500E"/>
    <w:rsid w:val="004813F9"/>
    <w:rsid w:val="00481BE5"/>
    <w:rsid w:val="0048492D"/>
    <w:rsid w:val="0049359D"/>
    <w:rsid w:val="004A2BB6"/>
    <w:rsid w:val="004A6DBB"/>
    <w:rsid w:val="004B05CA"/>
    <w:rsid w:val="004D2B6C"/>
    <w:rsid w:val="004D37CB"/>
    <w:rsid w:val="004E408E"/>
    <w:rsid w:val="00526F29"/>
    <w:rsid w:val="00530C1F"/>
    <w:rsid w:val="005379F3"/>
    <w:rsid w:val="00547439"/>
    <w:rsid w:val="00547690"/>
    <w:rsid w:val="0055414F"/>
    <w:rsid w:val="00556A05"/>
    <w:rsid w:val="00562F72"/>
    <w:rsid w:val="00567A3E"/>
    <w:rsid w:val="00571929"/>
    <w:rsid w:val="00572D74"/>
    <w:rsid w:val="0057619B"/>
    <w:rsid w:val="0058410D"/>
    <w:rsid w:val="00587B08"/>
    <w:rsid w:val="00595931"/>
    <w:rsid w:val="005973CB"/>
    <w:rsid w:val="005A12F7"/>
    <w:rsid w:val="005B551D"/>
    <w:rsid w:val="005C42B6"/>
    <w:rsid w:val="005D594D"/>
    <w:rsid w:val="005D5FD6"/>
    <w:rsid w:val="005D6F2F"/>
    <w:rsid w:val="005F4026"/>
    <w:rsid w:val="005F79CC"/>
    <w:rsid w:val="005F7A1E"/>
    <w:rsid w:val="00605FE8"/>
    <w:rsid w:val="00624694"/>
    <w:rsid w:val="006320C9"/>
    <w:rsid w:val="00650374"/>
    <w:rsid w:val="006543C4"/>
    <w:rsid w:val="00665D68"/>
    <w:rsid w:val="00666537"/>
    <w:rsid w:val="006677EC"/>
    <w:rsid w:val="00670971"/>
    <w:rsid w:val="0068233E"/>
    <w:rsid w:val="006827F1"/>
    <w:rsid w:val="00685337"/>
    <w:rsid w:val="00694DAB"/>
    <w:rsid w:val="006A1E97"/>
    <w:rsid w:val="006A4339"/>
    <w:rsid w:val="006A6CF3"/>
    <w:rsid w:val="006B41C7"/>
    <w:rsid w:val="006C4BBB"/>
    <w:rsid w:val="006C56AB"/>
    <w:rsid w:val="006D7912"/>
    <w:rsid w:val="006E1BD6"/>
    <w:rsid w:val="006F5880"/>
    <w:rsid w:val="00706A92"/>
    <w:rsid w:val="007158B9"/>
    <w:rsid w:val="007165DE"/>
    <w:rsid w:val="007270FB"/>
    <w:rsid w:val="00727AC4"/>
    <w:rsid w:val="0074556C"/>
    <w:rsid w:val="007514C8"/>
    <w:rsid w:val="00753888"/>
    <w:rsid w:val="0075455D"/>
    <w:rsid w:val="0075787B"/>
    <w:rsid w:val="00767221"/>
    <w:rsid w:val="00772915"/>
    <w:rsid w:val="007A3DE4"/>
    <w:rsid w:val="007C07D3"/>
    <w:rsid w:val="007D10E9"/>
    <w:rsid w:val="007D3DED"/>
    <w:rsid w:val="007F5727"/>
    <w:rsid w:val="007F5BCE"/>
    <w:rsid w:val="00804C2C"/>
    <w:rsid w:val="00813F7F"/>
    <w:rsid w:val="00816E52"/>
    <w:rsid w:val="00817E1A"/>
    <w:rsid w:val="008207B7"/>
    <w:rsid w:val="00823709"/>
    <w:rsid w:val="00830082"/>
    <w:rsid w:val="00834E87"/>
    <w:rsid w:val="00837DDB"/>
    <w:rsid w:val="00840949"/>
    <w:rsid w:val="00852410"/>
    <w:rsid w:val="00854037"/>
    <w:rsid w:val="00854BA5"/>
    <w:rsid w:val="00855DED"/>
    <w:rsid w:val="00862994"/>
    <w:rsid w:val="0087011F"/>
    <w:rsid w:val="00874EFD"/>
    <w:rsid w:val="008900E0"/>
    <w:rsid w:val="00891A1C"/>
    <w:rsid w:val="00891A98"/>
    <w:rsid w:val="00897C7A"/>
    <w:rsid w:val="008A457C"/>
    <w:rsid w:val="008A70C9"/>
    <w:rsid w:val="008B13E9"/>
    <w:rsid w:val="008B4DD8"/>
    <w:rsid w:val="008B621E"/>
    <w:rsid w:val="008B709D"/>
    <w:rsid w:val="008C5404"/>
    <w:rsid w:val="008E34D3"/>
    <w:rsid w:val="0090541F"/>
    <w:rsid w:val="009140D7"/>
    <w:rsid w:val="00914779"/>
    <w:rsid w:val="00927EEB"/>
    <w:rsid w:val="00941C96"/>
    <w:rsid w:val="009467FA"/>
    <w:rsid w:val="00955D95"/>
    <w:rsid w:val="009660D6"/>
    <w:rsid w:val="00973BF1"/>
    <w:rsid w:val="00976076"/>
    <w:rsid w:val="009831F4"/>
    <w:rsid w:val="0098696E"/>
    <w:rsid w:val="009929F8"/>
    <w:rsid w:val="0099489E"/>
    <w:rsid w:val="009A3599"/>
    <w:rsid w:val="009B376E"/>
    <w:rsid w:val="009D36A8"/>
    <w:rsid w:val="009F3241"/>
    <w:rsid w:val="00A07B89"/>
    <w:rsid w:val="00A117A4"/>
    <w:rsid w:val="00A151F8"/>
    <w:rsid w:val="00A262DB"/>
    <w:rsid w:val="00A269F8"/>
    <w:rsid w:val="00A3626B"/>
    <w:rsid w:val="00A47704"/>
    <w:rsid w:val="00A607DB"/>
    <w:rsid w:val="00A75D5E"/>
    <w:rsid w:val="00A76561"/>
    <w:rsid w:val="00A946E6"/>
    <w:rsid w:val="00AA2B6C"/>
    <w:rsid w:val="00AB1FD2"/>
    <w:rsid w:val="00AB444F"/>
    <w:rsid w:val="00AC00BC"/>
    <w:rsid w:val="00AC3978"/>
    <w:rsid w:val="00AC48D4"/>
    <w:rsid w:val="00AC7EEB"/>
    <w:rsid w:val="00AE34D8"/>
    <w:rsid w:val="00AE5F1F"/>
    <w:rsid w:val="00AF5EAD"/>
    <w:rsid w:val="00B07708"/>
    <w:rsid w:val="00B22459"/>
    <w:rsid w:val="00B2331D"/>
    <w:rsid w:val="00B25708"/>
    <w:rsid w:val="00B444FD"/>
    <w:rsid w:val="00B45169"/>
    <w:rsid w:val="00B462B3"/>
    <w:rsid w:val="00B51448"/>
    <w:rsid w:val="00B60235"/>
    <w:rsid w:val="00B64557"/>
    <w:rsid w:val="00B6729D"/>
    <w:rsid w:val="00B774C2"/>
    <w:rsid w:val="00B904C6"/>
    <w:rsid w:val="00B945F3"/>
    <w:rsid w:val="00BA7031"/>
    <w:rsid w:val="00BB781D"/>
    <w:rsid w:val="00BC4C35"/>
    <w:rsid w:val="00BC619C"/>
    <w:rsid w:val="00BD0985"/>
    <w:rsid w:val="00BD0BC4"/>
    <w:rsid w:val="00C2014D"/>
    <w:rsid w:val="00C22B2C"/>
    <w:rsid w:val="00C37E8C"/>
    <w:rsid w:val="00C42CFE"/>
    <w:rsid w:val="00C53D9A"/>
    <w:rsid w:val="00C54BF4"/>
    <w:rsid w:val="00C5612E"/>
    <w:rsid w:val="00C61586"/>
    <w:rsid w:val="00C639BE"/>
    <w:rsid w:val="00C7508F"/>
    <w:rsid w:val="00C86AC8"/>
    <w:rsid w:val="00C96F81"/>
    <w:rsid w:val="00CB082A"/>
    <w:rsid w:val="00CD1248"/>
    <w:rsid w:val="00CE30B1"/>
    <w:rsid w:val="00CE7B90"/>
    <w:rsid w:val="00CF1E5A"/>
    <w:rsid w:val="00CF3D59"/>
    <w:rsid w:val="00D47221"/>
    <w:rsid w:val="00D50201"/>
    <w:rsid w:val="00D62048"/>
    <w:rsid w:val="00D6231D"/>
    <w:rsid w:val="00D64716"/>
    <w:rsid w:val="00D6555D"/>
    <w:rsid w:val="00D75057"/>
    <w:rsid w:val="00D76B36"/>
    <w:rsid w:val="00D84238"/>
    <w:rsid w:val="00D85956"/>
    <w:rsid w:val="00D93382"/>
    <w:rsid w:val="00DE118F"/>
    <w:rsid w:val="00DE3593"/>
    <w:rsid w:val="00DE3A0D"/>
    <w:rsid w:val="00DE4768"/>
    <w:rsid w:val="00E0053A"/>
    <w:rsid w:val="00E02B58"/>
    <w:rsid w:val="00E142E6"/>
    <w:rsid w:val="00E250C0"/>
    <w:rsid w:val="00E2714E"/>
    <w:rsid w:val="00E60484"/>
    <w:rsid w:val="00E61607"/>
    <w:rsid w:val="00E75C3B"/>
    <w:rsid w:val="00E80328"/>
    <w:rsid w:val="00E83C45"/>
    <w:rsid w:val="00E91CAD"/>
    <w:rsid w:val="00E940C7"/>
    <w:rsid w:val="00EA157C"/>
    <w:rsid w:val="00EA4EA9"/>
    <w:rsid w:val="00EA5101"/>
    <w:rsid w:val="00EA6C48"/>
    <w:rsid w:val="00EB0225"/>
    <w:rsid w:val="00EB39D3"/>
    <w:rsid w:val="00EB5C91"/>
    <w:rsid w:val="00EB62B4"/>
    <w:rsid w:val="00EC4A27"/>
    <w:rsid w:val="00EC5655"/>
    <w:rsid w:val="00EC6B32"/>
    <w:rsid w:val="00EC751A"/>
    <w:rsid w:val="00ED08D0"/>
    <w:rsid w:val="00ED7A9F"/>
    <w:rsid w:val="00EE4E1F"/>
    <w:rsid w:val="00EF2819"/>
    <w:rsid w:val="00EF3566"/>
    <w:rsid w:val="00EF3827"/>
    <w:rsid w:val="00F1483D"/>
    <w:rsid w:val="00F16ADF"/>
    <w:rsid w:val="00F242AD"/>
    <w:rsid w:val="00F3198E"/>
    <w:rsid w:val="00F477F4"/>
    <w:rsid w:val="00F507BB"/>
    <w:rsid w:val="00F516DF"/>
    <w:rsid w:val="00F60311"/>
    <w:rsid w:val="00F62550"/>
    <w:rsid w:val="00F64794"/>
    <w:rsid w:val="00F71E60"/>
    <w:rsid w:val="00F72D4E"/>
    <w:rsid w:val="00F75387"/>
    <w:rsid w:val="00F91BE5"/>
    <w:rsid w:val="00FA1365"/>
    <w:rsid w:val="00FB1AB5"/>
    <w:rsid w:val="00FC2E88"/>
    <w:rsid w:val="00FC3375"/>
    <w:rsid w:val="00FE0C92"/>
    <w:rsid w:val="00FE2289"/>
    <w:rsid w:val="00FF55B9"/>
    <w:rsid w:val="00FF5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02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55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55DE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344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4452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44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44521"/>
    <w:rPr>
      <w:rFonts w:cs="Times New Roman"/>
    </w:rPr>
  </w:style>
  <w:style w:type="character" w:styleId="Hyperlink">
    <w:name w:val="Hyperlink"/>
    <w:basedOn w:val="DefaultParagraphFont"/>
    <w:uiPriority w:val="99"/>
    <w:rsid w:val="009F324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445</Words>
  <Characters>2539</Characters>
  <Application>Microsoft Office Outlook</Application>
  <DocSecurity>0</DocSecurity>
  <Lines>0</Lines>
  <Paragraphs>0</Paragraphs>
  <ScaleCrop>false</ScaleCrop>
  <Company>ncy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Nejat GÜREL</dc:creator>
  <cp:keywords>www.sorubak.com</cp:keywords>
  <dc:description>www.sorubak.com</dc:description>
  <cp:lastModifiedBy>Dogan</cp:lastModifiedBy>
  <cp:revision>www.sorubak.com</cp:revision>
  <cp:lastPrinted>2013-09-20T21:30:00Z</cp:lastPrinted>
  <dcterms:created xsi:type="dcterms:W3CDTF">2013-09-22T13:12:00Z</dcterms:created>
  <dcterms:modified xsi:type="dcterms:W3CDTF">2013-09-26T07:53:00Z</dcterms:modified>
  <cp:category>www.sorubak.com</cp:category>
  <cp:version>www.sorubak.com</cp:version>
</cp:coreProperties>
</file>