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FB" w:rsidRDefault="002850FB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2850FB" w:rsidRPr="00730CE3" w:rsidRDefault="002850FB" w:rsidP="00D455DB">
      <w:pPr>
        <w:outlineLvl w:val="0"/>
        <w:rPr>
          <w:b/>
          <w:sz w:val="28"/>
          <w:szCs w:val="28"/>
        </w:rPr>
      </w:pPr>
      <w:r>
        <w:rPr>
          <w:rFonts w:ascii="ALFABET98" w:hAnsi="ALFABET98"/>
          <w:b/>
          <w:sz w:val="22"/>
          <w:szCs w:val="22"/>
        </w:rPr>
        <w:t xml:space="preserve">  </w:t>
      </w:r>
      <w:r w:rsidRPr="00730CE3">
        <w:rPr>
          <w:rFonts w:ascii="ALFABET98" w:hAnsi="ALFABET98"/>
          <w:b/>
          <w:sz w:val="28"/>
          <w:szCs w:val="28"/>
        </w:rPr>
        <w:t>Adı ve Soyadı:</w:t>
      </w:r>
      <w:r w:rsidRPr="00730CE3">
        <w:rPr>
          <w:b/>
          <w:sz w:val="28"/>
          <w:szCs w:val="28"/>
        </w:rPr>
        <w:t>……………</w:t>
      </w:r>
      <w:r w:rsidRPr="00730CE3">
        <w:rPr>
          <w:rFonts w:ascii="ALFABET98" w:hAnsi="ALFABET98"/>
          <w:b/>
          <w:sz w:val="28"/>
          <w:szCs w:val="28"/>
        </w:rPr>
        <w:t xml:space="preserve">                No:</w:t>
      </w:r>
      <w:r w:rsidRPr="00730CE3">
        <w:rPr>
          <w:b/>
          <w:sz w:val="28"/>
          <w:szCs w:val="28"/>
        </w:rPr>
        <w:t>………………</w:t>
      </w:r>
    </w:p>
    <w:p w:rsidR="002850FB" w:rsidRPr="00730CE3" w:rsidRDefault="002850FB" w:rsidP="00D455DB">
      <w:pPr>
        <w:outlineLvl w:val="0"/>
        <w:rPr>
          <w:b/>
          <w:sz w:val="28"/>
          <w:szCs w:val="28"/>
        </w:rPr>
      </w:pPr>
    </w:p>
    <w:p w:rsidR="002850FB" w:rsidRPr="00730CE3" w:rsidRDefault="002850FB" w:rsidP="00D455DB">
      <w:pPr>
        <w:outlineLvl w:val="0"/>
        <w:rPr>
          <w:b/>
          <w:sz w:val="28"/>
          <w:szCs w:val="28"/>
        </w:rPr>
      </w:pPr>
    </w:p>
    <w:p w:rsidR="002850FB" w:rsidRPr="00730CE3" w:rsidRDefault="002850FB" w:rsidP="00730CE3">
      <w:pPr>
        <w:jc w:val="center"/>
        <w:outlineLvl w:val="0"/>
        <w:rPr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Anneni adını yazarmısın?</w:t>
      </w: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  <w:hyperlink r:id="rId7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Babanın adını yazarmısın?</w:t>
      </w: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Hangi mahallede yaşıyorsun?</w:t>
      </w: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Kaç yaşındasın?</w:t>
      </w: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Fiziksel özelliklerini yazarmısın?</w:t>
      </w: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Bayrağımızda neler görüyorsun ve hangi renk olduğunu yazarmısın?</w:t>
      </w:r>
    </w:p>
    <w:p w:rsidR="002850FB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Sınıfımızın kaç kişi olduğunu sayıp yazarmısın?</w:t>
      </w: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F064B4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Hangi sınıfta okuduğunu yazarmısın?</w:t>
      </w:r>
    </w:p>
    <w:p w:rsidR="002850FB" w:rsidRPr="00F064B4" w:rsidRDefault="002850FB" w:rsidP="00F064B4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23 Nisan sana neyi hatırlatıyor yazarmısın?</w:t>
      </w: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  <w:lang w:eastAsia="en-US"/>
        </w:rPr>
        <w:t xml:space="preserve">  10-</w:t>
      </w:r>
      <w:r w:rsidRPr="00730CE3">
        <w:rPr>
          <w:rFonts w:ascii="ALFABET98" w:hAnsi="ALFABET98"/>
          <w:b/>
          <w:sz w:val="28"/>
          <w:szCs w:val="28"/>
        </w:rPr>
        <w:t>Atatürk kimdir?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4+5=         2+3=         5+5=         4+1=    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7+0=         6+7=         7+4=         8+9=    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16+0=        14+4=       12+2=        13+5=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4-2=         5-3=        9-4=        8-1=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9-0=        11-2=       13-3=       16-1=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15-5=       15-10=      18-9=      17-14=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S1) Otobüste 18 kişi vardı. 6 kişi durakta indi.</w:t>
      </w:r>
      <w:bookmarkStart w:id="0" w:name="_GoBack"/>
      <w:bookmarkEnd w:id="0"/>
      <w:r>
        <w:rPr>
          <w:rFonts w:ascii="ALFABET98" w:hAnsi="ALFABET98"/>
          <w:b/>
          <w:sz w:val="28"/>
          <w:szCs w:val="28"/>
        </w:rPr>
        <w:t xml:space="preserve"> Otobüste kaç kişi kaldı?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S2)  Defne’nin 8 tane tokası vardı. 5 tokada babası aldı. Defne’nin kaç tokası oldu?</w:t>
      </w:r>
    </w:p>
    <w:p w:rsidR="002850FB" w:rsidRDefault="002850FB">
      <w:pPr>
        <w:rPr>
          <w:sz w:val="22"/>
          <w:szCs w:val="22"/>
        </w:rPr>
      </w:pPr>
    </w:p>
    <w:p w:rsidR="002850FB" w:rsidRPr="001810F7" w:rsidRDefault="002850FB">
      <w:pPr>
        <w:rPr>
          <w:sz w:val="22"/>
          <w:szCs w:val="22"/>
        </w:rPr>
      </w:pPr>
      <w:hyperlink r:id="rId8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sectPr w:rsidR="002850FB" w:rsidRPr="001810F7" w:rsidSect="001810F7">
      <w:footerReference w:type="default" r:id="rId9"/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0" w:space="24" w:color="00B0F0"/>
        <w:left w:val="flowersDaisies" w:sz="10" w:space="24" w:color="00B0F0"/>
        <w:bottom w:val="flowersDaisies" w:sz="10" w:space="24" w:color="00B0F0"/>
        <w:right w:val="flowersDaisies" w:sz="10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0FB" w:rsidRDefault="002850FB" w:rsidP="001C1D72">
      <w:r>
        <w:separator/>
      </w:r>
    </w:p>
  </w:endnote>
  <w:endnote w:type="continuationSeparator" w:id="0">
    <w:p w:rsidR="002850FB" w:rsidRDefault="002850FB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FB" w:rsidRPr="00F846F1" w:rsidRDefault="002850FB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0FB" w:rsidRDefault="002850FB" w:rsidP="001C1D72">
      <w:r>
        <w:separator/>
      </w:r>
    </w:p>
  </w:footnote>
  <w:footnote w:type="continuationSeparator" w:id="0">
    <w:p w:rsidR="002850FB" w:rsidRDefault="002850FB" w:rsidP="001C1D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07F35"/>
    <w:multiLevelType w:val="hybridMultilevel"/>
    <w:tmpl w:val="D7AEDACC"/>
    <w:lvl w:ilvl="0" w:tplc="E92E0C4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C16"/>
    <w:rsid w:val="000C7A8C"/>
    <w:rsid w:val="000E6215"/>
    <w:rsid w:val="001810F7"/>
    <w:rsid w:val="0018541E"/>
    <w:rsid w:val="001C1D72"/>
    <w:rsid w:val="002850FB"/>
    <w:rsid w:val="002C666B"/>
    <w:rsid w:val="00321845"/>
    <w:rsid w:val="00562CE1"/>
    <w:rsid w:val="00626EEF"/>
    <w:rsid w:val="00696DDB"/>
    <w:rsid w:val="00705C16"/>
    <w:rsid w:val="00730CE3"/>
    <w:rsid w:val="007E0297"/>
    <w:rsid w:val="007F5470"/>
    <w:rsid w:val="00891F3D"/>
    <w:rsid w:val="008E323E"/>
    <w:rsid w:val="00982AEC"/>
    <w:rsid w:val="00A73145"/>
    <w:rsid w:val="00AB7490"/>
    <w:rsid w:val="00B10EEC"/>
    <w:rsid w:val="00B46B05"/>
    <w:rsid w:val="00BA5A82"/>
    <w:rsid w:val="00C100F0"/>
    <w:rsid w:val="00C50534"/>
    <w:rsid w:val="00CE2248"/>
    <w:rsid w:val="00D328F4"/>
    <w:rsid w:val="00D35910"/>
    <w:rsid w:val="00D455DB"/>
    <w:rsid w:val="00DC5732"/>
    <w:rsid w:val="00E0783E"/>
    <w:rsid w:val="00E07A33"/>
    <w:rsid w:val="00E356D1"/>
    <w:rsid w:val="00F064B4"/>
    <w:rsid w:val="00F846F1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5C16"/>
    <w:rPr>
      <w:rFonts w:ascii="Times New Roman" w:hAnsi="Times New Roman" w:cs="Times New Roman"/>
      <w:sz w:val="24"/>
      <w:szCs w:val="24"/>
      <w:lang w:eastAsia="tr-TR"/>
    </w:rPr>
  </w:style>
  <w:style w:type="paragraph" w:styleId="BodyText3">
    <w:name w:val="Body Text 3"/>
    <w:basedOn w:val="Normal"/>
    <w:link w:val="BodyText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05C16"/>
    <w:rPr>
      <w:rFonts w:ascii="Arial" w:hAnsi="Arial" w:cs="Arial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218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184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07A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146</Words>
  <Characters>836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Dogan</cp:lastModifiedBy>
  <cp:revision>3</cp:revision>
  <dcterms:created xsi:type="dcterms:W3CDTF">2013-09-11T09:17:00Z</dcterms:created>
  <dcterms:modified xsi:type="dcterms:W3CDTF">2013-09-13T20:24:00Z</dcterms:modified>
  <cp:category>www.sorubak.com</cp:category>
</cp:coreProperties>
</file>