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B8" w:rsidRDefault="00CC18B8" w:rsidP="00822B5B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2013 –2014 EĞİTİM ÖĞRETİM YILI</w:t>
      </w:r>
    </w:p>
    <w:p w:rsidR="00CC18B8" w:rsidRDefault="00CC18B8" w:rsidP="00822B5B">
      <w:pPr>
        <w:jc w:val="center"/>
        <w:rPr>
          <w:rFonts w:ascii="Times New Roman" w:hAnsi="Times New Roman"/>
          <w:b/>
          <w:color w:val="0070C0"/>
          <w:sz w:val="24"/>
          <w:szCs w:val="24"/>
        </w:rPr>
      </w:pPr>
      <w:r>
        <w:rPr>
          <w:rFonts w:ascii="Times New Roman" w:hAnsi="Times New Roman"/>
          <w:b/>
          <w:color w:val="0070C0"/>
          <w:sz w:val="24"/>
          <w:szCs w:val="24"/>
        </w:rPr>
        <w:t>HATAY / SAMANDAĞ – AKDENİZ İLKOKULU</w:t>
      </w:r>
    </w:p>
    <w:p w:rsidR="00CC18B8" w:rsidRDefault="00CC18B8" w:rsidP="00822B5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SINIFLAR İÇİN   PERFORMANS GÖREVİ- PROJE TARİHLERİ  </w:t>
      </w:r>
    </w:p>
    <w:p w:rsidR="00CC18B8" w:rsidRDefault="00CC18B8" w:rsidP="00822B5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VE </w:t>
      </w:r>
      <w:hyperlink r:id="rId5" w:history="1">
        <w:r w:rsidRPr="00E74B79">
          <w:rPr>
            <w:rStyle w:val="Hyperlink"/>
            <w:color w:val="000000"/>
          </w:rPr>
          <w:t>www.sorubak.com</w:t>
        </w:r>
      </w:hyperlink>
    </w:p>
    <w:p w:rsidR="00CC18B8" w:rsidRDefault="00CC18B8" w:rsidP="00822B5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ÜNİTELERİN DAĞILIMI VE SÜRELERİ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3889"/>
        <w:gridCol w:w="3426"/>
      </w:tblGrid>
      <w:tr w:rsidR="00CC18B8" w:rsidRPr="005C6E92" w:rsidTr="00822B5B">
        <w:tc>
          <w:tcPr>
            <w:tcW w:w="9867" w:type="dxa"/>
            <w:gridSpan w:val="3"/>
          </w:tcPr>
          <w:p w:rsidR="00CC18B8" w:rsidRPr="005C6E92" w:rsidRDefault="00CC18B8">
            <w:pPr>
              <w:rPr>
                <w:b/>
                <w:color w:val="FF0000"/>
                <w:sz w:val="28"/>
                <w:szCs w:val="28"/>
              </w:rPr>
            </w:pPr>
            <w:r w:rsidRPr="005C6E92">
              <w:rPr>
                <w:b/>
                <w:sz w:val="28"/>
                <w:szCs w:val="28"/>
              </w:rPr>
              <w:t xml:space="preserve">                          </w:t>
            </w:r>
            <w:r w:rsidRPr="005C6E92">
              <w:rPr>
                <w:b/>
                <w:color w:val="FF0000"/>
                <w:sz w:val="28"/>
                <w:szCs w:val="28"/>
              </w:rPr>
              <w:t>PERFORMANS  GÖREVİ  VE  PROJE   TARİHLERİ</w:t>
            </w:r>
          </w:p>
        </w:tc>
      </w:tr>
      <w:tr w:rsidR="00CC18B8" w:rsidRPr="005C6E92" w:rsidTr="00822B5B">
        <w:tc>
          <w:tcPr>
            <w:tcW w:w="2552" w:type="dxa"/>
          </w:tcPr>
          <w:p w:rsidR="00CC18B8" w:rsidRPr="005C6E92" w:rsidRDefault="00CC18B8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889" w:type="dxa"/>
          </w:tcPr>
          <w:p w:rsidR="00CC18B8" w:rsidRPr="005C6E92" w:rsidRDefault="00CC18B8" w:rsidP="00504388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C6E92">
              <w:rPr>
                <w:b/>
                <w:color w:val="00B050"/>
                <w:sz w:val="28"/>
                <w:szCs w:val="28"/>
              </w:rPr>
              <w:t>DÖNEM</w:t>
            </w:r>
          </w:p>
        </w:tc>
        <w:tc>
          <w:tcPr>
            <w:tcW w:w="3426" w:type="dxa"/>
          </w:tcPr>
          <w:p w:rsidR="00CC18B8" w:rsidRPr="005C6E92" w:rsidRDefault="00CC18B8" w:rsidP="00504388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C6E92">
              <w:rPr>
                <w:b/>
                <w:color w:val="00B050"/>
                <w:sz w:val="28"/>
                <w:szCs w:val="28"/>
              </w:rPr>
              <w:t>DÖNEM</w:t>
            </w:r>
          </w:p>
        </w:tc>
      </w:tr>
      <w:tr w:rsidR="00CC18B8" w:rsidRPr="005C6E92" w:rsidTr="00822B5B">
        <w:tc>
          <w:tcPr>
            <w:tcW w:w="2552" w:type="dxa"/>
          </w:tcPr>
          <w:p w:rsidR="00CC18B8" w:rsidRPr="005C6E92" w:rsidRDefault="00CC18B8">
            <w:pPr>
              <w:rPr>
                <w:b/>
                <w:sz w:val="28"/>
                <w:szCs w:val="28"/>
              </w:rPr>
            </w:pPr>
            <w:r w:rsidRPr="005C6E92">
              <w:rPr>
                <w:b/>
                <w:sz w:val="28"/>
                <w:szCs w:val="28"/>
              </w:rPr>
              <w:t>1.PERFORMANS</w:t>
            </w:r>
          </w:p>
        </w:tc>
        <w:tc>
          <w:tcPr>
            <w:tcW w:w="3889" w:type="dxa"/>
          </w:tcPr>
          <w:p w:rsidR="00CC18B8" w:rsidRPr="005C6E92" w:rsidRDefault="00CC18B8">
            <w:pPr>
              <w:rPr>
                <w:sz w:val="28"/>
                <w:szCs w:val="28"/>
              </w:rPr>
            </w:pPr>
            <w:r w:rsidRPr="005C6E92">
              <w:rPr>
                <w:sz w:val="28"/>
                <w:szCs w:val="28"/>
              </w:rPr>
              <w:t>11.11.2013 – 22.11.2013</w:t>
            </w:r>
          </w:p>
        </w:tc>
        <w:tc>
          <w:tcPr>
            <w:tcW w:w="3426" w:type="dxa"/>
          </w:tcPr>
          <w:p w:rsidR="00CC18B8" w:rsidRPr="005C6E92" w:rsidRDefault="00CC18B8">
            <w:pPr>
              <w:rPr>
                <w:sz w:val="28"/>
                <w:szCs w:val="28"/>
              </w:rPr>
            </w:pPr>
            <w:r w:rsidRPr="005C6E92">
              <w:rPr>
                <w:sz w:val="28"/>
                <w:szCs w:val="28"/>
              </w:rPr>
              <w:t>26.03.2014 –04.04.2014</w:t>
            </w:r>
          </w:p>
        </w:tc>
      </w:tr>
      <w:tr w:rsidR="00CC18B8" w:rsidRPr="005C6E92" w:rsidTr="00822B5B">
        <w:tc>
          <w:tcPr>
            <w:tcW w:w="2552" w:type="dxa"/>
          </w:tcPr>
          <w:p w:rsidR="00CC18B8" w:rsidRPr="005C6E92" w:rsidRDefault="00CC18B8">
            <w:pPr>
              <w:rPr>
                <w:b/>
                <w:color w:val="00B0F0"/>
                <w:sz w:val="28"/>
                <w:szCs w:val="28"/>
              </w:rPr>
            </w:pPr>
            <w:r w:rsidRPr="005C6E92">
              <w:rPr>
                <w:b/>
                <w:color w:val="00B0F0"/>
                <w:sz w:val="28"/>
                <w:szCs w:val="28"/>
              </w:rPr>
              <w:t>2.PERFIRMANS</w:t>
            </w:r>
          </w:p>
        </w:tc>
        <w:tc>
          <w:tcPr>
            <w:tcW w:w="3889" w:type="dxa"/>
          </w:tcPr>
          <w:p w:rsidR="00CC18B8" w:rsidRPr="005C6E92" w:rsidRDefault="00CC18B8">
            <w:pPr>
              <w:rPr>
                <w:sz w:val="28"/>
                <w:szCs w:val="28"/>
              </w:rPr>
            </w:pPr>
            <w:r w:rsidRPr="005C6E92">
              <w:rPr>
                <w:sz w:val="28"/>
                <w:szCs w:val="28"/>
              </w:rPr>
              <w:t>12.12.2013 – 20.12.2013</w:t>
            </w:r>
          </w:p>
        </w:tc>
        <w:tc>
          <w:tcPr>
            <w:tcW w:w="3426" w:type="dxa"/>
          </w:tcPr>
          <w:p w:rsidR="00CC18B8" w:rsidRPr="005C6E92" w:rsidRDefault="00CC18B8">
            <w:pPr>
              <w:rPr>
                <w:sz w:val="28"/>
                <w:szCs w:val="28"/>
              </w:rPr>
            </w:pPr>
            <w:r w:rsidRPr="005C6E92">
              <w:rPr>
                <w:sz w:val="28"/>
                <w:szCs w:val="28"/>
              </w:rPr>
              <w:t>02.05.2014 – 09.05.2014</w:t>
            </w:r>
          </w:p>
        </w:tc>
      </w:tr>
      <w:tr w:rsidR="00CC18B8" w:rsidRPr="005C6E92" w:rsidTr="00822B5B">
        <w:tc>
          <w:tcPr>
            <w:tcW w:w="2552" w:type="dxa"/>
          </w:tcPr>
          <w:p w:rsidR="00CC18B8" w:rsidRPr="005C6E92" w:rsidRDefault="00CC18B8">
            <w:pPr>
              <w:rPr>
                <w:b/>
                <w:color w:val="FF0000"/>
                <w:sz w:val="28"/>
                <w:szCs w:val="28"/>
              </w:rPr>
            </w:pPr>
            <w:r w:rsidRPr="005C6E92">
              <w:rPr>
                <w:b/>
                <w:color w:val="FF0000"/>
                <w:sz w:val="28"/>
                <w:szCs w:val="28"/>
              </w:rPr>
              <w:t>PROJELER</w:t>
            </w:r>
          </w:p>
        </w:tc>
        <w:tc>
          <w:tcPr>
            <w:tcW w:w="3889" w:type="dxa"/>
          </w:tcPr>
          <w:p w:rsidR="00CC18B8" w:rsidRPr="005C6E92" w:rsidRDefault="00CC18B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426" w:type="dxa"/>
          </w:tcPr>
          <w:p w:rsidR="00CC18B8" w:rsidRPr="005C6E92" w:rsidRDefault="00CC18B8" w:rsidP="00822B5B">
            <w:pPr>
              <w:pStyle w:val="ListParagraph"/>
              <w:numPr>
                <w:ilvl w:val="2"/>
                <w:numId w:val="2"/>
              </w:numPr>
              <w:rPr>
                <w:color w:val="FF0000"/>
                <w:sz w:val="28"/>
                <w:szCs w:val="28"/>
              </w:rPr>
            </w:pPr>
            <w:r w:rsidRPr="005C6E92">
              <w:rPr>
                <w:color w:val="FF0000"/>
                <w:sz w:val="28"/>
                <w:szCs w:val="28"/>
              </w:rPr>
              <w:t>– 30.05.2014</w:t>
            </w:r>
          </w:p>
        </w:tc>
      </w:tr>
    </w:tbl>
    <w:p w:rsidR="00CC18B8" w:rsidRDefault="00CC18B8"/>
    <w:p w:rsidR="00CC18B8" w:rsidRPr="00822B5B" w:rsidRDefault="00CC18B8">
      <w:pPr>
        <w:rPr>
          <w:b/>
          <w:color w:val="00B0F0"/>
        </w:rPr>
      </w:pPr>
      <w:r>
        <w:t xml:space="preserve">    </w:t>
      </w:r>
      <w:r w:rsidRPr="00822B5B">
        <w:rPr>
          <w:b/>
          <w:color w:val="00B0F0"/>
        </w:rPr>
        <w:t>2.SINIF HAYAT BİLGİSİ  DERSİ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130"/>
        <w:gridCol w:w="2130"/>
        <w:gridCol w:w="2130"/>
        <w:gridCol w:w="2649"/>
      </w:tblGrid>
      <w:tr w:rsidR="00CC18B8" w:rsidRPr="005C6E92" w:rsidTr="00822B5B">
        <w:trPr>
          <w:trHeight w:val="448"/>
        </w:trPr>
        <w:tc>
          <w:tcPr>
            <w:tcW w:w="2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TEMA  NO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TEMA  ADI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SÜRESİ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İŞ  GÜNÜ</w:t>
            </w:r>
          </w:p>
        </w:tc>
      </w:tr>
      <w:tr w:rsidR="00CC18B8" w:rsidRPr="005C6E92" w:rsidTr="00822B5B">
        <w:trPr>
          <w:trHeight w:val="1831"/>
        </w:trPr>
        <w:tc>
          <w:tcPr>
            <w:tcW w:w="2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1.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OKUL HEYECANIMIZ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16.09.2013  --</w:t>
            </w:r>
          </w:p>
          <w:p w:rsidR="00CC18B8" w:rsidRPr="005C6E92" w:rsidRDefault="00CC18B8" w:rsidP="00822B5B">
            <w:pPr>
              <w:rPr>
                <w:b/>
              </w:rPr>
            </w:pPr>
            <w:r w:rsidRPr="005C6E92">
              <w:rPr>
                <w:b/>
              </w:rPr>
              <w:t>20.12.2013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13 HAFTA</w:t>
            </w:r>
          </w:p>
        </w:tc>
      </w:tr>
      <w:tr w:rsidR="00CC18B8" w:rsidRPr="005C6E92" w:rsidTr="00822B5B">
        <w:trPr>
          <w:trHeight w:val="2306"/>
        </w:trPr>
        <w:tc>
          <w:tcPr>
            <w:tcW w:w="2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2.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BENİM EŞSİZ YUVAM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23.12.2013—</w:t>
            </w:r>
          </w:p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11.04.2014</w:t>
            </w:r>
          </w:p>
          <w:p w:rsidR="00CC18B8" w:rsidRPr="005C6E92" w:rsidRDefault="00CC18B8" w:rsidP="00504388">
            <w:pPr>
              <w:rPr>
                <w:b/>
              </w:rPr>
            </w:pPr>
          </w:p>
          <w:p w:rsidR="00CC18B8" w:rsidRPr="005C6E92" w:rsidRDefault="00CC18B8" w:rsidP="00504388">
            <w:pPr>
              <w:rPr>
                <w:b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14  HAFTA</w:t>
            </w:r>
          </w:p>
        </w:tc>
      </w:tr>
      <w:tr w:rsidR="00CC18B8" w:rsidRPr="005C6E92" w:rsidTr="00822B5B">
        <w:trPr>
          <w:trHeight w:val="2306"/>
        </w:trPr>
        <w:tc>
          <w:tcPr>
            <w:tcW w:w="2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3.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DÜN , BUGÜN , YARIN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14.04.2014—</w:t>
            </w:r>
          </w:p>
          <w:p w:rsidR="00CC18B8" w:rsidRPr="005C6E92" w:rsidRDefault="00CC18B8" w:rsidP="00822B5B">
            <w:pPr>
              <w:rPr>
                <w:b/>
              </w:rPr>
            </w:pPr>
            <w:r w:rsidRPr="005C6E92">
              <w:rPr>
                <w:b/>
              </w:rPr>
              <w:t>13.06.2014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rPr>
                <w:b/>
              </w:rPr>
            </w:pPr>
            <w:r w:rsidRPr="005C6E92">
              <w:rPr>
                <w:b/>
              </w:rPr>
              <w:t>9 HAFTA</w:t>
            </w:r>
          </w:p>
        </w:tc>
      </w:tr>
    </w:tbl>
    <w:p w:rsidR="00CC18B8" w:rsidRDefault="00CC18B8"/>
    <w:p w:rsidR="00CC18B8" w:rsidRPr="00822B5B" w:rsidRDefault="00CC18B8">
      <w:pPr>
        <w:rPr>
          <w:b/>
          <w:color w:val="FF0000"/>
        </w:rPr>
      </w:pPr>
      <w:r w:rsidRPr="00822B5B">
        <w:rPr>
          <w:b/>
          <w:color w:val="FF0000"/>
        </w:rPr>
        <w:t>2. SINIF  TÜRKÇE DERSİ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127"/>
        <w:gridCol w:w="2859"/>
        <w:gridCol w:w="2189"/>
        <w:gridCol w:w="2147"/>
      </w:tblGrid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TEMA  NO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TEMA ADI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SÜRESİ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İŞ GÜNÜ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BİREY VE TOPLUM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16.09.2013 –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11.10.2013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4 HAFTA</w:t>
            </w: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2.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ATATÜRK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14.10.2013—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22.11.2013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 xml:space="preserve"> 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5 HAFTA</w:t>
            </w: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3.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DEĞERLERİMİZ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25.11.2013—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20.12.2013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4 HAFTA</w:t>
            </w: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4.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HAYAL  GÜCÜ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23.12.2013 –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24.01.2014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 xml:space="preserve"> 5 HAFTA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  <w:color w:val="FF0000"/>
              </w:rPr>
            </w:pPr>
            <w:r w:rsidRPr="005C6E92">
              <w:rPr>
                <w:b/>
                <w:color w:val="FF0000"/>
              </w:rPr>
              <w:t>YARIYIL  TATİLİ</w:t>
            </w: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5.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GÜZEL ÜLKEM TÜRKİYE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10.02.2014—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07.03.2014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4HAFTA</w:t>
            </w: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6.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OYUN  VE SPOR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10.03.2014 –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04.04.2014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4 HAFTA</w:t>
            </w: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7.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SAĞLIK  VE ÇEVRE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07.04.2014 –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09.05.2014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5 HAFTA</w:t>
            </w:r>
          </w:p>
        </w:tc>
      </w:tr>
      <w:tr w:rsidR="00CC18B8" w:rsidRPr="005C6E92" w:rsidTr="00504388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8.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EĞİTSEL  VE SOSYAL ETKİNLİKLER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12.05.2014—</w:t>
            </w: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13.06.2014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</w:p>
          <w:p w:rsidR="00CC18B8" w:rsidRPr="005C6E92" w:rsidRDefault="00CC18B8" w:rsidP="00504388">
            <w:pPr>
              <w:pStyle w:val="ListParagraph"/>
              <w:spacing w:after="0"/>
              <w:rPr>
                <w:b/>
              </w:rPr>
            </w:pPr>
            <w:r w:rsidRPr="005C6E92">
              <w:rPr>
                <w:b/>
              </w:rPr>
              <w:t>5 HAFTA</w:t>
            </w:r>
          </w:p>
        </w:tc>
      </w:tr>
    </w:tbl>
    <w:bookmarkStart w:id="0" w:name="_GoBack"/>
    <w:bookmarkEnd w:id="0"/>
    <w:p w:rsidR="00CC18B8" w:rsidRDefault="00CC18B8">
      <w:r w:rsidRPr="00E74B79">
        <w:rPr>
          <w:color w:val="000000"/>
        </w:rPr>
        <w:fldChar w:fldCharType="begin"/>
      </w:r>
      <w:r w:rsidRPr="00E74B79">
        <w:rPr>
          <w:color w:val="000000"/>
        </w:rPr>
        <w:instrText xml:space="preserve"> HYPERLINK "http://www.sorubak.com" </w:instrText>
      </w:r>
      <w:r w:rsidRPr="00E74B79">
        <w:rPr>
          <w:color w:val="000000"/>
        </w:rPr>
      </w:r>
      <w:r w:rsidRPr="00E74B79">
        <w:rPr>
          <w:color w:val="000000"/>
        </w:rPr>
        <w:fldChar w:fldCharType="separate"/>
      </w:r>
      <w:r w:rsidRPr="00E74B79">
        <w:rPr>
          <w:rStyle w:val="Hyperlink"/>
          <w:color w:val="000000"/>
        </w:rPr>
        <w:t>www.sorubak.com</w:t>
      </w:r>
      <w:r w:rsidRPr="00E74B79">
        <w:rPr>
          <w:color w:val="000000"/>
        </w:rPr>
        <w:fldChar w:fldCharType="end"/>
      </w:r>
    </w:p>
    <w:p w:rsidR="00CC18B8" w:rsidRDefault="00CC18B8"/>
    <w:p w:rsidR="00CC18B8" w:rsidRDefault="00CC18B8"/>
    <w:p w:rsidR="00CC18B8" w:rsidRDefault="00CC18B8"/>
    <w:p w:rsidR="00CC18B8" w:rsidRDefault="00CC18B8"/>
    <w:p w:rsidR="00CC18B8" w:rsidRDefault="00CC18B8"/>
    <w:p w:rsidR="00CC18B8" w:rsidRDefault="00CC18B8"/>
    <w:p w:rsidR="00CC18B8" w:rsidRDefault="00CC18B8"/>
    <w:p w:rsidR="00CC18B8" w:rsidRDefault="00CC18B8"/>
    <w:p w:rsidR="00CC18B8" w:rsidRDefault="00CC18B8"/>
    <w:p w:rsidR="00CC18B8" w:rsidRDefault="00CC18B8"/>
    <w:p w:rsidR="00CC18B8" w:rsidRDefault="00CC18B8"/>
    <w:p w:rsidR="00CC18B8" w:rsidRPr="003A6AC0" w:rsidRDefault="00CC18B8" w:rsidP="003A6AC0">
      <w:pPr>
        <w:rPr>
          <w:b/>
          <w:color w:val="FF0000"/>
        </w:rPr>
      </w:pPr>
      <w:r w:rsidRPr="003A6AC0">
        <w:rPr>
          <w:b/>
          <w:color w:val="FF0000"/>
        </w:rPr>
        <w:t>3.SINIF   MATEMATİK  DERSİ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977"/>
        <w:gridCol w:w="3629"/>
        <w:gridCol w:w="2303"/>
        <w:gridCol w:w="2838"/>
      </w:tblGrid>
      <w:tr w:rsidR="00CC18B8" w:rsidRPr="005C6E92" w:rsidTr="003A6AC0"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ÜNİTE   NO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ÜNİTE ADI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SÜRESİ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İŞ GÜNÜ / SAAT</w:t>
            </w:r>
          </w:p>
        </w:tc>
      </w:tr>
      <w:tr w:rsidR="00CC18B8" w:rsidRPr="005C6E92" w:rsidTr="003A6AC0"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DOĞAL  SAYILAR-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UZUNLUKLARI  ÖLÇME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16.09.2013 –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01.11.2013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   6  HAFTA</w:t>
            </w:r>
          </w:p>
        </w:tc>
      </w:tr>
      <w:tr w:rsidR="00CC18B8" w:rsidRPr="005C6E92" w:rsidTr="003A6AC0"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DOĞ.SAY.TOPLAMA İŞL.-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DOĞ.SAY. ÇIKARMA İŞL.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04.11.2013 –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06.12.2013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  5 HAFTA</w:t>
            </w:r>
          </w:p>
        </w:tc>
      </w:tr>
      <w:tr w:rsidR="00CC18B8" w:rsidRPr="005C6E92" w:rsidTr="003A6AC0"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DOĞ.SAY. ÇARPMA İŞL.-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DOĞ.SAY. BÖLME İŞL.-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GRAFİK - TABLO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09.12.2013 –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 xml:space="preserve">24.01.2014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   7 HAFTA/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YARITIL TATİLİ</w:t>
            </w:r>
          </w:p>
        </w:tc>
      </w:tr>
      <w:tr w:rsidR="00CC18B8" w:rsidRPr="005C6E92" w:rsidTr="003A6AC0"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DOĞRU- DÜZLEM – NOKTA – AÇI- ÜÇGEN,KARE,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DİKDÖRTGEN VE ÇEMBER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10.02.2014 –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 xml:space="preserve">21.03.2014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CC18B8" w:rsidRPr="005C6E92" w:rsidTr="003A6AC0"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DÜZLEM – SİMETRİ-ÖRÜNTÜ VE SÜSLEMELER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ÇEVRE- ALAN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 xml:space="preserve">24.03.2014– 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16.05.2014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6E92">
              <w:rPr>
                <w:rFonts w:ascii="Times New Roman" w:hAnsi="Times New Roman"/>
                <w:color w:val="00B050"/>
                <w:sz w:val="24"/>
                <w:szCs w:val="24"/>
              </w:rPr>
              <w:t>8  HAFTA</w:t>
            </w:r>
          </w:p>
        </w:tc>
      </w:tr>
      <w:tr w:rsidR="00CC18B8" w:rsidRPr="005C6E92" w:rsidTr="003A6AC0"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E92">
              <w:rPr>
                <w:rFonts w:ascii="Times New Roman" w:hAnsi="Times New Roman"/>
                <w:b/>
                <w:sz w:val="24"/>
                <w:szCs w:val="24"/>
              </w:rPr>
              <w:t>KESİRLER – SIVILARI ÖLÇME- ZAMANI ÖLÇME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C6E92">
              <w:rPr>
                <w:rFonts w:ascii="Times New Roman" w:hAnsi="Times New Roman"/>
                <w:b/>
                <w:sz w:val="20"/>
                <w:szCs w:val="20"/>
              </w:rPr>
              <w:t>21.05.2014---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C6E92">
              <w:rPr>
                <w:rFonts w:ascii="Times New Roman" w:hAnsi="Times New Roman"/>
                <w:b/>
                <w:sz w:val="20"/>
                <w:szCs w:val="20"/>
              </w:rPr>
              <w:t>13.06.2014</w:t>
            </w: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  <w:p w:rsidR="00CC18B8" w:rsidRPr="005C6E92" w:rsidRDefault="00CC18B8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5C6E92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 xml:space="preserve"> 4 .HAFTA</w:t>
            </w:r>
          </w:p>
        </w:tc>
      </w:tr>
    </w:tbl>
    <w:p w:rsidR="00CC18B8" w:rsidRDefault="00CC18B8"/>
    <w:p w:rsidR="00CC18B8" w:rsidRDefault="00CC18B8"/>
    <w:p w:rsidR="00CC18B8" w:rsidRDefault="00CC18B8"/>
    <w:p w:rsidR="00CC18B8" w:rsidRPr="003A6AC0" w:rsidRDefault="00CC18B8">
      <w:pPr>
        <w:rPr>
          <w:color w:val="FF0000"/>
        </w:rPr>
      </w:pPr>
      <w:r w:rsidRPr="003A6AC0">
        <w:rPr>
          <w:color w:val="FF0000"/>
        </w:rPr>
        <w:t>ZİYA  FIRINCIOĞULLARI</w:t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  <w:t>SEDAT  DOĞAN</w:t>
      </w:r>
    </w:p>
    <w:p w:rsidR="00CC18B8" w:rsidRPr="003A6AC0" w:rsidRDefault="00CC18B8">
      <w:pPr>
        <w:rPr>
          <w:color w:val="FF0000"/>
        </w:rPr>
      </w:pPr>
      <w:r w:rsidRPr="003A6AC0">
        <w:rPr>
          <w:color w:val="FF0000"/>
        </w:rPr>
        <w:t>SINIF  ÖĞRETMENİ</w:t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</w:r>
      <w:r w:rsidRPr="003A6AC0">
        <w:rPr>
          <w:color w:val="FF0000"/>
        </w:rPr>
        <w:tab/>
        <w:t>OKUL  MÜDÜRÜ</w:t>
      </w:r>
    </w:p>
    <w:sectPr w:rsidR="00CC18B8" w:rsidRPr="003A6AC0" w:rsidSect="003A6AC0"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767"/>
    <w:multiLevelType w:val="multilevel"/>
    <w:tmpl w:val="5C442BFA"/>
    <w:lvl w:ilvl="0">
      <w:start w:val="2"/>
      <w:numFmt w:val="decimalZero"/>
      <w:lvlText w:val="%1"/>
      <w:lvlJc w:val="left"/>
      <w:pPr>
        <w:ind w:left="1320" w:hanging="1320"/>
      </w:pPr>
      <w:rPr>
        <w:rFonts w:cs="Times New Roman" w:hint="default"/>
      </w:rPr>
    </w:lvl>
    <w:lvl w:ilvl="1">
      <w:start w:val="5"/>
      <w:numFmt w:val="decimalZero"/>
      <w:lvlText w:val="%1.%2"/>
      <w:lvlJc w:val="left"/>
      <w:pPr>
        <w:ind w:left="1320" w:hanging="1320"/>
      </w:pPr>
      <w:rPr>
        <w:rFonts w:cs="Times New Roman" w:hint="default"/>
      </w:rPr>
    </w:lvl>
    <w:lvl w:ilvl="2">
      <w:start w:val="2012"/>
      <w:numFmt w:val="decimal"/>
      <w:lvlText w:val="%1.%2.%3"/>
      <w:lvlJc w:val="left"/>
      <w:pPr>
        <w:ind w:left="1320" w:hanging="13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20" w:hanging="13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3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320" w:hanging="13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32D555C7"/>
    <w:multiLevelType w:val="hybridMultilevel"/>
    <w:tmpl w:val="964ED854"/>
    <w:lvl w:ilvl="0" w:tplc="A5E2442A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B5B"/>
    <w:rsid w:val="000227D6"/>
    <w:rsid w:val="00051AA5"/>
    <w:rsid w:val="0012747D"/>
    <w:rsid w:val="001946C2"/>
    <w:rsid w:val="002B2664"/>
    <w:rsid w:val="002D0F83"/>
    <w:rsid w:val="003A6AC0"/>
    <w:rsid w:val="00483CEF"/>
    <w:rsid w:val="00504388"/>
    <w:rsid w:val="005C6E92"/>
    <w:rsid w:val="00822B5B"/>
    <w:rsid w:val="008F4A45"/>
    <w:rsid w:val="00CC18B8"/>
    <w:rsid w:val="00E74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2B5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51A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20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294</Words>
  <Characters>1681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2013-09-15T07:41:00Z</dcterms:created>
  <dcterms:modified xsi:type="dcterms:W3CDTF">2013-09-18T05:56:00Z</dcterms:modified>
  <cp:category>www.sorubak.com</cp:category>
</cp:coreProperties>
</file>