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D1E" w:rsidRPr="008F098C" w:rsidRDefault="004E3D1E">
      <w:pPr>
        <w:rPr>
          <w:b/>
          <w:bCs/>
          <w:i/>
          <w:iCs/>
          <w:sz w:val="36"/>
          <w:szCs w:val="36"/>
        </w:rPr>
      </w:pPr>
      <w:r w:rsidRPr="008F098C">
        <w:rPr>
          <w:b/>
          <w:bCs/>
          <w:i/>
          <w:iCs/>
          <w:sz w:val="36"/>
          <w:szCs w:val="36"/>
        </w:rPr>
        <w:t>2007-2008 EĞİTİM ÖĞRETİM YILI ARIL İLKÖĞRETİM OKULU  VELİ TOPLANTI TUTANAĞI</w:t>
      </w:r>
    </w:p>
    <w:p w:rsidR="004E3D1E" w:rsidRDefault="004E3D1E"/>
    <w:p w:rsidR="004E3D1E" w:rsidRDefault="004E3D1E"/>
    <w:p w:rsidR="004E3D1E" w:rsidRDefault="004E3D1E">
      <w:r>
        <w:t>TOPLANTI YERİ:2/A SINIFI</w:t>
      </w:r>
    </w:p>
    <w:p w:rsidR="004E3D1E" w:rsidRDefault="004E3D1E">
      <w:r>
        <w:t>TOPLANTI TARİHİ:25.09.2007</w:t>
      </w:r>
    </w:p>
    <w:p w:rsidR="004E3D1E" w:rsidRDefault="004E3D1E">
      <w:pPr>
        <w:rPr>
          <w:b/>
          <w:bCs/>
          <w:i/>
          <w:iCs/>
          <w:sz w:val="32"/>
          <w:szCs w:val="32"/>
        </w:rPr>
      </w:pPr>
    </w:p>
    <w:p w:rsidR="004E3D1E" w:rsidRDefault="004E3D1E">
      <w:pPr>
        <w:rPr>
          <w:b/>
          <w:bCs/>
          <w:i/>
          <w:iCs/>
          <w:sz w:val="32"/>
          <w:szCs w:val="32"/>
        </w:rPr>
      </w:pPr>
    </w:p>
    <w:p w:rsidR="004E3D1E" w:rsidRDefault="004E3D1E">
      <w:pPr>
        <w:rPr>
          <w:b/>
          <w:bCs/>
          <w:i/>
          <w:iCs/>
          <w:sz w:val="32"/>
          <w:szCs w:val="32"/>
        </w:rPr>
      </w:pPr>
    </w:p>
    <w:p w:rsidR="004E3D1E" w:rsidRPr="008F098C" w:rsidRDefault="004E3D1E">
      <w:pPr>
        <w:rPr>
          <w:b/>
          <w:bCs/>
          <w:i/>
          <w:iCs/>
          <w:sz w:val="32"/>
          <w:szCs w:val="32"/>
        </w:rPr>
      </w:pPr>
      <w:r w:rsidRPr="008F098C">
        <w:rPr>
          <w:b/>
          <w:bCs/>
          <w:i/>
          <w:iCs/>
          <w:sz w:val="32"/>
          <w:szCs w:val="32"/>
        </w:rPr>
        <w:t>GÜNDEM MADDELERİ</w:t>
      </w:r>
    </w:p>
    <w:p w:rsidR="004E3D1E" w:rsidRDefault="004E3D1E">
      <w:r>
        <w:t>1-OKULA GELİŞ GİDİŞ SAATLERİ</w:t>
      </w:r>
    </w:p>
    <w:p w:rsidR="004E3D1E" w:rsidRDefault="004E3D1E">
      <w:r>
        <w:t>2-OKUL İHTİYAÇLARININ GİDERİLMESİ</w:t>
      </w:r>
    </w:p>
    <w:p w:rsidR="004E3D1E" w:rsidRDefault="004E3D1E">
      <w:r>
        <w:t>3-KİŞİSEL BAKIM VE TEMİZLİK ALIŞKANLIĞI GELİŞTİRME İÇİN YAPABİLECEK İŞLER</w:t>
      </w:r>
    </w:p>
    <w:p w:rsidR="004E3D1E" w:rsidRDefault="004E3D1E">
      <w:r>
        <w:t>4-BİLİNÇLİ TÜKETİCİLİK</w:t>
      </w:r>
    </w:p>
    <w:p w:rsidR="004E3D1E" w:rsidRDefault="004E3D1E">
      <w:r>
        <w:t>5-ÜRÜN DOSYALARI VELİYE DÜŞEN GÖREVLER</w:t>
      </w:r>
    </w:p>
    <w:p w:rsidR="004E3D1E" w:rsidRDefault="004E3D1E">
      <w:r>
        <w:t>6-DERS KİTAPLARI</w:t>
      </w:r>
    </w:p>
    <w:p w:rsidR="004E3D1E" w:rsidRDefault="004E3D1E">
      <w:r>
        <w:t>7-DERS PROĞRAMINA GÖRE ÇANTA DÜZENLEME</w:t>
      </w:r>
    </w:p>
    <w:p w:rsidR="004E3D1E" w:rsidRDefault="004E3D1E">
      <w:r>
        <w:t>8-ÇALIŞMA PROGRAMI</w:t>
      </w:r>
    </w:p>
    <w:p w:rsidR="004E3D1E" w:rsidRDefault="004E3D1E">
      <w:r>
        <w:t>9-PERFORMANS,PROJELER  VE EV ÖDEVLERİ</w:t>
      </w:r>
    </w:p>
    <w:p w:rsidR="004E3D1E" w:rsidRDefault="004E3D1E">
      <w:r>
        <w:t>10-ÇOCUKLARLA İLGİLENME ÇEVREDE GELİŞEN OLUMSUZ OLAYLAR</w:t>
      </w:r>
    </w:p>
    <w:p w:rsidR="004E3D1E" w:rsidRDefault="004E3D1E">
      <w:r>
        <w:t>11-EBEVEYNLERİN DİKKAT ETMESİ GEREKEN HUSUSLAR</w:t>
      </w:r>
    </w:p>
    <w:p w:rsidR="004E3D1E" w:rsidRDefault="004E3D1E">
      <w:r>
        <w:t>12-DİLEK VE TEMENNİLER</w:t>
      </w:r>
    </w:p>
    <w:p w:rsidR="004E3D1E" w:rsidRDefault="004E3D1E"/>
    <w:p w:rsidR="004E3D1E" w:rsidRDefault="004E3D1E">
      <w:r>
        <w:t>25.09.2007 Salı günü 2/A sınıfında velilerle yapılan toplantıda;</w:t>
      </w:r>
    </w:p>
    <w:p w:rsidR="004E3D1E" w:rsidRDefault="004E3D1E">
      <w:r>
        <w:t>1-Okulumuzun normal eğitim yaptığı bu sebeple sabah 8:30’da derslerin başladığı,öğlen12:00 ile13:20 arası yemeğe gidildiği öğlen13:30ile 15:00 arası ders yapıldığı velilere anlatıldı.Buna göre öğrencileri ders başlamadan 10’önce okula göndermeleri söylendi.</w:t>
      </w:r>
    </w:p>
    <w:p w:rsidR="004E3D1E" w:rsidRDefault="004E3D1E">
      <w:r>
        <w:t>2-Öğrencilerinin okul ihtiyaçlarının en kısa sürede tamamlanıp derslere devamlılıklarının sağlanması istendi.</w:t>
      </w:r>
    </w:p>
    <w:p w:rsidR="004E3D1E" w:rsidRDefault="004E3D1E">
      <w:r>
        <w:t>3-Öğrencilerin banyolarının düzenli yaptırılması,tırnaklarının haftada bir kez kesilmesi yemeklerden önce ve sonra ellerini mutlaka yıkaması gerektiği velilere anlatılarak bunun alışkanlık haline dönüşmesi için üzerinde önemle durulması belirtildi.Hastalık durumunda sınıf öğretmeninin bilgilendirilmesi kararlaştırıldı.</w:t>
      </w:r>
    </w:p>
    <w:p w:rsidR="004E3D1E" w:rsidRDefault="004E3D1E">
      <w:r>
        <w:t>4-Öğrencilerin kahvaltı,öğlen ve akşam yemeklerini düzenli yemeleri,bunun öğrencilerin fiziksel gelişimi için son derece önemli olduğu anlatıldı.Düzensiz beslenen öğrencilerin bakkaldan sağlıksız yiyecekler aldığı bunun son derece tehlikeli olduğu anlatıldı.Velilerden gelen öneriler üzerine beslenmelerini annelerinin hazırlamasının doğru olacağı karalaştırıldı.</w:t>
      </w:r>
    </w:p>
    <w:p w:rsidR="004E3D1E" w:rsidRDefault="004E3D1E" w:rsidP="005120E5">
      <w:r>
        <w:t>5-Her yıl derslerle ilgili bir ürün dosyası tutulduğu bu dosyaların öğrencilerin bilgi,beceri ve alışkanlıkları açısından önemi veliye anlatıldı.Velilere dosya hazırlama süreci içerisinde öğrencilere yardım etmeleri istendi.</w:t>
      </w:r>
    </w:p>
    <w:p w:rsidR="004E3D1E" w:rsidRDefault="004E3D1E" w:rsidP="005120E5">
      <w:r>
        <w:t>6-Ders kitapları bu yılda devlet tarafından verildiği,ancak okumayı hızlandırmak ve geliştirmek amacıyla ancak hikaye kitapları alınabileceği söylendi</w:t>
      </w:r>
    </w:p>
    <w:p w:rsidR="004E3D1E" w:rsidRDefault="004E3D1E" w:rsidP="005120E5">
      <w:r>
        <w:t>7-Haftalık ders programı doğrultusunda çantayı evde düzenlemeleri gerekmeyen malzemeyi evde tutmaları ve bu işin düzenli yapılması gerektiği aksi halde unutulan ders araçları nedeniyle dersten geri kaldığı veliye anlatıldı.Öğrenciye bu hususta yardım etmeleri istendi.</w:t>
      </w:r>
    </w:p>
    <w:p w:rsidR="004E3D1E" w:rsidRDefault="004E3D1E" w:rsidP="005120E5">
      <w:r>
        <w:t>8-Her ebeveynin kendi çocuğunu daha iyi tanıdığı bu nedenle onlara daha iyi yardımcı olacağı anlatıldı.Öğrenciyle sınıfta, okul saatinin dışında kalan zamanını planladığımız anlatıldı.Ancak her kişinin farklı özellikleri olduğu, ders başarısının düzenli bir tekrardan geçtiği de göz önünde tutulursa,evde hazırlanacak bir çalışma programının alışkanlık haline gelmesi ileriki hayatında da bu günün işini yarına bırakmamasını öğreteceği için önem taşıdığı anlatılarak,bu programı evde birlikte hazırlamalarına karar verildi.</w:t>
      </w:r>
    </w:p>
    <w:p w:rsidR="004E3D1E" w:rsidRDefault="004E3D1E" w:rsidP="005120E5">
      <w:r>
        <w:t>9-Öğrencilerin hazırladığı proje,performans ödevleri çocuğun bilgi ve becerilerini arttırdığı bu nedenle önemli olduğu anlatıldı. Evde bu ödevler hazırlanırken öğrencilere yardımcı olmaları istendi.Ayrıca verilen ev ödevleri, tekrar yapılınca akılda kaldığı anlatıldı.Ev ödevlerini yapmalarına yardım etmeleri kararlaştırıldı.</w:t>
      </w:r>
    </w:p>
    <w:p w:rsidR="004E3D1E" w:rsidRDefault="004E3D1E" w:rsidP="00B8540F">
      <w:r>
        <w:t>10-Bazı öğrencilerin zamanında evden okula okuldan eve gitmediği belirlendiğini öğrenciyi,çevrede gelişebilecek olaylara karşı uyarılması ,zamanında geliş gidişlerinin kontrol edilmesi istendi.</w:t>
      </w:r>
    </w:p>
    <w:p w:rsidR="004E3D1E" w:rsidRDefault="004E3D1E" w:rsidP="00B8540F">
      <w:r>
        <w:t>11-Bazen anne babanın çocuğun önünde birbirlerine karşı yanlış yaklaşım gösterdikleri bunuda çocuğun sınıfa olumsuz yansıttığı anlatıldı.Anna babanın çocuk önünde birbirlerine karşı davranışlarına daha dikkat etmeleri kararlaştırıldı.</w:t>
      </w:r>
    </w:p>
    <w:p w:rsidR="004E3D1E" w:rsidRDefault="004E3D1E" w:rsidP="00B8540F">
      <w:r>
        <w:t>12-Yeni eğitim öğretim yılının hayırlı olması dileğiyle toplatıya son verildi.</w:t>
      </w:r>
    </w:p>
    <w:p w:rsidR="004E3D1E" w:rsidRPr="00B8540F" w:rsidRDefault="004E3D1E" w:rsidP="00B8540F"/>
    <w:p w:rsidR="004E3D1E" w:rsidRDefault="004E3D1E" w:rsidP="00B8540F"/>
    <w:p w:rsidR="004E3D1E" w:rsidRPr="00B8540F" w:rsidRDefault="004E3D1E" w:rsidP="00B8540F">
      <w:r>
        <w:t>NİLGÜN ARSLAN                                                                              M.KEMAL ARSLAN</w:t>
      </w:r>
    </w:p>
    <w:sectPr w:rsidR="004E3D1E" w:rsidRPr="00B8540F" w:rsidSect="0090395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D1E" w:rsidRDefault="004E3D1E" w:rsidP="00B8540F">
      <w:pPr>
        <w:spacing w:after="0" w:line="240" w:lineRule="auto"/>
      </w:pPr>
      <w:r>
        <w:separator/>
      </w:r>
    </w:p>
  </w:endnote>
  <w:endnote w:type="continuationSeparator" w:id="1">
    <w:p w:rsidR="004E3D1E" w:rsidRDefault="004E3D1E" w:rsidP="00B854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A2"/>
    <w:family w:val="roman"/>
    <w:pitch w:val="variable"/>
    <w:sig w:usb0="00000287" w:usb1="00000000"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D1E" w:rsidRDefault="004E3D1E" w:rsidP="00B8540F">
      <w:pPr>
        <w:spacing w:after="0" w:line="240" w:lineRule="auto"/>
      </w:pPr>
      <w:r>
        <w:separator/>
      </w:r>
    </w:p>
  </w:footnote>
  <w:footnote w:type="continuationSeparator" w:id="1">
    <w:p w:rsidR="004E3D1E" w:rsidRDefault="004E3D1E" w:rsidP="00B8540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25E2"/>
    <w:rsid w:val="000C7BA6"/>
    <w:rsid w:val="001242E9"/>
    <w:rsid w:val="002531E5"/>
    <w:rsid w:val="00280619"/>
    <w:rsid w:val="004B25E2"/>
    <w:rsid w:val="004E3D1E"/>
    <w:rsid w:val="005120E5"/>
    <w:rsid w:val="00541012"/>
    <w:rsid w:val="005A6B4F"/>
    <w:rsid w:val="008F098C"/>
    <w:rsid w:val="00903955"/>
    <w:rsid w:val="00B8540F"/>
    <w:rsid w:val="00E96690"/>
    <w:rsid w:val="00F316B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Georgia" w:hAnsi="Georgia"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955"/>
    <w:pPr>
      <w:spacing w:after="200" w:line="276" w:lineRule="auto"/>
    </w:pPr>
    <w:rPr>
      <w:rFonts w:cs="Georgia"/>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8540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8540F"/>
  </w:style>
  <w:style w:type="paragraph" w:styleId="Footer">
    <w:name w:val="footer"/>
    <w:basedOn w:val="Normal"/>
    <w:link w:val="FooterChar"/>
    <w:uiPriority w:val="99"/>
    <w:semiHidden/>
    <w:rsid w:val="00B8540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B854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570</Words>
  <Characters>3249</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key</cp:lastModifiedBy>
  <cp:revision>www.sorubak.com</cp:revision>
  <dcterms:created xsi:type="dcterms:W3CDTF">2008-02-24T10:43:00Z</dcterms:created>
  <dcterms:modified xsi:type="dcterms:W3CDTF">2008-02-24T10:43:00Z</dcterms:modified>
  <cp:category>www.sorubak.com</cp:category>
  <cp:contentType>www.sorubak.com</cp:contentType>
  <cp:contentStatus>www.sorubak.com</cp:contentStatus>
  <cp:version>www.sorubak.com</cp:version>
</cp:coreProperties>
</file>