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B2" w:rsidRPr="00913730" w:rsidRDefault="00436AB2" w:rsidP="00913730">
      <w:pPr>
        <w:pStyle w:val="NoSpacing"/>
        <w:jc w:val="center"/>
        <w:rPr>
          <w:b/>
          <w:sz w:val="28"/>
        </w:rPr>
      </w:pPr>
      <w:r w:rsidRPr="00913730">
        <w:rPr>
          <w:b/>
          <w:sz w:val="28"/>
        </w:rPr>
        <w:t>201</w:t>
      </w:r>
      <w:r>
        <w:rPr>
          <w:b/>
          <w:sz w:val="28"/>
        </w:rPr>
        <w:t>3</w:t>
      </w:r>
      <w:r w:rsidRPr="00913730">
        <w:rPr>
          <w:b/>
          <w:sz w:val="28"/>
        </w:rPr>
        <w:t>-201</w:t>
      </w:r>
      <w:r>
        <w:rPr>
          <w:b/>
          <w:sz w:val="28"/>
        </w:rPr>
        <w:t>4</w:t>
      </w:r>
      <w:r w:rsidRPr="00913730">
        <w:rPr>
          <w:b/>
          <w:sz w:val="28"/>
        </w:rPr>
        <w:t xml:space="preserve"> Eğitim Yılı</w:t>
      </w:r>
    </w:p>
    <w:p w:rsidR="00436AB2" w:rsidRDefault="00436AB2" w:rsidP="00913730">
      <w:pPr>
        <w:pStyle w:val="NoSpacing"/>
        <w:ind w:firstLine="360"/>
      </w:pPr>
      <w:r>
        <w:t>Değerli velimiz öncelikle kaliteli malzeme almak hem sizler için ve hem de çocuklarımız için çok daha iyi olacaktır. Konuya göstereceğiniz duyarlılıktan dolayı şimdiden teşekkür ederiz. Yeni Eğitim- Öğretim yılının hepimize hayırlı olmasını diliyorum.</w:t>
      </w:r>
    </w:p>
    <w:p w:rsidR="00436AB2" w:rsidRPr="00AE4978" w:rsidRDefault="00436AB2" w:rsidP="00913730">
      <w:pPr>
        <w:pStyle w:val="NoSpacing"/>
        <w:shd w:val="clear" w:color="auto" w:fill="808080"/>
        <w:ind w:left="360"/>
        <w:jc w:val="center"/>
        <w:rPr>
          <w:b/>
          <w:color w:val="F2F2F2"/>
          <w:sz w:val="28"/>
        </w:rPr>
      </w:pPr>
      <w:r>
        <w:rPr>
          <w:b/>
          <w:color w:val="F2F2F2"/>
          <w:sz w:val="28"/>
        </w:rPr>
        <w:t>2</w:t>
      </w:r>
      <w:r w:rsidRPr="00AE4978">
        <w:rPr>
          <w:b/>
          <w:color w:val="F2F2F2"/>
          <w:sz w:val="28"/>
        </w:rPr>
        <w:t>.Sınıf İhtiyaç Listem</w:t>
      </w:r>
      <w:r>
        <w:rPr>
          <w:b/>
          <w:color w:val="F2F2F2"/>
          <w:sz w:val="28"/>
        </w:rPr>
        <w:t>iz</w:t>
      </w:r>
      <w:r w:rsidRPr="00AE4978">
        <w:rPr>
          <w:b/>
          <w:color w:val="F2F2F2"/>
          <w:sz w:val="28"/>
        </w:rPr>
        <w:t>:</w:t>
      </w:r>
    </w:p>
    <w:p w:rsidR="00436AB2" w:rsidRDefault="00436AB2" w:rsidP="00913730">
      <w:pPr>
        <w:pStyle w:val="NoSpacing"/>
        <w:tabs>
          <w:tab w:val="left" w:pos="426"/>
        </w:tabs>
        <w:spacing w:line="312" w:lineRule="auto"/>
        <w:rPr>
          <w:rFonts w:ascii="Arial" w:hAnsi="Arial" w:cs="Arial"/>
        </w:rPr>
      </w:pP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Kılavuz çizgili</w:t>
      </w:r>
      <w:r>
        <w:rPr>
          <w:rFonts w:ascii="Arial" w:hAnsi="Arial" w:cs="Arial"/>
        </w:rPr>
        <w:t>,</w:t>
      </w:r>
      <w:r w:rsidRPr="00D51684">
        <w:rPr>
          <w:rFonts w:ascii="Arial" w:hAnsi="Arial" w:cs="Arial"/>
        </w:rPr>
        <w:t xml:space="preserve"> güzel yazı defteri  </w:t>
      </w:r>
      <w:r>
        <w:rPr>
          <w:rFonts w:ascii="Arial" w:hAnsi="Arial" w:cs="Arial"/>
        </w:rPr>
        <w:t xml:space="preserve">-büyük boy  (1 </w:t>
      </w:r>
      <w:r w:rsidRPr="00D51684">
        <w:rPr>
          <w:rFonts w:ascii="Arial" w:hAnsi="Arial" w:cs="Arial"/>
        </w:rPr>
        <w:t>adet)</w:t>
      </w:r>
    </w:p>
    <w:p w:rsidR="00436AB2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F47870">
        <w:rPr>
          <w:rFonts w:ascii="Arial" w:hAnsi="Arial" w:cs="Arial"/>
        </w:rPr>
        <w:t xml:space="preserve">Büyük boy Çizgili defter  60 yaprak </w:t>
      </w:r>
      <w:r>
        <w:rPr>
          <w:rFonts w:ascii="Arial" w:hAnsi="Arial" w:cs="Arial"/>
        </w:rPr>
        <w:t>1</w:t>
      </w:r>
      <w:r w:rsidRPr="00F47870">
        <w:rPr>
          <w:rFonts w:ascii="Arial" w:hAnsi="Arial" w:cs="Arial"/>
        </w:rPr>
        <w:t xml:space="preserve"> Adet</w:t>
      </w:r>
    </w:p>
    <w:p w:rsidR="00436AB2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Büyük boy </w:t>
      </w:r>
      <w:r w:rsidRPr="00F47870">
        <w:rPr>
          <w:rFonts w:ascii="Arial" w:hAnsi="Arial" w:cs="Arial"/>
        </w:rPr>
        <w:t>Matematik defteri (kareli) 60 yaprak (1 Adet)</w:t>
      </w:r>
    </w:p>
    <w:p w:rsidR="00436AB2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 xml:space="preserve"> Resim defteri  Orta boy (30 yaprak) (</w:t>
      </w:r>
      <w:r>
        <w:rPr>
          <w:rFonts w:ascii="Arial" w:hAnsi="Arial" w:cs="Arial"/>
        </w:rPr>
        <w:t>1</w:t>
      </w:r>
      <w:r w:rsidRPr="00D51684">
        <w:rPr>
          <w:rFonts w:ascii="Arial" w:hAnsi="Arial" w:cs="Arial"/>
        </w:rPr>
        <w:t xml:space="preserve"> adet)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40 yaprak çizgili İngilizce defteri(büyük boy)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Kaliteli kırmızı kurşun kalem (2 adet)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Kaliteli silgi (kesinlikle kokulu olmasın)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Kalem tıraşı-</w:t>
      </w:r>
      <w:r>
        <w:rPr>
          <w:rFonts w:ascii="Arial" w:hAnsi="Arial" w:cs="Arial"/>
        </w:rPr>
        <w:t>m</w:t>
      </w:r>
      <w:r w:rsidRPr="00D51684">
        <w:rPr>
          <w:rFonts w:ascii="Arial" w:hAnsi="Arial" w:cs="Arial"/>
        </w:rPr>
        <w:t>ümkünse iyisi olsun-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Ucu yuvarlak makas</w:t>
      </w:r>
      <w:r>
        <w:rPr>
          <w:rFonts w:ascii="Arial" w:hAnsi="Arial" w:cs="Arial"/>
        </w:rPr>
        <w:t>(önceki yıllarda olanlar yeterli)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Yapıştırıc</w:t>
      </w:r>
      <w:r>
        <w:rPr>
          <w:rFonts w:ascii="Arial" w:hAnsi="Arial" w:cs="Arial"/>
        </w:rPr>
        <w:t>ı -stick yapıştırıcı-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12 Adet kuru boya (uzun olanlardan)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12 Adet Pastel boya –silinebilir olandan-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Sulu boya</w:t>
      </w:r>
    </w:p>
    <w:p w:rsidR="00436AB2" w:rsidRDefault="00436AB2" w:rsidP="00F4787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Türkçe Sözlük-İlköğretim-Resimli olanlar daha iyi olur.</w:t>
      </w:r>
    </w:p>
    <w:p w:rsidR="00436AB2" w:rsidRPr="00F47870" w:rsidRDefault="00436AB2" w:rsidP="00F4787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Deyimler ve Atasözleri Sözlüğü</w:t>
      </w:r>
    </w:p>
    <w:p w:rsidR="00436AB2" w:rsidRPr="00D51684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Sunu dosyası.</w:t>
      </w:r>
      <w:r>
        <w:rPr>
          <w:rFonts w:ascii="Arial" w:hAnsi="Arial" w:cs="Arial"/>
        </w:rPr>
        <w:t xml:space="preserve"> </w:t>
      </w:r>
      <w:r w:rsidRPr="00D51684">
        <w:rPr>
          <w:rFonts w:ascii="Arial" w:hAnsi="Arial" w:cs="Arial"/>
        </w:rPr>
        <w:t>(kendinden poşetli olanlardan</w:t>
      </w:r>
      <w:r>
        <w:rPr>
          <w:rFonts w:ascii="Arial" w:hAnsi="Arial" w:cs="Arial"/>
        </w:rPr>
        <w:t xml:space="preserve"> 2 Adet BİM’de 1 TL</w:t>
      </w:r>
      <w:r w:rsidRPr="00D51684">
        <w:rPr>
          <w:rFonts w:ascii="Arial" w:hAnsi="Arial" w:cs="Arial"/>
        </w:rPr>
        <w:t>)</w:t>
      </w:r>
    </w:p>
    <w:p w:rsidR="00436AB2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5D1FCC">
        <w:rPr>
          <w:rFonts w:ascii="Arial" w:hAnsi="Arial" w:cs="Arial"/>
        </w:rPr>
        <w:t xml:space="preserve">Siyah ve kırmızı tahta kalemi. </w:t>
      </w:r>
    </w:p>
    <w:p w:rsidR="00436AB2" w:rsidRPr="005D1FCC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5D1FCC">
        <w:rPr>
          <w:rFonts w:ascii="Arial" w:hAnsi="Arial" w:cs="Arial"/>
        </w:rPr>
        <w:t>Verilecek kitapların ciltlenmesi-kaplanması gerekir.</w:t>
      </w:r>
    </w:p>
    <w:p w:rsidR="00436AB2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Ödev defteri (40 yaprak)</w:t>
      </w:r>
    </w:p>
    <w:p w:rsidR="00436AB2" w:rsidRDefault="00436AB2" w:rsidP="00913730">
      <w:pPr>
        <w:pStyle w:val="NoSpacing"/>
        <w:numPr>
          <w:ilvl w:val="0"/>
          <w:numId w:val="1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1 top fotokopi kâğıdı.</w:t>
      </w:r>
    </w:p>
    <w:p w:rsidR="00436AB2" w:rsidRPr="00F47870" w:rsidRDefault="00436AB2" w:rsidP="00F47870">
      <w:pPr>
        <w:pStyle w:val="NoSpacing"/>
        <w:tabs>
          <w:tab w:val="left" w:pos="426"/>
        </w:tabs>
        <w:spacing w:line="312" w:lineRule="auto"/>
        <w:ind w:left="425"/>
        <w:rPr>
          <w:rFonts w:ascii="ALFABET98" w:hAnsi="ALFABET98" w:cs="Arial"/>
          <w:i/>
        </w:rPr>
      </w:pPr>
      <w:r w:rsidRPr="00F47870">
        <w:rPr>
          <w:rFonts w:ascii="Arial" w:hAnsi="Arial" w:cs="Arial"/>
          <w:b/>
          <w:u w:val="single"/>
        </w:rPr>
        <w:t xml:space="preserve">Not </w:t>
      </w:r>
      <w:r>
        <w:rPr>
          <w:rFonts w:ascii="Arial" w:hAnsi="Arial" w:cs="Arial"/>
        </w:rPr>
        <w:t>:</w:t>
      </w:r>
      <w:r w:rsidRPr="00F47870">
        <w:rPr>
          <w:rFonts w:ascii="ALFABET98" w:hAnsi="ALFABET98" w:cs="Arial"/>
          <w:i/>
        </w:rPr>
        <w:t>Yarım olan ve geçen yıldan kalan tüm malzemeler kullanılabilir. Uçlu ka</w:t>
      </w:r>
      <w:r>
        <w:rPr>
          <w:rFonts w:ascii="ALFABET98" w:hAnsi="ALFABET98" w:cs="Arial"/>
          <w:i/>
        </w:rPr>
        <w:t>lem alacaklar 0,9 tercih ederler</w:t>
      </w:r>
      <w:r w:rsidRPr="00F47870">
        <w:rPr>
          <w:rFonts w:ascii="ALFABET98" w:hAnsi="ALFABET98" w:cs="Arial"/>
          <w:i/>
        </w:rPr>
        <w:t>se iyi olur.</w:t>
      </w:r>
    </w:p>
    <w:p w:rsidR="00436AB2" w:rsidRPr="00F47870" w:rsidRDefault="00436AB2" w:rsidP="00F47870">
      <w:pPr>
        <w:pStyle w:val="NoSpacing"/>
        <w:tabs>
          <w:tab w:val="left" w:pos="426"/>
        </w:tabs>
        <w:spacing w:line="312" w:lineRule="auto"/>
        <w:ind w:left="425"/>
        <w:rPr>
          <w:rFonts w:ascii="ALFABET98" w:hAnsi="ALFABET98" w:cs="Arial"/>
          <w:i/>
        </w:rPr>
      </w:pPr>
      <w:r w:rsidRPr="00F47870">
        <w:rPr>
          <w:rFonts w:ascii="ALFABET98" w:hAnsi="ALFABET98" w:cs="Arial"/>
          <w:i/>
        </w:rPr>
        <w:t>Teşekkür ederim. İyi günler.</w:t>
      </w:r>
    </w:p>
    <w:p w:rsidR="00436AB2" w:rsidRDefault="00436AB2" w:rsidP="00913730"/>
    <w:p w:rsidR="00436AB2" w:rsidRPr="00913730" w:rsidRDefault="00436AB2" w:rsidP="00EE3B92">
      <w:pPr>
        <w:pStyle w:val="NoSpacing"/>
        <w:jc w:val="center"/>
        <w:rPr>
          <w:b/>
          <w:sz w:val="28"/>
        </w:rPr>
      </w:pPr>
      <w:bookmarkStart w:id="0" w:name="_GoBack"/>
      <w:bookmarkEnd w:id="0"/>
      <w:r w:rsidRPr="00913730">
        <w:rPr>
          <w:b/>
          <w:sz w:val="28"/>
        </w:rPr>
        <w:t>201</w:t>
      </w:r>
      <w:r>
        <w:rPr>
          <w:b/>
          <w:sz w:val="28"/>
        </w:rPr>
        <w:t>3</w:t>
      </w:r>
      <w:r w:rsidRPr="00913730">
        <w:rPr>
          <w:b/>
          <w:sz w:val="28"/>
        </w:rPr>
        <w:t>-201</w:t>
      </w:r>
      <w:r>
        <w:rPr>
          <w:b/>
          <w:sz w:val="28"/>
        </w:rPr>
        <w:t>4</w:t>
      </w:r>
      <w:r w:rsidRPr="00913730">
        <w:rPr>
          <w:b/>
          <w:sz w:val="28"/>
        </w:rPr>
        <w:t xml:space="preserve"> Eğitim Yılı</w:t>
      </w:r>
    </w:p>
    <w:p w:rsidR="00436AB2" w:rsidRDefault="00436AB2" w:rsidP="009B7B25">
      <w:pPr>
        <w:pStyle w:val="NoSpacing"/>
        <w:ind w:firstLine="360"/>
      </w:pPr>
      <w:r>
        <w:t>Değerli velimiz öncelikle kaliteli malzeme almak hem sizler için ve hem de çocuklarımız için çok daha iyi olacaktır. Konuya göstereceğiniz duyarlılıktan dolayı şimdiden teşekkür ederiz. Yeni Eğitim- Öğretim yılının hepimize hayırlı olmasını diliyorum.</w:t>
      </w:r>
    </w:p>
    <w:p w:rsidR="00436AB2" w:rsidRPr="00AE4978" w:rsidRDefault="00436AB2" w:rsidP="00EE3B92">
      <w:pPr>
        <w:pStyle w:val="NoSpacing"/>
        <w:shd w:val="clear" w:color="auto" w:fill="808080"/>
        <w:ind w:left="360"/>
        <w:jc w:val="center"/>
        <w:rPr>
          <w:b/>
          <w:color w:val="F2F2F2"/>
          <w:sz w:val="28"/>
        </w:rPr>
      </w:pPr>
      <w:r>
        <w:rPr>
          <w:b/>
          <w:color w:val="F2F2F2"/>
          <w:sz w:val="28"/>
        </w:rPr>
        <w:t>2</w:t>
      </w:r>
      <w:r w:rsidRPr="00AE4978">
        <w:rPr>
          <w:b/>
          <w:color w:val="F2F2F2"/>
          <w:sz w:val="28"/>
        </w:rPr>
        <w:t>.Sınıf İhtiyaç Listem</w:t>
      </w:r>
      <w:r>
        <w:rPr>
          <w:b/>
          <w:color w:val="F2F2F2"/>
          <w:sz w:val="28"/>
        </w:rPr>
        <w:t>iz</w:t>
      </w:r>
      <w:r w:rsidRPr="00AE4978">
        <w:rPr>
          <w:b/>
          <w:color w:val="F2F2F2"/>
          <w:sz w:val="28"/>
        </w:rPr>
        <w:t>:</w:t>
      </w:r>
    </w:p>
    <w:p w:rsidR="00436AB2" w:rsidRDefault="00436AB2" w:rsidP="00EE3B92">
      <w:pPr>
        <w:pStyle w:val="NoSpacing"/>
        <w:tabs>
          <w:tab w:val="left" w:pos="426"/>
        </w:tabs>
        <w:spacing w:line="312" w:lineRule="auto"/>
        <w:rPr>
          <w:rFonts w:ascii="Arial" w:hAnsi="Arial" w:cs="Arial"/>
        </w:rPr>
      </w:pP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rPr>
          <w:rFonts w:ascii="Arial" w:hAnsi="Arial" w:cs="Arial"/>
        </w:rPr>
      </w:pPr>
      <w:r w:rsidRPr="00D51684">
        <w:rPr>
          <w:rFonts w:ascii="Arial" w:hAnsi="Arial" w:cs="Arial"/>
        </w:rPr>
        <w:t>Kılavuz çizgili</w:t>
      </w:r>
      <w:r>
        <w:rPr>
          <w:rFonts w:ascii="Arial" w:hAnsi="Arial" w:cs="Arial"/>
        </w:rPr>
        <w:t>,</w:t>
      </w:r>
      <w:r w:rsidRPr="00D51684">
        <w:rPr>
          <w:rFonts w:ascii="Arial" w:hAnsi="Arial" w:cs="Arial"/>
        </w:rPr>
        <w:t xml:space="preserve"> güzel yazı defteri  </w:t>
      </w:r>
      <w:r>
        <w:rPr>
          <w:rFonts w:ascii="Arial" w:hAnsi="Arial" w:cs="Arial"/>
        </w:rPr>
        <w:t xml:space="preserve">-büyük boy  (1 </w:t>
      </w:r>
      <w:r w:rsidRPr="00D51684">
        <w:rPr>
          <w:rFonts w:ascii="Arial" w:hAnsi="Arial" w:cs="Arial"/>
        </w:rPr>
        <w:t>adet)</w:t>
      </w:r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F47870">
        <w:rPr>
          <w:rFonts w:ascii="Arial" w:hAnsi="Arial" w:cs="Arial"/>
        </w:rPr>
        <w:t xml:space="preserve">Büyük boy Çizgili defter  60 yaprak </w:t>
      </w:r>
      <w:r>
        <w:rPr>
          <w:rFonts w:ascii="Arial" w:hAnsi="Arial" w:cs="Arial"/>
        </w:rPr>
        <w:t>1</w:t>
      </w:r>
      <w:r w:rsidRPr="00F47870">
        <w:rPr>
          <w:rFonts w:ascii="Arial" w:hAnsi="Arial" w:cs="Arial"/>
        </w:rPr>
        <w:t xml:space="preserve"> Adet</w:t>
      </w:r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Büyük boy </w:t>
      </w:r>
      <w:r w:rsidRPr="00F47870">
        <w:rPr>
          <w:rFonts w:ascii="Arial" w:hAnsi="Arial" w:cs="Arial"/>
        </w:rPr>
        <w:t>Matematik defteri (kareli) 60 yaprak (1 Adet)</w:t>
      </w:r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 xml:space="preserve"> Resim defteri  Orta boy (30 yaprak) (</w:t>
      </w:r>
      <w:r>
        <w:rPr>
          <w:rFonts w:ascii="Arial" w:hAnsi="Arial" w:cs="Arial"/>
        </w:rPr>
        <w:t>1</w:t>
      </w:r>
      <w:r w:rsidRPr="00D51684">
        <w:rPr>
          <w:rFonts w:ascii="Arial" w:hAnsi="Arial" w:cs="Arial"/>
        </w:rPr>
        <w:t xml:space="preserve"> adet)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40 yaprak çizgili İngilizce defteri(büyük boy)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Kaliteli kırmızı kurşun kalem (2 adet)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Kaliteli silgi (kesinlikle kokulu olmasın)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Kalem tıraşı-</w:t>
      </w:r>
      <w:r>
        <w:rPr>
          <w:rFonts w:ascii="Arial" w:hAnsi="Arial" w:cs="Arial"/>
        </w:rPr>
        <w:t>m</w:t>
      </w:r>
      <w:r w:rsidRPr="00D51684">
        <w:rPr>
          <w:rFonts w:ascii="Arial" w:hAnsi="Arial" w:cs="Arial"/>
        </w:rPr>
        <w:t>ümkünse iyisi olsun-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Ucu yuvarlak makas</w:t>
      </w:r>
      <w:r>
        <w:rPr>
          <w:rFonts w:ascii="Arial" w:hAnsi="Arial" w:cs="Arial"/>
        </w:rPr>
        <w:t>(önceki yıllarda olanlar yeterli)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Yapıştırıc</w:t>
      </w:r>
      <w:r>
        <w:rPr>
          <w:rFonts w:ascii="Arial" w:hAnsi="Arial" w:cs="Arial"/>
        </w:rPr>
        <w:t>ı -stick yapıştırıcı-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12 Adet kuru boya (uzun olanlardan)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12 Adet Pastel boya –silinebilir olandan-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Sulu boya</w:t>
      </w:r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Türkçe Sözlük-İlköğretim-Resimli olanlar daha iyi olur.</w:t>
      </w:r>
    </w:p>
    <w:p w:rsidR="00436AB2" w:rsidRPr="00F47870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Deyimler ve Atasözleri Sözlüğü</w:t>
      </w:r>
    </w:p>
    <w:p w:rsidR="00436AB2" w:rsidRPr="00D51684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D51684">
        <w:rPr>
          <w:rFonts w:ascii="Arial" w:hAnsi="Arial" w:cs="Arial"/>
        </w:rPr>
        <w:t>Sunu dosyası.</w:t>
      </w:r>
      <w:r>
        <w:rPr>
          <w:rFonts w:ascii="Arial" w:hAnsi="Arial" w:cs="Arial"/>
        </w:rPr>
        <w:t xml:space="preserve"> </w:t>
      </w:r>
      <w:r w:rsidRPr="00D51684">
        <w:rPr>
          <w:rFonts w:ascii="Arial" w:hAnsi="Arial" w:cs="Arial"/>
        </w:rPr>
        <w:t>(kendinden poşetli olanlardan</w:t>
      </w:r>
      <w:r>
        <w:rPr>
          <w:rFonts w:ascii="Arial" w:hAnsi="Arial" w:cs="Arial"/>
        </w:rPr>
        <w:t xml:space="preserve"> 2 Adet BİM’de 1 TL</w:t>
      </w:r>
      <w:r w:rsidRPr="00D51684">
        <w:rPr>
          <w:rFonts w:ascii="Arial" w:hAnsi="Arial" w:cs="Arial"/>
        </w:rPr>
        <w:t>)</w:t>
      </w:r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5D1FCC">
        <w:rPr>
          <w:rFonts w:ascii="Arial" w:hAnsi="Arial" w:cs="Arial"/>
        </w:rPr>
        <w:t xml:space="preserve">Siyah ve kırmızı tahta kalemi. </w:t>
      </w:r>
    </w:p>
    <w:p w:rsidR="00436AB2" w:rsidRPr="005D1FCC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 w:rsidRPr="005D1FCC">
        <w:rPr>
          <w:rFonts w:ascii="Arial" w:hAnsi="Arial" w:cs="Arial"/>
        </w:rPr>
        <w:t>Verilecek kitapların ciltlenmesi-kaplanması gerekir.</w:t>
      </w:r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Ödev defteri (40 yaprak) </w:t>
      </w:r>
      <w:hyperlink r:id="rId5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436AB2" w:rsidRDefault="00436AB2" w:rsidP="005D1FCC">
      <w:pPr>
        <w:pStyle w:val="NoSpacing"/>
        <w:numPr>
          <w:ilvl w:val="0"/>
          <w:numId w:val="4"/>
        </w:numPr>
        <w:tabs>
          <w:tab w:val="left" w:pos="426"/>
        </w:tabs>
        <w:spacing w:line="312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1 top fotokopi kâğıdı.</w:t>
      </w:r>
    </w:p>
    <w:p w:rsidR="00436AB2" w:rsidRPr="00F47870" w:rsidRDefault="00436AB2" w:rsidP="005D1FCC">
      <w:pPr>
        <w:pStyle w:val="NoSpacing"/>
        <w:tabs>
          <w:tab w:val="left" w:pos="426"/>
        </w:tabs>
        <w:spacing w:line="312" w:lineRule="auto"/>
        <w:ind w:left="425"/>
        <w:rPr>
          <w:rFonts w:ascii="ALFABET98" w:hAnsi="ALFABET98" w:cs="Arial"/>
          <w:i/>
        </w:rPr>
      </w:pPr>
      <w:r w:rsidRPr="00F47870">
        <w:rPr>
          <w:rFonts w:ascii="Arial" w:hAnsi="Arial" w:cs="Arial"/>
          <w:b/>
          <w:u w:val="single"/>
        </w:rPr>
        <w:t xml:space="preserve">Not </w:t>
      </w:r>
      <w:r>
        <w:rPr>
          <w:rFonts w:ascii="Arial" w:hAnsi="Arial" w:cs="Arial"/>
        </w:rPr>
        <w:t>:</w:t>
      </w:r>
      <w:r w:rsidRPr="00F47870">
        <w:rPr>
          <w:rFonts w:ascii="ALFABET98" w:hAnsi="ALFABET98" w:cs="Arial"/>
          <w:i/>
        </w:rPr>
        <w:t>Yarım olan ve geçen yıldan kalan tüm malzemeler kullanılabilir. Uçlu ka</w:t>
      </w:r>
      <w:r>
        <w:rPr>
          <w:rFonts w:ascii="ALFABET98" w:hAnsi="ALFABET98" w:cs="Arial"/>
          <w:i/>
        </w:rPr>
        <w:t>lem alacaklar 0,9 tercih ederler</w:t>
      </w:r>
      <w:r w:rsidRPr="00F47870">
        <w:rPr>
          <w:rFonts w:ascii="ALFABET98" w:hAnsi="ALFABET98" w:cs="Arial"/>
          <w:i/>
        </w:rPr>
        <w:t>se iyi olur.</w:t>
      </w:r>
    </w:p>
    <w:p w:rsidR="00436AB2" w:rsidRPr="00F47870" w:rsidRDefault="00436AB2" w:rsidP="005D1FCC">
      <w:pPr>
        <w:pStyle w:val="NoSpacing"/>
        <w:tabs>
          <w:tab w:val="left" w:pos="426"/>
        </w:tabs>
        <w:spacing w:line="312" w:lineRule="auto"/>
        <w:ind w:left="425"/>
        <w:rPr>
          <w:rFonts w:ascii="ALFABET98" w:hAnsi="ALFABET98" w:cs="Arial"/>
          <w:i/>
        </w:rPr>
      </w:pPr>
      <w:r w:rsidRPr="00F47870">
        <w:rPr>
          <w:rFonts w:ascii="ALFABET98" w:hAnsi="ALFABET98" w:cs="Arial"/>
          <w:i/>
        </w:rPr>
        <w:t>Teşekkür ederim. İyi günler.</w:t>
      </w:r>
    </w:p>
    <w:p w:rsidR="00436AB2" w:rsidRDefault="00436AB2" w:rsidP="00913730"/>
    <w:sectPr w:rsidR="00436AB2" w:rsidSect="00913730">
      <w:pgSz w:w="16838" w:h="11906" w:orient="landscape"/>
      <w:pgMar w:top="851" w:right="1103" w:bottom="426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E594B"/>
    <w:multiLevelType w:val="hybridMultilevel"/>
    <w:tmpl w:val="04A2093C"/>
    <w:lvl w:ilvl="0" w:tplc="A52C002C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A000AA8"/>
    <w:multiLevelType w:val="hybridMultilevel"/>
    <w:tmpl w:val="04A2093C"/>
    <w:lvl w:ilvl="0" w:tplc="A52C002C">
      <w:start w:val="1"/>
      <w:numFmt w:val="decimal"/>
      <w:lvlText w:val="%1."/>
      <w:lvlJc w:val="left"/>
      <w:pPr>
        <w:ind w:left="1470" w:hanging="360"/>
      </w:pPr>
      <w:rPr>
        <w:rFonts w:ascii="Verdana" w:hAnsi="Verdan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>
    <w:nsid w:val="64E561E0"/>
    <w:multiLevelType w:val="hybridMultilevel"/>
    <w:tmpl w:val="04A2093C"/>
    <w:lvl w:ilvl="0" w:tplc="A52C002C">
      <w:start w:val="1"/>
      <w:numFmt w:val="decimal"/>
      <w:lvlText w:val="%1."/>
      <w:lvlJc w:val="left"/>
      <w:pPr>
        <w:ind w:left="1470" w:hanging="360"/>
      </w:pPr>
      <w:rPr>
        <w:rFonts w:ascii="Verdana" w:hAnsi="Verdan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3">
    <w:nsid w:val="7BA83458"/>
    <w:multiLevelType w:val="hybridMultilevel"/>
    <w:tmpl w:val="04A2093C"/>
    <w:lvl w:ilvl="0" w:tplc="A52C002C">
      <w:start w:val="1"/>
      <w:numFmt w:val="decimal"/>
      <w:lvlText w:val="%1."/>
      <w:lvlJc w:val="left"/>
      <w:pPr>
        <w:ind w:left="1470" w:hanging="360"/>
      </w:pPr>
      <w:rPr>
        <w:rFonts w:ascii="Verdana" w:hAnsi="Verdan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730"/>
    <w:rsid w:val="000B47B4"/>
    <w:rsid w:val="00332D8B"/>
    <w:rsid w:val="00436AB2"/>
    <w:rsid w:val="005D1FCC"/>
    <w:rsid w:val="007E2385"/>
    <w:rsid w:val="009017B6"/>
    <w:rsid w:val="00913730"/>
    <w:rsid w:val="0098734A"/>
    <w:rsid w:val="009B7B25"/>
    <w:rsid w:val="00AE4978"/>
    <w:rsid w:val="00CB24D6"/>
    <w:rsid w:val="00D316A1"/>
    <w:rsid w:val="00D51684"/>
    <w:rsid w:val="00DF48E8"/>
    <w:rsid w:val="00E0783E"/>
    <w:rsid w:val="00E97048"/>
    <w:rsid w:val="00EE3B92"/>
    <w:rsid w:val="00F4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13730"/>
    <w:rPr>
      <w:lang w:eastAsia="en-US"/>
    </w:rPr>
  </w:style>
  <w:style w:type="character" w:styleId="Hyperlink">
    <w:name w:val="Hyperlink"/>
    <w:basedOn w:val="DefaultParagraphFont"/>
    <w:uiPriority w:val="99"/>
    <w:rsid w:val="00D316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388</Words>
  <Characters>2218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Dogan</cp:lastModifiedBy>
  <cp:revision>3</cp:revision>
  <cp:lastPrinted>2013-09-11T15:31:00Z</cp:lastPrinted>
  <dcterms:created xsi:type="dcterms:W3CDTF">2013-09-11T18:32:00Z</dcterms:created>
  <dcterms:modified xsi:type="dcterms:W3CDTF">2013-09-13T20:23:00Z</dcterms:modified>
  <cp:category>www.sorubak.com</cp:category>
</cp:coreProperties>
</file>