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EC8" w:rsidRPr="00224FA6" w:rsidRDefault="004B5EC8" w:rsidP="007A6D58">
      <w:pPr>
        <w:rPr>
          <w:b/>
        </w:rPr>
      </w:pPr>
      <w:r w:rsidRPr="00224FA6">
        <w:rPr>
          <w:b/>
        </w:rPr>
        <w:t>2/A SINIFI İHTİYAÇ LİSTESİ</w:t>
      </w:r>
    </w:p>
    <w:p w:rsidR="004B5EC8" w:rsidRPr="00224FA6" w:rsidRDefault="004B5EC8" w:rsidP="007A6D58">
      <w:pPr>
        <w:rPr>
          <w:rFonts w:ascii="Calibri" w:hAnsi="Calibri"/>
          <w:i/>
        </w:rPr>
      </w:pPr>
      <w:r w:rsidRPr="00224FA6">
        <w:rPr>
          <w:rFonts w:ascii="Calibri" w:hAnsi="Calibri"/>
          <w:b/>
          <w:i/>
          <w:sz w:val="28"/>
          <w:szCs w:val="28"/>
        </w:rPr>
        <w:t xml:space="preserve">       </w:t>
      </w:r>
      <w:r w:rsidRPr="00224FA6">
        <w:rPr>
          <w:rFonts w:ascii="Calibri" w:hAnsi="Calibri"/>
          <w:b/>
          <w:i/>
        </w:rPr>
        <w:t xml:space="preserve">*  </w:t>
      </w:r>
      <w:r w:rsidRPr="00224FA6">
        <w:rPr>
          <w:rFonts w:ascii="Calibri" w:hAnsi="Calibri"/>
          <w:i/>
        </w:rPr>
        <w:t xml:space="preserve">Türkçe sözlük  ( TDK )  </w:t>
      </w:r>
    </w:p>
    <w:p w:rsidR="004B5EC8" w:rsidRDefault="004B5EC8" w:rsidP="007A6D58">
      <w:pPr>
        <w:rPr>
          <w:rFonts w:ascii="Calibri" w:hAnsi="Calibri"/>
          <w:i/>
        </w:rPr>
      </w:pPr>
      <w:r w:rsidRPr="00224FA6">
        <w:rPr>
          <w:rFonts w:ascii="Calibri" w:hAnsi="Calibri"/>
          <w:i/>
        </w:rPr>
        <w:t xml:space="preserve">       *    Atasözü ve Deyimler Sözlüğü  </w:t>
      </w:r>
      <w:r>
        <w:rPr>
          <w:rFonts w:ascii="Calibri" w:hAnsi="Calibri"/>
          <w:i/>
        </w:rPr>
        <w:t xml:space="preserve"> </w:t>
      </w:r>
      <w:hyperlink r:id="rId5" w:history="1">
        <w:r w:rsidRPr="00E74B79">
          <w:rPr>
            <w:rStyle w:val="Hyperlink"/>
            <w:color w:val="000000"/>
          </w:rPr>
          <w:t>www.sorubak.com</w:t>
        </w:r>
      </w:hyperlink>
    </w:p>
    <w:p w:rsidR="004B5EC8" w:rsidRPr="00224FA6" w:rsidRDefault="004B5EC8" w:rsidP="007A6D58">
      <w:pPr>
        <w:rPr>
          <w:rFonts w:ascii="Calibri" w:hAnsi="Calibri"/>
        </w:rPr>
      </w:pPr>
    </w:p>
    <w:p w:rsidR="004B5EC8" w:rsidRDefault="004B5EC8" w:rsidP="007A6D58">
      <w:pPr>
        <w:numPr>
          <w:ilvl w:val="0"/>
          <w:numId w:val="1"/>
        </w:numPr>
        <w:rPr>
          <w:rFonts w:ascii="Calibri" w:hAnsi="Calibri"/>
        </w:rPr>
      </w:pPr>
      <w:r w:rsidRPr="00224FA6">
        <w:rPr>
          <w:rFonts w:ascii="Calibri" w:hAnsi="Calibri"/>
        </w:rPr>
        <w:t>60 yapraklı çizgili büyük boy defter ( Hayat Bilgisi dersi için.Geçen yılki hayat bilgisi defterlerini kullanabilirler. )</w:t>
      </w:r>
    </w:p>
    <w:p w:rsidR="004B5EC8" w:rsidRDefault="004B5EC8" w:rsidP="007A6D58">
      <w:pPr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>En az 10 tane ataş</w:t>
      </w:r>
    </w:p>
    <w:p w:rsidR="004B5EC8" w:rsidRPr="00224FA6" w:rsidRDefault="004B5EC8" w:rsidP="007A6D58">
      <w:pPr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>1adet siyah ,1adet mavi tahta kalemi</w:t>
      </w:r>
    </w:p>
    <w:p w:rsidR="004B5EC8" w:rsidRPr="00224FA6" w:rsidRDefault="004B5EC8" w:rsidP="007A6D58">
      <w:pPr>
        <w:numPr>
          <w:ilvl w:val="0"/>
          <w:numId w:val="1"/>
        </w:numPr>
        <w:rPr>
          <w:rFonts w:ascii="Calibri" w:hAnsi="Calibri"/>
        </w:rPr>
      </w:pPr>
      <w:r w:rsidRPr="00224FA6">
        <w:rPr>
          <w:rFonts w:ascii="Calibri" w:hAnsi="Calibri"/>
        </w:rPr>
        <w:t>60 yapraklı çizgili büyük boy defter  ( Türkçe )</w:t>
      </w:r>
    </w:p>
    <w:p w:rsidR="004B5EC8" w:rsidRPr="00224FA6" w:rsidRDefault="004B5EC8" w:rsidP="007A6D58">
      <w:pPr>
        <w:numPr>
          <w:ilvl w:val="0"/>
          <w:numId w:val="1"/>
        </w:numPr>
        <w:rPr>
          <w:rFonts w:ascii="Calibri" w:hAnsi="Calibri"/>
        </w:rPr>
      </w:pPr>
      <w:r w:rsidRPr="00224FA6">
        <w:rPr>
          <w:rFonts w:ascii="Calibri" w:hAnsi="Calibri"/>
        </w:rPr>
        <w:t>60  yapraklı kareli büyük boy defter ( Matematik)</w:t>
      </w:r>
    </w:p>
    <w:p w:rsidR="004B5EC8" w:rsidRPr="00224FA6" w:rsidRDefault="004B5EC8" w:rsidP="007A6D58">
      <w:pPr>
        <w:ind w:left="360"/>
        <w:rPr>
          <w:rFonts w:ascii="Calibri" w:hAnsi="Calibri"/>
        </w:rPr>
      </w:pPr>
      <w:r w:rsidRPr="00224FA6">
        <w:rPr>
          <w:rFonts w:ascii="Calibri" w:hAnsi="Calibri"/>
        </w:rPr>
        <w:t xml:space="preserve">    ( Not: Defterlerin sayfa kenarları kırmızı çizgili olsun lütfen.)</w:t>
      </w:r>
    </w:p>
    <w:p w:rsidR="004B5EC8" w:rsidRPr="00224FA6" w:rsidRDefault="004B5EC8" w:rsidP="007A6D58">
      <w:pPr>
        <w:ind w:left="360"/>
        <w:rPr>
          <w:rFonts w:ascii="Calibri" w:hAnsi="Calibri"/>
        </w:rPr>
      </w:pPr>
      <w:r w:rsidRPr="00224FA6">
        <w:rPr>
          <w:rFonts w:ascii="Calibri" w:hAnsi="Calibri"/>
        </w:rPr>
        <w:t xml:space="preserve">      40 yapraklı büyük boy kılavuz çizgili defter (kılavuz çizgili defter)</w:t>
      </w:r>
    </w:p>
    <w:p w:rsidR="004B5EC8" w:rsidRPr="00224FA6" w:rsidRDefault="004B5EC8" w:rsidP="007A6D58">
      <w:pPr>
        <w:numPr>
          <w:ilvl w:val="0"/>
          <w:numId w:val="1"/>
        </w:numPr>
        <w:rPr>
          <w:rFonts w:ascii="Calibri" w:hAnsi="Calibri"/>
        </w:rPr>
      </w:pPr>
      <w:r w:rsidRPr="00224FA6">
        <w:rPr>
          <w:rFonts w:ascii="Calibri" w:hAnsi="Calibri"/>
        </w:rPr>
        <w:t>30-40 yapraklı telli orta boy resim defteri ( Kalın yapraklı olsun)</w:t>
      </w:r>
    </w:p>
    <w:p w:rsidR="004B5EC8" w:rsidRPr="00224FA6" w:rsidRDefault="004B5EC8" w:rsidP="007A6D58">
      <w:pPr>
        <w:numPr>
          <w:ilvl w:val="0"/>
          <w:numId w:val="1"/>
        </w:numPr>
        <w:rPr>
          <w:rFonts w:ascii="Calibri" w:hAnsi="Calibri"/>
        </w:rPr>
      </w:pPr>
      <w:r w:rsidRPr="00224FA6">
        <w:rPr>
          <w:rFonts w:ascii="Calibri" w:hAnsi="Calibri"/>
        </w:rPr>
        <w:t>Not defteri (ödevleri yazmak için)orta boy olsun.</w:t>
      </w:r>
    </w:p>
    <w:p w:rsidR="004B5EC8" w:rsidRPr="00224FA6" w:rsidRDefault="004B5EC8" w:rsidP="007A6D58">
      <w:pPr>
        <w:numPr>
          <w:ilvl w:val="0"/>
          <w:numId w:val="1"/>
        </w:numPr>
        <w:rPr>
          <w:rFonts w:ascii="Calibri" w:hAnsi="Calibri"/>
        </w:rPr>
      </w:pPr>
      <w:r w:rsidRPr="00224FA6">
        <w:rPr>
          <w:rFonts w:ascii="Calibri" w:hAnsi="Calibri"/>
        </w:rPr>
        <w:t>En az 12’li   kuru boya , sulu boya  ve pastel boya ,pritt (yapıştırıcı), makas</w:t>
      </w:r>
    </w:p>
    <w:p w:rsidR="004B5EC8" w:rsidRPr="00224FA6" w:rsidRDefault="004B5EC8" w:rsidP="007A6D58">
      <w:pPr>
        <w:numPr>
          <w:ilvl w:val="0"/>
          <w:numId w:val="1"/>
        </w:numPr>
        <w:rPr>
          <w:rFonts w:ascii="Calibri" w:hAnsi="Calibri"/>
        </w:rPr>
      </w:pPr>
      <w:r w:rsidRPr="00224FA6">
        <w:rPr>
          <w:rFonts w:ascii="Calibri" w:hAnsi="Calibri"/>
        </w:rPr>
        <w:t>30 cm’lik cetvel(isteğe bağlı olarak cetveli içinde geometrik şekiller olan cetvellerden alırsanız geometrik şekilleri daha çabuk çizebiliyorlar.)</w:t>
      </w:r>
    </w:p>
    <w:p w:rsidR="004B5EC8" w:rsidRPr="00224FA6" w:rsidRDefault="004B5EC8" w:rsidP="007A6D58">
      <w:pPr>
        <w:numPr>
          <w:ilvl w:val="0"/>
          <w:numId w:val="1"/>
        </w:numPr>
        <w:rPr>
          <w:rFonts w:ascii="Calibri" w:hAnsi="Calibri"/>
        </w:rPr>
      </w:pPr>
      <w:r w:rsidRPr="00224FA6">
        <w:rPr>
          <w:rFonts w:ascii="Calibri" w:hAnsi="Calibri"/>
        </w:rPr>
        <w:t>Kaliteli kurşun kalem en az 3 tane</w:t>
      </w:r>
    </w:p>
    <w:p w:rsidR="004B5EC8" w:rsidRPr="00224FA6" w:rsidRDefault="004B5EC8" w:rsidP="007A6D58">
      <w:pPr>
        <w:numPr>
          <w:ilvl w:val="0"/>
          <w:numId w:val="1"/>
        </w:numPr>
        <w:rPr>
          <w:rFonts w:ascii="Calibri" w:hAnsi="Calibri"/>
        </w:rPr>
      </w:pPr>
      <w:r w:rsidRPr="00224FA6">
        <w:rPr>
          <w:rFonts w:ascii="Calibri" w:hAnsi="Calibri"/>
        </w:rPr>
        <w:t>Kırmızı kurşun kalem2 tane (pilot ve tükenmez kalem almayın)</w:t>
      </w:r>
    </w:p>
    <w:p w:rsidR="004B5EC8" w:rsidRPr="00224FA6" w:rsidRDefault="004B5EC8" w:rsidP="007A6D58">
      <w:pPr>
        <w:numPr>
          <w:ilvl w:val="0"/>
          <w:numId w:val="1"/>
        </w:numPr>
        <w:rPr>
          <w:rFonts w:ascii="Calibri" w:hAnsi="Calibri"/>
        </w:rPr>
      </w:pPr>
      <w:r w:rsidRPr="00224FA6">
        <w:rPr>
          <w:rFonts w:ascii="Calibri" w:hAnsi="Calibri"/>
        </w:rPr>
        <w:t xml:space="preserve"> Kokusuz yumuşak silgi</w:t>
      </w:r>
    </w:p>
    <w:p w:rsidR="004B5EC8" w:rsidRPr="00224FA6" w:rsidRDefault="004B5EC8" w:rsidP="007A6D58">
      <w:pPr>
        <w:numPr>
          <w:ilvl w:val="0"/>
          <w:numId w:val="1"/>
        </w:numPr>
        <w:rPr>
          <w:rFonts w:ascii="Calibri" w:hAnsi="Calibri"/>
        </w:rPr>
      </w:pPr>
      <w:r w:rsidRPr="00224FA6">
        <w:rPr>
          <w:rFonts w:ascii="Calibri" w:hAnsi="Calibri"/>
        </w:rPr>
        <w:t>Lütfen kalemliklerinde silgi ve açacaktan ikişer tane olsun.</w:t>
      </w:r>
    </w:p>
    <w:p w:rsidR="004B5EC8" w:rsidRPr="00224FA6" w:rsidRDefault="004B5EC8" w:rsidP="007A6D58">
      <w:pPr>
        <w:numPr>
          <w:ilvl w:val="0"/>
          <w:numId w:val="1"/>
        </w:numPr>
        <w:rPr>
          <w:rFonts w:ascii="Calibri" w:hAnsi="Calibri"/>
        </w:rPr>
      </w:pPr>
      <w:r w:rsidRPr="00224FA6">
        <w:rPr>
          <w:rFonts w:ascii="Calibri" w:hAnsi="Calibri"/>
        </w:rPr>
        <w:t>Oyuncak şeklinde olmayan kapaklı kalem açacağı(çöpe kalkmamaları için)</w:t>
      </w:r>
    </w:p>
    <w:p w:rsidR="004B5EC8" w:rsidRPr="00224FA6" w:rsidRDefault="004B5EC8" w:rsidP="007A6D58">
      <w:pPr>
        <w:numPr>
          <w:ilvl w:val="0"/>
          <w:numId w:val="1"/>
        </w:numPr>
        <w:rPr>
          <w:rFonts w:ascii="Calibri" w:hAnsi="Calibri"/>
        </w:rPr>
      </w:pPr>
      <w:r w:rsidRPr="00224FA6">
        <w:rPr>
          <w:rFonts w:ascii="Calibri" w:hAnsi="Calibri"/>
        </w:rPr>
        <w:t>2 tane 30 ‘lu dosya ( Birisi test ve çalışma kağıtları için , diğeri ürün dosyası olacak)geçen yıldan olanlar kullanabilirler.</w:t>
      </w:r>
    </w:p>
    <w:p w:rsidR="004B5EC8" w:rsidRPr="00224FA6" w:rsidRDefault="004B5EC8" w:rsidP="007A6D58">
      <w:pPr>
        <w:numPr>
          <w:ilvl w:val="0"/>
          <w:numId w:val="1"/>
        </w:numPr>
        <w:rPr>
          <w:rFonts w:ascii="Calibri" w:hAnsi="Calibri"/>
        </w:rPr>
      </w:pPr>
      <w:r w:rsidRPr="00224FA6">
        <w:rPr>
          <w:rFonts w:ascii="Calibri" w:hAnsi="Calibri"/>
        </w:rPr>
        <w:t>İlköğretim için Türkçe Sözlük</w:t>
      </w:r>
    </w:p>
    <w:p w:rsidR="004B5EC8" w:rsidRPr="00224FA6" w:rsidRDefault="004B5EC8" w:rsidP="007A6D58">
      <w:pPr>
        <w:numPr>
          <w:ilvl w:val="0"/>
          <w:numId w:val="1"/>
        </w:numPr>
        <w:rPr>
          <w:rFonts w:ascii="Calibri" w:hAnsi="Calibri"/>
        </w:rPr>
      </w:pPr>
      <w:r w:rsidRPr="00224FA6">
        <w:rPr>
          <w:rFonts w:ascii="Calibri" w:hAnsi="Calibri"/>
        </w:rPr>
        <w:t>Defter ve kitaplar için kaplık ve etiket</w:t>
      </w:r>
    </w:p>
    <w:p w:rsidR="004B5EC8" w:rsidRPr="00224FA6" w:rsidRDefault="004B5EC8" w:rsidP="007A6D58">
      <w:pPr>
        <w:ind w:left="360"/>
        <w:rPr>
          <w:rFonts w:ascii="Calibri" w:hAnsi="Calibri"/>
        </w:rPr>
      </w:pPr>
      <w:r w:rsidRPr="00224FA6">
        <w:rPr>
          <w:rFonts w:ascii="Calibri" w:hAnsi="Calibri"/>
        </w:rPr>
        <w:t>( Not: Kitaplar için kaplık şeffaf olursa iyi olur.)</w:t>
      </w:r>
    </w:p>
    <w:p w:rsidR="004B5EC8" w:rsidRPr="00224FA6" w:rsidRDefault="004B5EC8" w:rsidP="007A6D58">
      <w:pPr>
        <w:numPr>
          <w:ilvl w:val="0"/>
          <w:numId w:val="1"/>
        </w:numPr>
        <w:rPr>
          <w:rFonts w:ascii="Calibri" w:hAnsi="Calibri"/>
        </w:rPr>
      </w:pPr>
      <w:r w:rsidRPr="00224FA6">
        <w:rPr>
          <w:rFonts w:ascii="Calibri" w:hAnsi="Calibri"/>
        </w:rPr>
        <w:t>Islak mendil ( Her zaman çantalarında olsun lütfen)</w:t>
      </w:r>
    </w:p>
    <w:p w:rsidR="004B5EC8" w:rsidRPr="00224FA6" w:rsidRDefault="004B5EC8" w:rsidP="007A6D58">
      <w:pPr>
        <w:numPr>
          <w:ilvl w:val="0"/>
          <w:numId w:val="1"/>
        </w:numPr>
        <w:rPr>
          <w:rFonts w:ascii="Calibri" w:hAnsi="Calibri"/>
        </w:rPr>
      </w:pPr>
      <w:r w:rsidRPr="00224FA6">
        <w:rPr>
          <w:rFonts w:ascii="Calibri" w:hAnsi="Calibri"/>
        </w:rPr>
        <w:t>1 paket kağıt mendil çantalarında sürekli bulunsun.</w:t>
      </w:r>
    </w:p>
    <w:p w:rsidR="004B5EC8" w:rsidRPr="00224FA6" w:rsidRDefault="004B5EC8" w:rsidP="007A6D58">
      <w:pPr>
        <w:numPr>
          <w:ilvl w:val="0"/>
          <w:numId w:val="1"/>
        </w:numPr>
        <w:rPr>
          <w:rFonts w:ascii="Calibri" w:hAnsi="Calibri"/>
        </w:rPr>
      </w:pPr>
      <w:r w:rsidRPr="00224FA6">
        <w:rPr>
          <w:rFonts w:ascii="Calibri" w:hAnsi="Calibri"/>
        </w:rPr>
        <w:t>Oyun hamurları en az 3 renk ve yumuşak olsun.</w:t>
      </w:r>
    </w:p>
    <w:p w:rsidR="004B5EC8" w:rsidRPr="00224FA6" w:rsidRDefault="004B5EC8" w:rsidP="007A6D58">
      <w:pPr>
        <w:numPr>
          <w:ilvl w:val="0"/>
          <w:numId w:val="1"/>
        </w:numPr>
        <w:rPr>
          <w:rFonts w:ascii="Calibri" w:hAnsi="Calibri"/>
        </w:rPr>
      </w:pPr>
      <w:r w:rsidRPr="00224FA6">
        <w:rPr>
          <w:rFonts w:ascii="Calibri" w:hAnsi="Calibri"/>
        </w:rPr>
        <w:t>Beslenme çantası,içinde de temiz kumaş peçete (geçen yıldan olanlar kullanabilirler.)</w:t>
      </w:r>
    </w:p>
    <w:p w:rsidR="004B5EC8" w:rsidRPr="00224FA6" w:rsidRDefault="004B5EC8" w:rsidP="007A6D58">
      <w:pPr>
        <w:rPr>
          <w:rFonts w:ascii="Calibri" w:hAnsi="Calibri"/>
        </w:rPr>
      </w:pPr>
      <w:r w:rsidRPr="00224FA6">
        <w:rPr>
          <w:rFonts w:ascii="Calibri" w:hAnsi="Calibri"/>
        </w:rPr>
        <w:t>Yukarıdaki malzemelerden evde olanlar varsa kullanılabilir. Kitap ve defterler  en kısa zamanda kaplanıp etiketlenirse memnun olurum.</w:t>
      </w:r>
    </w:p>
    <w:p w:rsidR="004B5EC8" w:rsidRPr="00224FA6" w:rsidRDefault="004B5EC8" w:rsidP="007A6D58">
      <w:pPr>
        <w:rPr>
          <w:rFonts w:ascii="Calibri" w:hAnsi="Calibri"/>
        </w:rPr>
      </w:pPr>
      <w:r w:rsidRPr="00224FA6">
        <w:rPr>
          <w:rFonts w:ascii="Calibri" w:hAnsi="Calibri"/>
        </w:rPr>
        <w:t xml:space="preserve">     2011-2012 Eğitim-Öğretim yılı hepimiz için hayırlı ve başarılı bir yıl olsun inşallah.</w:t>
      </w:r>
    </w:p>
    <w:p w:rsidR="004B5EC8" w:rsidRPr="00224FA6" w:rsidRDefault="004B5EC8" w:rsidP="007A6D58">
      <w:pPr>
        <w:rPr>
          <w:rFonts w:ascii="Calibri" w:hAnsi="Calibri"/>
        </w:rPr>
      </w:pPr>
    </w:p>
    <w:p w:rsidR="004B5EC8" w:rsidRPr="00224FA6" w:rsidRDefault="004B5EC8" w:rsidP="007A6D58">
      <w:pPr>
        <w:tabs>
          <w:tab w:val="left" w:pos="6825"/>
        </w:tabs>
        <w:rPr>
          <w:rFonts w:ascii="Calibri" w:hAnsi="Calibri"/>
        </w:rPr>
      </w:pPr>
      <w:r w:rsidRPr="00224FA6">
        <w:rPr>
          <w:rFonts w:ascii="Calibri" w:hAnsi="Calibri"/>
        </w:rPr>
        <w:tab/>
        <w:t>……………………..</w:t>
      </w:r>
    </w:p>
    <w:p w:rsidR="004B5EC8" w:rsidRPr="00224FA6" w:rsidRDefault="004B5EC8" w:rsidP="007A6D58">
      <w:pPr>
        <w:tabs>
          <w:tab w:val="left" w:pos="6825"/>
        </w:tabs>
        <w:rPr>
          <w:rFonts w:ascii="Calibri" w:hAnsi="Calibri"/>
        </w:rPr>
      </w:pPr>
      <w:r w:rsidRPr="00224FA6">
        <w:rPr>
          <w:rFonts w:ascii="Calibri" w:hAnsi="Calibri"/>
        </w:rPr>
        <w:tab/>
        <w:t>2-A Sınıf Öğrt.</w:t>
      </w:r>
    </w:p>
    <w:p w:rsidR="004B5EC8" w:rsidRPr="00224FA6" w:rsidRDefault="004B5EC8" w:rsidP="007A6D58">
      <w:pPr>
        <w:rPr>
          <w:rFonts w:ascii="Calibri" w:hAnsi="Calibri"/>
        </w:rPr>
      </w:pPr>
    </w:p>
    <w:bookmarkStart w:id="0" w:name="_GoBack"/>
    <w:bookmarkEnd w:id="0"/>
    <w:p w:rsidR="004B5EC8" w:rsidRDefault="004B5EC8">
      <w:r w:rsidRPr="00E74B79">
        <w:rPr>
          <w:color w:val="000000"/>
        </w:rPr>
        <w:fldChar w:fldCharType="begin"/>
      </w:r>
      <w:r w:rsidRPr="00E74B79">
        <w:rPr>
          <w:color w:val="000000"/>
        </w:rPr>
        <w:instrText xml:space="preserve"> HYPERLINK "http://www.sorubak.com" </w:instrText>
      </w:r>
      <w:r w:rsidRPr="00E74B79">
        <w:rPr>
          <w:color w:val="000000"/>
        </w:rPr>
      </w:r>
      <w:r w:rsidRPr="00E74B79">
        <w:rPr>
          <w:color w:val="000000"/>
        </w:rPr>
        <w:fldChar w:fldCharType="separate"/>
      </w:r>
      <w:r w:rsidRPr="00E74B79">
        <w:rPr>
          <w:rStyle w:val="Hyperlink"/>
          <w:color w:val="000000"/>
        </w:rPr>
        <w:t>www.sorubak.com</w:t>
      </w:r>
      <w:r w:rsidRPr="00E74B79">
        <w:rPr>
          <w:color w:val="000000"/>
        </w:rPr>
        <w:fldChar w:fldCharType="end"/>
      </w:r>
    </w:p>
    <w:sectPr w:rsidR="004B5EC8" w:rsidSect="00F156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6C6177"/>
    <w:multiLevelType w:val="hybridMultilevel"/>
    <w:tmpl w:val="F8BE3B38"/>
    <w:lvl w:ilvl="0" w:tplc="041F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6D58"/>
    <w:rsid w:val="00124BAB"/>
    <w:rsid w:val="00224FA6"/>
    <w:rsid w:val="00411457"/>
    <w:rsid w:val="00441B3E"/>
    <w:rsid w:val="004B5EC8"/>
    <w:rsid w:val="006466CF"/>
    <w:rsid w:val="007A6D58"/>
    <w:rsid w:val="00811336"/>
    <w:rsid w:val="008C3653"/>
    <w:rsid w:val="00A91CBD"/>
    <w:rsid w:val="00CA01F8"/>
    <w:rsid w:val="00E74B79"/>
    <w:rsid w:val="00F15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D5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6466C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53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295</Words>
  <Characters>1685</Characters>
  <Application>Microsoft Office Outlook</Application>
  <DocSecurity>0</DocSecurity>
  <Lines>0</Lines>
  <Paragraphs>0</Paragraphs>
  <ScaleCrop>false</ScaleCrop>
  <Company>tck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tck</dc:creator>
  <cp:keywords>www.sorubak.com</cp:keywords>
  <dc:description>www.sorubak.com</dc:description>
  <cp:lastModifiedBy>Dogan</cp:lastModifiedBy>
  <cp:revision>www.sorubak.com</cp:revision>
  <dcterms:created xsi:type="dcterms:W3CDTF">2013-09-15T14:54:00Z</dcterms:created>
  <dcterms:modified xsi:type="dcterms:W3CDTF">2013-09-18T05:59:00Z</dcterms:modified>
  <cp:category>www.sorubak.com</cp:category>
</cp:coreProperties>
</file>