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763" w:rsidRDefault="00CD4763" w:rsidP="00552CFE">
      <w:pPr>
        <w:jc w:val="center"/>
      </w:pPr>
      <w:r>
        <w:rPr>
          <w:noProof/>
          <w:lang w:eastAsia="tr-TR"/>
        </w:rPr>
        <w:pict>
          <v:roundrect id="Yuvarlatılmış Dikdörtgen 1" o:spid="_x0000_s1026" style="position:absolute;left:0;text-align:left;margin-left:197.75pt;margin-top:-26.5pt;width:140.25pt;height:26.25pt;z-index:251671040;visibility:visible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CD4763" w:rsidRPr="00C745BB" w:rsidRDefault="00CD4763" w:rsidP="00C745BB">
                  <w:hyperlink r:id="rId4" w:history="1">
                    <w:r w:rsidRPr="00C63F5F">
                      <w:rPr>
                        <w:rStyle w:val="Hyperlink"/>
                        <w:color w:val="000000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>
        <w:t xml:space="preserve">GEOMETRİK CİSİMLER-2                                          </w:t>
      </w:r>
    </w:p>
    <w:p w:rsidR="00CD4763" w:rsidRDefault="00CD4763" w:rsidP="00552CFE">
      <w:pPr>
        <w:rPr>
          <w:rFonts w:ascii="Comic Sans MS" w:hAnsi="Comic Sans MS"/>
        </w:rPr>
      </w:pPr>
      <w:r w:rsidRPr="00552CFE">
        <w:rPr>
          <w:rFonts w:ascii="Comic Sans MS" w:hAnsi="Comic Sans MS"/>
        </w:rPr>
        <w:t>*Aşağıdaki noktalı yerlere geometrik cisimlerin adlarını yazınız. Köşesi olmayan cisimleri boyayınız.</w:t>
      </w:r>
    </w:p>
    <w:p w:rsidR="00CD4763" w:rsidRDefault="00CD4763" w:rsidP="00552CFE">
      <w:pPr>
        <w:rPr>
          <w:rFonts w:ascii="Comic Sans MS" w:hAnsi="Comic Sans M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7" type="#_x0000_t75" style="position:absolute;margin-left:1.7pt;margin-top:-.05pt;width:514.5pt;height:101.4pt;z-index:251644416;visibility:visible">
            <v:imagedata r:id="rId5" o:title=""/>
          </v:shape>
        </w:pict>
      </w:r>
    </w:p>
    <w:p w:rsidR="00CD4763" w:rsidRDefault="00CD4763" w:rsidP="00552CFE">
      <w:pPr>
        <w:rPr>
          <w:rFonts w:ascii="Comic Sans MS" w:hAnsi="Comic Sans MS"/>
        </w:rPr>
      </w:pPr>
    </w:p>
    <w:p w:rsidR="00CD4763" w:rsidRDefault="00CD4763" w:rsidP="00552CFE">
      <w:pPr>
        <w:rPr>
          <w:rFonts w:ascii="Comic Sans MS" w:hAnsi="Comic Sans MS"/>
        </w:rPr>
      </w:pPr>
    </w:p>
    <w:p w:rsidR="00CD4763" w:rsidRDefault="00CD4763" w:rsidP="00552CFE">
      <w:pPr>
        <w:rPr>
          <w:rFonts w:ascii="Comic Sans MS" w:hAnsi="Comic Sans MS"/>
        </w:rPr>
      </w:pPr>
    </w:p>
    <w:p w:rsidR="00CD4763" w:rsidRDefault="00CD4763" w:rsidP="00552CFE">
      <w:pPr>
        <w:rPr>
          <w:rFonts w:ascii="Comic Sans MS" w:hAnsi="Comic Sans MS"/>
        </w:rPr>
      </w:pPr>
      <w:r>
        <w:rPr>
          <w:rFonts w:ascii="Comic Sans MS" w:hAnsi="Comic Sans MS"/>
        </w:rPr>
        <w:t>*Aşağıdaki geometrik cisimlerin köşelerini ve ayrıtlarını değişik renklerle çizip yüzlerini boyayınız.</w:t>
      </w:r>
    </w:p>
    <w:p w:rsidR="00CD4763" w:rsidRDefault="00CD4763" w:rsidP="00552CFE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Resim 2" o:spid="_x0000_s1028" type="#_x0000_t75" style="position:absolute;margin-left:1.7pt;margin-top:-.2pt;width:514.5pt;height:96.6pt;z-index:251645440;visibility:visible">
            <v:imagedata r:id="rId6" o:title=""/>
          </v:shape>
        </w:pict>
      </w:r>
    </w:p>
    <w:p w:rsidR="00CD4763" w:rsidRDefault="00CD4763" w:rsidP="00552CFE">
      <w:pPr>
        <w:rPr>
          <w:rFonts w:ascii="Comic Sans MS" w:hAnsi="Comic Sans MS"/>
        </w:rPr>
      </w:pPr>
    </w:p>
    <w:p w:rsidR="00CD4763" w:rsidRDefault="00CD4763" w:rsidP="00552CFE">
      <w:pPr>
        <w:rPr>
          <w:rFonts w:ascii="Comic Sans MS" w:hAnsi="Comic Sans MS"/>
        </w:rPr>
      </w:pPr>
    </w:p>
    <w:p w:rsidR="00CD4763" w:rsidRDefault="00CD4763" w:rsidP="00552CFE">
      <w:pPr>
        <w:rPr>
          <w:rFonts w:ascii="Comic Sans MS" w:hAnsi="Comic Sans MS"/>
        </w:rPr>
      </w:pPr>
    </w:p>
    <w:p w:rsidR="00CD4763" w:rsidRDefault="00CD4763" w:rsidP="00552CFE">
      <w:pPr>
        <w:rPr>
          <w:rFonts w:ascii="Comic Sans MS" w:hAnsi="Comic Sans MS"/>
        </w:rPr>
      </w:pPr>
      <w:r>
        <w:rPr>
          <w:rFonts w:ascii="Comic Sans MS" w:hAnsi="Comic Sans MS"/>
        </w:rPr>
        <w:t>*Aşağıdaki geometrik cisimlerin farklı yüzlerini değişik renklere boyayınız.</w:t>
      </w:r>
    </w:p>
    <w:p w:rsidR="00CD4763" w:rsidRDefault="00CD4763" w:rsidP="00552CFE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Resim 3" o:spid="_x0000_s1029" type="#_x0000_t75" style="position:absolute;margin-left:1.7pt;margin-top:.25pt;width:510.9pt;height:85.8pt;z-index:251646464;visibility:visible">
            <v:imagedata r:id="rId7" o:title=""/>
          </v:shape>
        </w:pict>
      </w:r>
    </w:p>
    <w:p w:rsidR="00CD4763" w:rsidRDefault="00CD4763" w:rsidP="00552CFE">
      <w:pPr>
        <w:rPr>
          <w:rFonts w:ascii="Comic Sans MS" w:hAnsi="Comic Sans MS"/>
        </w:rPr>
      </w:pPr>
    </w:p>
    <w:p w:rsidR="00CD4763" w:rsidRDefault="00CD4763" w:rsidP="00552CFE">
      <w:pPr>
        <w:rPr>
          <w:rFonts w:ascii="Comic Sans MS" w:hAnsi="Comic Sans MS"/>
        </w:rPr>
      </w:pPr>
    </w:p>
    <w:p w:rsidR="00CD4763" w:rsidRDefault="00CD4763" w:rsidP="00552CFE">
      <w:pPr>
        <w:rPr>
          <w:rFonts w:ascii="Comic Sans MS" w:hAnsi="Comic Sans MS"/>
        </w:rPr>
      </w:pPr>
    </w:p>
    <w:p w:rsidR="00CD4763" w:rsidRDefault="00CD4763" w:rsidP="00552CFE">
      <w:pPr>
        <w:rPr>
          <w:rFonts w:ascii="Comic Sans MS" w:hAnsi="Comic Sans MS"/>
        </w:rPr>
      </w:pPr>
      <w:r>
        <w:rPr>
          <w:rFonts w:ascii="Comic Sans MS" w:hAnsi="Comic Sans MS"/>
        </w:rPr>
        <w:t>*Aşağıdaki eşyaların köşe, yüz ve ayrıt sayılarını yazınız.</w:t>
      </w:r>
    </w:p>
    <w:p w:rsidR="00CD4763" w:rsidRDefault="00CD4763" w:rsidP="0046594C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Resim 4" o:spid="_x0000_s1030" type="#_x0000_t75" style="position:absolute;margin-left:1.7pt;margin-top:.1pt;width:504.9pt;height:121.8pt;z-index:251647488;visibility:visible">
            <v:imagedata r:id="rId8" o:title=""/>
          </v:shape>
        </w:pict>
      </w:r>
    </w:p>
    <w:p w:rsidR="00CD4763" w:rsidRPr="0046594C" w:rsidRDefault="00CD4763" w:rsidP="0046594C">
      <w:pPr>
        <w:rPr>
          <w:rFonts w:ascii="Comic Sans MS" w:hAnsi="Comic Sans MS"/>
        </w:rPr>
      </w:pPr>
    </w:p>
    <w:p w:rsidR="00CD4763" w:rsidRPr="0046594C" w:rsidRDefault="00CD4763" w:rsidP="0046594C">
      <w:pPr>
        <w:rPr>
          <w:rFonts w:ascii="Comic Sans MS" w:hAnsi="Comic Sans MS"/>
        </w:rPr>
      </w:pPr>
    </w:p>
    <w:p w:rsidR="00CD4763" w:rsidRPr="0046594C" w:rsidRDefault="00CD4763" w:rsidP="0046594C">
      <w:pPr>
        <w:rPr>
          <w:rFonts w:ascii="Comic Sans MS" w:hAnsi="Comic Sans MS"/>
        </w:rPr>
      </w:pPr>
    </w:p>
    <w:p w:rsidR="00CD4763" w:rsidRDefault="00CD4763" w:rsidP="0046594C">
      <w:pPr>
        <w:rPr>
          <w:rFonts w:ascii="Comic Sans MS" w:hAnsi="Comic Sans MS"/>
        </w:rPr>
      </w:pPr>
    </w:p>
    <w:p w:rsidR="00CD4763" w:rsidRDefault="00CD4763" w:rsidP="0046594C">
      <w:pPr>
        <w:rPr>
          <w:rFonts w:ascii="Comic Sans MS" w:hAnsi="Comic Sans MS"/>
        </w:rPr>
      </w:pPr>
      <w:r>
        <w:rPr>
          <w:rFonts w:ascii="Comic Sans MS" w:hAnsi="Comic Sans MS"/>
        </w:rPr>
        <w:t>*Aşağıdaki geometrik cisimlerin köşe, ayrıt ve yüzlerini farklı renklere boyayınız. Adlarını yazınız.</w:t>
      </w:r>
    </w:p>
    <w:p w:rsidR="00CD4763" w:rsidRDefault="00CD4763" w:rsidP="009D58C8">
      <w:pPr>
        <w:tabs>
          <w:tab w:val="left" w:pos="8136"/>
          <w:tab w:val="left" w:pos="9444"/>
        </w:tabs>
        <w:rPr>
          <w:rFonts w:ascii="Comic Sans MS" w:hAnsi="Comic Sans MS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164.6pt;margin-top:11.35pt;width:40.8pt;height:4.2pt;flip:y;z-index:2516700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2" type="#_x0000_t32" style="position:absolute;margin-left:186.8pt;margin-top:11.35pt;width:22.2pt;height:20.4pt;flip:y;z-index:2516689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271.4pt;margin-top:19.75pt;width:63.6pt;height:96pt;z-index:2516648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4" type="#_x0000_t32" style="position:absolute;margin-left:98.6pt;margin-top:11.35pt;width:47.4pt;height:53.4pt;flip:x y;z-index:2516597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5" type="#_x0000_t32" style="position:absolute;margin-left:20pt;margin-top:11.35pt;width:70.8pt;height:41.4pt;flip:y;z-index:2516608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6" type="#_x0000_t32" style="position:absolute;margin-left:101.6pt;margin-top:11.35pt;width:56.4pt;height:13.2pt;flip:x y;z-index:25165875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75.8pt;margin-top:8.35pt;width:22.8pt;height:44.4pt;flip:y;z-index:25165772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32" style="position:absolute;margin-left:90.8pt;margin-top:31.75pt;width:43.8pt;height:84pt;flip:x;z-index:25165670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9" type="#_x0000_t32" style="position:absolute;margin-left:87.15pt;margin-top:79.75pt;width:.05pt;height:36pt;z-index:25165568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0" type="#_x0000_t32" style="position:absolute;margin-left:87.2pt;margin-top:94.75pt;width:47.4pt;height:26.4pt;flip:x;z-index:251654656" o:connectortype="straight">
            <v:stroke endarrow="block"/>
          </v:shape>
        </w:pict>
      </w:r>
      <w:r>
        <w:rPr>
          <w:noProof/>
          <w:lang w:eastAsia="tr-TR"/>
        </w:rPr>
        <w:pict>
          <v:shape id="Resim 5" o:spid="_x0000_s1041" type="#_x0000_t75" alt="https://encrypted-tbn2.gstatic.com/images?q=tbn:ANd9GcQE_9TbxITaEM5EyURmULS0sHV2x4QqWhgvQLJDsfb-HkKl54PPmQ" href="http://www.google.com.tr/imgres?um=1&amp;sa=N&amp;biw=1246&amp;bih=656&amp;hl=tr&amp;tbm=isch&amp;tbnid=s1Des6FbhGxJ1M:&amp;imgrefurl=http://eodev.com/gorev/665358&amp;docid=xHonzuj95m3sJM&amp;imgurl=http://tr.static.z-dn.net/files/d26/f90290fd6e9806556d4fe46efac9e58d.png&amp;w=400&amp;h=360&amp;ei=ZrU6UvrEOIfVswaMkoCgAg&amp;zoom=1&amp;ved=1t:3588,r:12,s:0,i:122&amp;iact=rc&amp;page=2&amp;tbnh=179&amp;tbnw=195&amp;start=12&amp;ndsp=25&amp;tx=88.80000305175781&amp;ty=108.200012207031" style="position:absolute;margin-left:1.7pt;margin-top:19.75pt;width:90.3pt;height:80.4pt;z-index:251648512;visibility:visible" o:button="t">
            <v:fill o:detectmouseclick="t"/>
            <v:imagedata r:id="rId9" o:title=""/>
          </v:shape>
        </w:pict>
      </w:r>
      <w:r>
        <w:rPr>
          <w:noProof/>
          <w:lang w:eastAsia="tr-TR"/>
        </w:rPr>
        <w:pict>
          <v:shape id="Resim 16" o:spid="_x0000_s1042" type="#_x0000_t75" style="position:absolute;margin-left:350.3pt;margin-top:7.15pt;width:63.3pt;height:94.8pt;z-index:251651584;visibility:visible">
            <v:imagedata r:id="rId10" o:title=""/>
          </v:shape>
        </w:pict>
      </w:r>
      <w:r>
        <w:rPr>
          <w:noProof/>
          <w:lang w:eastAsia="tr-TR"/>
        </w:rPr>
        <w:pict>
          <v:shape id="Resim 14" o:spid="_x0000_s1043" type="#_x0000_t75" style="position:absolute;margin-left:241.1pt;margin-top:11.95pt;width:54.3pt;height:88.2pt;z-index:251650560;visibility:visible">
            <v:imagedata r:id="rId11" o:title=""/>
          </v:shape>
        </w:pict>
      </w:r>
      <w:r>
        <w:rPr>
          <w:noProof/>
          <w:lang w:eastAsia="tr-TR"/>
        </w:rPr>
        <w:pict>
          <v:shape id="_x0000_s1044" type="#_x0000_t75" alt="https://encrypted-tbn2.gstatic.com/images?q=tbn:ANd9GcQE_9TbxITaEM5EyURmULS0sHV2x4QqWhgvQLJDsfb-HkKl54PPmQ" href="http://www.google.com.tr/imgres?um=1&amp;sa=N&amp;biw=1246&amp;bih=656&amp;hl=tr&amp;tbm=isch&amp;tbnid=s1Des6FbhGxJ1M:&amp;imgrefurl=http://eodev.com/gorev/665358&amp;docid=xHonzuj95m3sJM&amp;imgurl=http://tr.static.z-dn.net/files/d26/f90290fd6e9806556d4fe46efac9e58d.png&amp;w=400&amp;h=360&amp;ei=ZrU6UvrEOIfVswaMkoCgAg&amp;zoom=1&amp;ved=1t:3588,r:12,s:0,i:122&amp;iact=rc&amp;page=2&amp;tbnh=179&amp;tbnw=195&amp;start=12&amp;ndsp=25&amp;tx=88.80000305175781&amp;ty=108.200012207031" style="position:absolute;margin-left:130.1pt;margin-top:7.15pt;width:60.3pt;height:97.8pt;z-index:251649536;visibility:visible" o:button="t">
            <v:fill o:detectmouseclick="t"/>
            <v:imagedata r:id="rId12" o:title=""/>
          </v:shape>
        </w:pict>
      </w:r>
      <w:r>
        <w:rPr>
          <w:noProof/>
          <w:lang w:eastAsia="tr-TR"/>
        </w:rPr>
        <w:pict>
          <v:shape id="Resim 17" o:spid="_x0000_s1045" type="#_x0000_t75" style="position:absolute;margin-left:461.9pt;margin-top:19.75pt;width:77.1pt;height:71.4pt;z-index:251652608;visibility:visible">
            <v:imagedata r:id="rId13" o:title=""/>
          </v:shape>
        </w:pic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CD4763" w:rsidRPr="00E57726" w:rsidRDefault="00CD4763" w:rsidP="00E57726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46" type="#_x0000_t32" style="position:absolute;margin-left:338pt;margin-top:19.7pt;width:40.2pt;height:61.2pt;flip:x;z-index:251666944" o:connectortype="straight">
            <v:stroke endarrow="block"/>
          </v:shape>
        </w:pict>
      </w:r>
    </w:p>
    <w:p w:rsidR="00CD4763" w:rsidRPr="00E57726" w:rsidRDefault="00CD4763" w:rsidP="00E57726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47" type="#_x0000_t32" style="position:absolute;margin-left:271.4pt;margin-top:2.9pt;width:57pt;height:53.4pt;z-index:2516659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8" type="#_x0000_t32" style="position:absolute;margin-left:341pt;margin-top:14.3pt;width:142.2pt;height:46.2pt;flip:x;z-index:2516638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49" type="#_x0000_t32" style="position:absolute;margin-left:338pt;margin-top:24.5pt;width:44.4pt;height:36pt;flip:x;z-index:251662848" o:connectortype="straight">
            <v:stroke endarrow="block"/>
          </v:shape>
        </w:pict>
      </w:r>
    </w:p>
    <w:p w:rsidR="00CD4763" w:rsidRDefault="00CD4763" w:rsidP="00E57726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50" type="#_x0000_t32" style="position:absolute;margin-left:59.6pt;margin-top:11.85pt;width:27.55pt;height:26.4pt;z-index:25165363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1" type="#_x0000_t32" style="position:absolute;margin-left:11.6pt;margin-top:11.85pt;width:8.4pt;height:26.4pt;flip:x;z-index:2516679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2" type="#_x0000_t32" style="position:absolute;margin-left:271.4pt;margin-top:7.65pt;width:63.6pt;height:25.2pt;z-index:251661824" o:connectortype="straight">
            <v:stroke endarrow="block"/>
          </v:shape>
        </w:pict>
      </w:r>
    </w:p>
    <w:p w:rsidR="00CD4763" w:rsidRPr="00E57726" w:rsidRDefault="00CD4763" w:rsidP="00E57726">
      <w:pPr>
        <w:tabs>
          <w:tab w:val="left" w:pos="1440"/>
        </w:tabs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sectPr w:rsidR="00CD4763" w:rsidRPr="00E57726" w:rsidSect="001F600E">
      <w:pgSz w:w="11906" w:h="16838"/>
      <w:pgMar w:top="680" w:right="680" w:bottom="567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CFE"/>
    <w:rsid w:val="0001547C"/>
    <w:rsid w:val="001F600E"/>
    <w:rsid w:val="002E4F78"/>
    <w:rsid w:val="0046594C"/>
    <w:rsid w:val="00552CFE"/>
    <w:rsid w:val="00717263"/>
    <w:rsid w:val="009B5A45"/>
    <w:rsid w:val="009C0482"/>
    <w:rsid w:val="009D58C8"/>
    <w:rsid w:val="009D5E21"/>
    <w:rsid w:val="00AF4544"/>
    <w:rsid w:val="00C17881"/>
    <w:rsid w:val="00C63F5F"/>
    <w:rsid w:val="00C745BB"/>
    <w:rsid w:val="00CD21CB"/>
    <w:rsid w:val="00CD4763"/>
    <w:rsid w:val="00D37650"/>
    <w:rsid w:val="00E57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552C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52CF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745B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1</Pages>
  <Words>83</Words>
  <Characters>476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apos</dc:creator>
  <cp:keywords>www.sorubak.com</cp:keywords>
  <dc:description>www.sorubak.com</dc:description>
  <cp:lastModifiedBy>Dogan</cp:lastModifiedBy>
  <cp:revision>www.sorubak.com</cp:revision>
  <dcterms:created xsi:type="dcterms:W3CDTF">2013-09-19T08:06:00Z</dcterms:created>
  <dcterms:modified xsi:type="dcterms:W3CDTF">2013-09-22T10:45:00Z</dcterms:modified>
  <cp:category>www.sorubak.com</cp:category>
</cp:coreProperties>
</file>