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E47" w:rsidRDefault="00291E47">
      <w:r>
        <w:t xml:space="preserve">                                                            DESTE      VE     DÜZİNE </w:t>
      </w:r>
      <w:hyperlink r:id="rId6" w:history="1">
        <w:r w:rsidRPr="00C63F5F">
          <w:rPr>
            <w:rStyle w:val="Hyperlink"/>
            <w:color w:val="000000"/>
          </w:rPr>
          <w:t>www.sorubak.com</w:t>
        </w:r>
      </w:hyperlink>
    </w:p>
    <w:p w:rsidR="00291E47" w:rsidRDefault="00291E47">
      <w:r>
        <w:t>Aynı türden 10 tane varlığa deste denir.                  Aynı türden 12 varlığa düzine denir.</w:t>
      </w:r>
    </w:p>
    <w:p w:rsidR="00291E47" w:rsidRDefault="00291E47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2.75pt;margin-top:.85pt;width:161.75pt;height:87.95pt;z-index:251655168">
            <v:textbox>
              <w:txbxContent>
                <w:p w:rsidR="00291E47" w:rsidRDefault="00291E47">
                  <w:r w:rsidRPr="001C0CB6"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60" o:spid="_x0000_i1037" type="#_x0000_t75" alt="Açıklama: j0344870" style="width:21.75pt;height:39.75pt;visibility:visible">
                        <v:imagedata r:id="rId7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_x0000_i1038" type="#_x0000_t75" alt="Açıklama: j0344870" style="width:21.75pt;height:39.75pt;visibility:visible">
                        <v:imagedata r:id="rId7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_x0000_i1039" type="#_x0000_t75" alt="Açıklama: j0344870" style="width:21.75pt;height:41.25pt;visibility:visible">
                        <v:imagedata r:id="rId7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_x0000_i1040" type="#_x0000_t75" alt="Açıklama: j0344870" style="width:21.75pt;height:41.25pt;visibility:visible">
                        <v:imagedata r:id="rId7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_x0000_i1041" type="#_x0000_t75" alt="Açıklama: j0344870" style="width:21.75pt;height:41.25pt;visibility:visible">
                        <v:imagedata r:id="rId7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_x0000_i1042" type="#_x0000_t75" alt="Açıklama: j0344870" style="width:21.75pt;height:41.25pt;visibility:visible">
                        <v:imagedata r:id="rId7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_x0000_i1043" type="#_x0000_t75" alt="Açıklama: j0344870" style="width:21.75pt;height:39.75pt;visibility:visible">
                        <v:imagedata r:id="rId7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_x0000_i1044" type="#_x0000_t75" alt="Açıklama: j0344870" style="width:21.75pt;height:41.25pt;visibility:visible">
                        <v:imagedata r:id="rId7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_x0000_i1045" type="#_x0000_t75" alt="Açıklama: j0344870" style="width:21.75pt;height:41.25pt;visibility:visible">
                        <v:imagedata r:id="rId7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_x0000_i1046" type="#_x0000_t75" alt="Açıklama: j0344870" style="width:21.75pt;height:39.75pt;visibility:visible">
                        <v:imagedata r:id="rId7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_x0000_i1047" type="#_x0000_t75" alt="Açıklama: j0344870" style="width:21.75pt;height:39.75pt;visibility:visible">
                        <v:imagedata r:id="rId7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_x0000_i1048" type="#_x0000_t75" alt="Açıklama: j0344870" style="width:21.75pt;height:39.75pt;visibility:visible">
                        <v:imagedata r:id="rId7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4.55pt;margin-top:5.75pt;width:180.5pt;height:138.25pt;z-index:251654144">
            <v:textbox style="mso-fit-shape-to-text:t">
              <w:txbxContent>
                <w:p w:rsidR="00291E47" w:rsidRDefault="00291E47">
                  <w:r w:rsidRPr="001C0CB6">
                    <w:rPr>
                      <w:noProof/>
                      <w:lang w:eastAsia="tr-TR"/>
                    </w:rPr>
                    <w:pict>
                      <v:shape id="Resim 1" o:spid="_x0000_i1059" type="#_x0000_t75" style="width:21pt;height:29.25pt;visibility:visible">
                        <v:imagedata r:id="rId8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2" o:spid="_x0000_i1060" type="#_x0000_t75" style="width:21pt;height:29.25pt;visibility:visible">
                        <v:imagedata r:id="rId8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3" o:spid="_x0000_i1061" type="#_x0000_t75" style="width:21pt;height:29.25pt;visibility:visible">
                        <v:imagedata r:id="rId8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4" o:spid="_x0000_i1062" type="#_x0000_t75" style="width:21pt;height:29.25pt;visibility:visible">
                        <v:imagedata r:id="rId8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5" o:spid="_x0000_i1063" type="#_x0000_t75" style="width:21pt;height:29.25pt;visibility:visible">
                        <v:imagedata r:id="rId8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6" o:spid="_x0000_i1064" type="#_x0000_t75" style="width:21pt;height:29.25pt;visibility:visible">
                        <v:imagedata r:id="rId8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7" o:spid="_x0000_i1065" type="#_x0000_t75" style="width:21pt;height:29.25pt;visibility:visible">
                        <v:imagedata r:id="rId8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8" o:spid="_x0000_i1066" type="#_x0000_t75" style="width:21pt;height:29.25pt;visibility:visible">
                        <v:imagedata r:id="rId8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9" o:spid="_x0000_i1067" type="#_x0000_t75" style="width:21pt;height:29.25pt;visibility:visible">
                        <v:imagedata r:id="rId8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10" o:spid="_x0000_i1068" type="#_x0000_t75" style="width:21pt;height:29.25pt;visibility:visible">
                        <v:imagedata r:id="rId8" o:title=""/>
                      </v:shape>
                    </w:pict>
                  </w:r>
                </w:p>
              </w:txbxContent>
            </v:textbox>
          </v:shape>
        </w:pict>
      </w:r>
    </w:p>
    <w:p w:rsidR="00291E47" w:rsidRPr="00553E8B" w:rsidRDefault="00291E47" w:rsidP="00553E8B"/>
    <w:p w:rsidR="00291E47" w:rsidRPr="00553E8B" w:rsidRDefault="00291E47" w:rsidP="00553E8B"/>
    <w:p w:rsidR="00291E47" w:rsidRDefault="00291E47" w:rsidP="00553E8B"/>
    <w:p w:rsidR="00291E47" w:rsidRDefault="00291E47" w:rsidP="00553E8B">
      <w:r>
        <w:t>10 tane gül= 1 deste gül                                             12 tane karanfil = 1 düzine karanfil</w:t>
      </w:r>
    </w:p>
    <w:p w:rsidR="00291E47" w:rsidRDefault="00291E47" w:rsidP="00553E8B">
      <w:r>
        <w:t>Bir deste kalem çiziniz:……………………………………………………………………………….</w:t>
      </w:r>
    </w:p>
    <w:p w:rsidR="00291E47" w:rsidRDefault="00291E47" w:rsidP="00553E8B">
      <w:r>
        <w:t>Bir düzine muz çiziniz:…………………………………………………………………………………</w:t>
      </w:r>
    </w:p>
    <w:p w:rsidR="00291E47" w:rsidRDefault="00291E47" w:rsidP="00553E8B">
      <w:r>
        <w:rPr>
          <w:noProof/>
          <w:lang w:eastAsia="tr-TR"/>
        </w:rPr>
        <w:pict>
          <v:shape id="_x0000_s1028" type="#_x0000_t202" style="position:absolute;margin-left:215.5pt;margin-top:21.7pt;width:180.4pt;height:138.3pt;z-index:251656192">
            <v:textbox style="mso-fit-shape-to-text:t">
              <w:txbxContent>
                <w:p w:rsidR="00291E47" w:rsidRDefault="00291E47">
                  <w:r w:rsidRPr="001C0CB6">
                    <w:rPr>
                      <w:noProof/>
                      <w:lang w:eastAsia="tr-TR"/>
                    </w:rPr>
                    <w:pict>
                      <v:shape id="Resim 47" o:spid="_x0000_i1079" type="#_x0000_t75" style="width:23.25pt;height:18.75pt;visibility:visible">
                        <v:imagedata r:id="rId9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48" o:spid="_x0000_i1080" type="#_x0000_t75" style="width:23.25pt;height:18.75pt;visibility:visible">
                        <v:imagedata r:id="rId9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49" o:spid="_x0000_i1081" type="#_x0000_t75" style="width:23.25pt;height:18.75pt;visibility:visible">
                        <v:imagedata r:id="rId9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50" o:spid="_x0000_i1082" type="#_x0000_t75" style="width:23.25pt;height:18.75pt;visibility:visible">
                        <v:imagedata r:id="rId9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51" o:spid="_x0000_i1083" type="#_x0000_t75" style="width:23.25pt;height:18.75pt;visibility:visible">
                        <v:imagedata r:id="rId9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53" o:spid="_x0000_i1084" type="#_x0000_t75" style="width:23.25pt;height:18.75pt;visibility:visible">
                        <v:imagedata r:id="rId9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54" o:spid="_x0000_i1085" type="#_x0000_t75" style="width:23.25pt;height:18.75pt;visibility:visible">
                        <v:imagedata r:id="rId9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55" o:spid="_x0000_i1086" type="#_x0000_t75" style="width:23.25pt;height:18.75pt;visibility:visible">
                        <v:imagedata r:id="rId9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56" o:spid="_x0000_i1087" type="#_x0000_t75" style="width:23.25pt;height:18.75pt;visibility:visible">
                        <v:imagedata r:id="rId9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57" o:spid="_x0000_i1088" type="#_x0000_t75" style="width:23.25pt;height:18.75pt;visibility:visible">
                        <v:imagedata r:id="rId9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13.75pt;margin-top:21.7pt;width:180.45pt;height:138.35pt;z-index:251657216">
            <v:textbox style="mso-fit-shape-to-text:t">
              <w:txbxContent>
                <w:p w:rsidR="00291E47" w:rsidRDefault="00291E47">
                  <w:r w:rsidRPr="001C0CB6">
                    <w:rPr>
                      <w:noProof/>
                      <w:lang w:eastAsia="tr-TR"/>
                    </w:rPr>
                    <w:pict>
                      <v:shape id="Resim 59" o:spid="_x0000_i1101" type="#_x0000_t75" style="width:22.5pt;height:23.25pt;visibility:visible">
                        <v:imagedata r:id="rId10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_x0000_i1102" type="#_x0000_t75" style="width:22.5pt;height:23.25pt;visibility:visible">
                        <v:imagedata r:id="rId10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61" o:spid="_x0000_i1103" type="#_x0000_t75" style="width:22.5pt;height:23.25pt;visibility:visible">
                        <v:imagedata r:id="rId10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62" o:spid="_x0000_i1104" type="#_x0000_t75" style="width:22.5pt;height:23.25pt;visibility:visible">
                        <v:imagedata r:id="rId10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63" o:spid="_x0000_i1105" type="#_x0000_t75" style="width:22.5pt;height:23.25pt;visibility:visible">
                        <v:imagedata r:id="rId10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64" o:spid="_x0000_i1106" type="#_x0000_t75" style="width:22.5pt;height:24pt;visibility:visible">
                        <v:imagedata r:id="rId10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65" o:spid="_x0000_i1107" type="#_x0000_t75" style="width:22.5pt;height:24pt;visibility:visible">
                        <v:imagedata r:id="rId10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66" o:spid="_x0000_i1108" type="#_x0000_t75" style="width:22.5pt;height:23.25pt;visibility:visible">
                        <v:imagedata r:id="rId10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67" o:spid="_x0000_i1109" type="#_x0000_t75" style="width:22.5pt;height:24pt;visibility:visible">
                        <v:imagedata r:id="rId10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68" o:spid="_x0000_i1110" type="#_x0000_t75" style="width:22.5pt;height:23.25pt;visibility:visible">
                        <v:imagedata r:id="rId10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69" o:spid="_x0000_i1111" type="#_x0000_t75" style="width:22.5pt;height:24pt;visibility:visible">
                        <v:imagedata r:id="rId10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70" o:spid="_x0000_i1112" type="#_x0000_t75" style="width:22.5pt;height:23.25pt;visibility:visible">
                        <v:imagedata r:id="rId10" o:title=""/>
                      </v:shape>
                    </w:pict>
                  </w:r>
                </w:p>
              </w:txbxContent>
            </v:textbox>
          </v:shape>
        </w:pict>
      </w:r>
      <w:r>
        <w:t xml:space="preserve">  Aşağıdaki varlıkları deste ve düzine   olarak  yazınız.</w:t>
      </w:r>
    </w:p>
    <w:p w:rsidR="00291E47" w:rsidRDefault="00291E47" w:rsidP="00553E8B">
      <w:r>
        <w:t xml:space="preserve">   </w:t>
      </w:r>
    </w:p>
    <w:p w:rsidR="00291E47" w:rsidRDefault="00291E47" w:rsidP="00CF35A6"/>
    <w:p w:rsidR="00291E47" w:rsidRDefault="00291E47" w:rsidP="00CF35A6"/>
    <w:p w:rsidR="00291E47" w:rsidRDefault="00291E47" w:rsidP="00CF35A6">
      <w:r>
        <w:t xml:space="preserve">     ………………………………………………………………..       ………………………………………………………………</w:t>
      </w:r>
    </w:p>
    <w:p w:rsidR="00291E47" w:rsidRDefault="00291E47" w:rsidP="00CF35A6">
      <w:r>
        <w:t xml:space="preserve">       Aşağıdaki fincanı bir desteye tamamlayın             Topları bir düzineye tamamlayınız.        </w:t>
      </w:r>
    </w:p>
    <w:p w:rsidR="00291E47" w:rsidRPr="00CF35A6" w:rsidRDefault="00291E47" w:rsidP="00CF35A6">
      <w:r>
        <w:rPr>
          <w:noProof/>
          <w:lang w:eastAsia="tr-TR"/>
        </w:rPr>
        <w:pict>
          <v:shape id="_x0000_s1030" type="#_x0000_t202" style="position:absolute;margin-left:20.1pt;margin-top:6.4pt;width:179.7pt;height:138.5pt;z-index:251659264">
            <v:textbox style="mso-fit-shape-to-text:t">
              <w:txbxContent>
                <w:p w:rsidR="00291E47" w:rsidRDefault="00291E47">
                  <w:r w:rsidRPr="001C0CB6">
                    <w:rPr>
                      <w:noProof/>
                      <w:lang w:eastAsia="tr-TR"/>
                    </w:rPr>
                    <w:pict>
                      <v:shape id="Resim 81" o:spid="_x0000_i1120" type="#_x0000_t75" style="width:24.75pt;height:21.75pt;visibility:visible">
                        <v:imagedata r:id="rId11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82" o:spid="_x0000_i1121" type="#_x0000_t75" style="width:24.75pt;height:21.75pt;visibility:visible">
                        <v:imagedata r:id="rId11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83" o:spid="_x0000_i1122" type="#_x0000_t75" style="width:24.75pt;height:21.75pt;visibility:visible">
                        <v:imagedata r:id="rId11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85" o:spid="_x0000_i1123" type="#_x0000_t75" style="width:24.75pt;height:21.75pt;visibility:visible">
                        <v:imagedata r:id="rId11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86" o:spid="_x0000_i1124" type="#_x0000_t75" style="width:24.75pt;height:21.75pt;visibility:visible">
                        <v:imagedata r:id="rId11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87" o:spid="_x0000_i1125" type="#_x0000_t75" style="width:24.75pt;height:21.75pt;visibility:visible">
                        <v:imagedata r:id="rId11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_x0000_i1126" type="#_x0000_t75" style="width:24.75pt;height:21.75pt;visibility:visible">
                        <v:imagedata r:id="rId11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223.5pt;margin-top:.7pt;width:179.75pt;height:137.9pt;z-index:251658240">
            <v:textbox style="mso-fit-shape-to-text:t">
              <w:txbxContent>
                <w:p w:rsidR="00291E47" w:rsidRDefault="00291E47">
                  <w:r w:rsidRPr="001C0CB6">
                    <w:rPr>
                      <w:noProof/>
                      <w:lang w:eastAsia="tr-TR"/>
                    </w:rPr>
                    <w:pict>
                      <v:shape id="Resim 71" o:spid="_x0000_i1134" type="#_x0000_t75" style="width:24pt;height:24pt;visibility:visible">
                        <v:imagedata r:id="rId12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72" o:spid="_x0000_i1135" type="#_x0000_t75" style="width:24pt;height:24pt;visibility:visible">
                        <v:imagedata r:id="rId12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73" o:spid="_x0000_i1136" type="#_x0000_t75" style="width:24pt;height:23.25pt;visibility:visible">
                        <v:imagedata r:id="rId12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74" o:spid="_x0000_i1137" type="#_x0000_t75" style="width:24pt;height:24pt;visibility:visible">
                        <v:imagedata r:id="rId12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75" o:spid="_x0000_i1138" type="#_x0000_t75" style="width:24pt;height:24pt;visibility:visible">
                        <v:imagedata r:id="rId12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76" o:spid="_x0000_i1139" type="#_x0000_t75" style="width:24pt;height:24pt;visibility:visible">
                        <v:imagedata r:id="rId12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77" o:spid="_x0000_i1140" type="#_x0000_t75" style="width:24pt;height:23.25pt;visibility:visible">
                        <v:imagedata r:id="rId12" o:title=""/>
                      </v:shape>
                    </w:pict>
                  </w:r>
                </w:p>
              </w:txbxContent>
            </v:textbox>
          </v:shape>
        </w:pict>
      </w:r>
    </w:p>
    <w:p w:rsidR="00291E47" w:rsidRPr="00CF35A6" w:rsidRDefault="00291E47" w:rsidP="00CF35A6"/>
    <w:p w:rsidR="00291E47" w:rsidRDefault="00291E47" w:rsidP="00CF35A6"/>
    <w:p w:rsidR="00291E47" w:rsidRDefault="00291E47" w:rsidP="00CF35A6">
      <w:r>
        <w:rPr>
          <w:noProof/>
          <w:lang w:eastAsia="tr-TR"/>
        </w:rPr>
        <w:pict>
          <v:shape id="_x0000_s1032" type="#_x0000_t202" style="position:absolute;margin-left:203.95pt;margin-top:16.15pt;width:151.35pt;height:100.8pt;z-index:251661312">
            <v:textbox>
              <w:txbxContent>
                <w:p w:rsidR="00291E47" w:rsidRDefault="00291E47">
                  <w:r w:rsidRPr="001C0CB6">
                    <w:rPr>
                      <w:noProof/>
                      <w:lang w:eastAsia="tr-TR"/>
                    </w:rPr>
                    <w:pict>
                      <v:shape id="Resim 46" o:spid="_x0000_i1150" type="#_x0000_t75" alt="Açıklama: j0151221" style="width:39.75pt;height:30pt;visibility:visible">
                        <v:imagedata r:id="rId13" o:title=""/>
                      </v:shape>
                    </w:pict>
                  </w:r>
                  <w:r>
                    <w:t xml:space="preserve"> </w: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_x0000_i1151" type="#_x0000_t75" alt="Açıklama: j0151221" style="width:39.75pt;height:30pt;visibility:visible">
                        <v:imagedata r:id="rId13" o:title=""/>
                      </v:shape>
                    </w:pict>
                  </w:r>
                  <w:r>
                    <w:t xml:space="preserve"> </w: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_x0000_i1152" type="#_x0000_t75" alt="Açıklama: j0151221" style="width:39.75pt;height:30pt;visibility:visible">
                        <v:imagedata r:id="rId13" o:title=""/>
                      </v:shape>
                    </w:pict>
                  </w:r>
                  <w:r>
                    <w:t xml:space="preserve"> </w: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_x0000_i1153" type="#_x0000_t75" alt="Açıklama: j0151221" style="width:39.75pt;height:30pt;visibility:visible">
                        <v:imagedata r:id="rId13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_x0000_i1154" type="#_x0000_t75" alt="Açıklama: j0151221" style="width:39.75pt;height:30pt;visibility:visible">
                        <v:imagedata r:id="rId13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_x0000_i1155" type="#_x0000_t75" alt="Açıklama: j0151221" style="width:39.75pt;height:30pt;visibility:visible">
                        <v:imagedata r:id="rId13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_x0000_i1156" type="#_x0000_t75" alt="Açıklama: j0151221" style="width:39.75pt;height:30pt;visibility:visible">
                        <v:imagedata r:id="rId13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_x0000_i1157" type="#_x0000_t75" alt="Açıklama: j0151221" style="width:39.75pt;height:30pt;visibility:visible">
                        <v:imagedata r:id="rId13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_x0000_i1158" type="#_x0000_t75" alt="Açıklama: j0151221" style="width:39.75pt;height:30pt;visibility:visible">
                        <v:imagedata r:id="rId13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18.55pt;margin-top:19.65pt;width:166.25pt;height:88.4pt;z-index:251660288">
            <v:textbox>
              <w:txbxContent>
                <w:p w:rsidR="00291E47" w:rsidRDefault="00291E47">
                  <w:r w:rsidRPr="001C0CB6">
                    <w:rPr>
                      <w:noProof/>
                      <w:lang w:eastAsia="tr-TR"/>
                    </w:rPr>
                    <w:pict>
                      <v:shape id="Resim 132" o:spid="_x0000_i1175" type="#_x0000_t75" style="width:15.75pt;height:36.75pt;visibility:visible">
                        <v:imagedata r:id="rId14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133" o:spid="_x0000_i1176" type="#_x0000_t75" style="width:15.75pt;height:36.75pt;visibility:visible">
                        <v:imagedata r:id="rId14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134" o:spid="_x0000_i1177" type="#_x0000_t75" style="width:15.75pt;height:36.75pt;visibility:visible">
                        <v:imagedata r:id="rId14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135" o:spid="_x0000_i1178" type="#_x0000_t75" style="width:15.75pt;height:36.75pt;visibility:visible">
                        <v:imagedata r:id="rId14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136" o:spid="_x0000_i1179" type="#_x0000_t75" style="width:15.75pt;height:36.75pt;visibility:visible">
                        <v:imagedata r:id="rId14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137" o:spid="_x0000_i1180" type="#_x0000_t75" style="width:15.75pt;height:36.75pt;visibility:visible">
                        <v:imagedata r:id="rId14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138" o:spid="_x0000_i1181" type="#_x0000_t75" style="width:15.75pt;height:36.75pt;visibility:visible">
                        <v:imagedata r:id="rId14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139" o:spid="_x0000_i1182" type="#_x0000_t75" style="width:15.75pt;height:36.75pt;visibility:visible">
                        <v:imagedata r:id="rId14" o:title=""/>
                      </v:shape>
                    </w:pict>
                  </w:r>
                  <w:r>
                    <w:t xml:space="preserve"> </w: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140" o:spid="_x0000_i1183" type="#_x0000_t75" style="width:15.75pt;height:36.75pt;visibility:visible">
                        <v:imagedata r:id="rId14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141" o:spid="_x0000_i1184" type="#_x0000_t75" style="width:15.75pt;height:36.75pt;visibility:visible">
                        <v:imagedata r:id="rId14" o:title=""/>
                      </v:shape>
                    </w:pict>
                  </w:r>
                  <w:r>
                    <w:t xml:space="preserve"> </w: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142" o:spid="_x0000_i1185" type="#_x0000_t75" style="width:15.75pt;height:36.75pt;visibility:visible">
                        <v:imagedata r:id="rId14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143" o:spid="_x0000_i1186" type="#_x0000_t75" style="width:15.75pt;height:36.75pt;visibility:visible">
                        <v:imagedata r:id="rId14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144" o:spid="_x0000_i1187" type="#_x0000_t75" style="width:15.75pt;height:36.75pt;visibility:visible">
                        <v:imagedata r:id="rId14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145" o:spid="_x0000_i1188" type="#_x0000_t75" style="width:15.75pt;height:36.75pt;visibility:visible">
                        <v:imagedata r:id="rId14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146" o:spid="_x0000_i1189" type="#_x0000_t75" style="width:15.75pt;height:36.75pt;visibility:visible">
                        <v:imagedata r:id="rId14" o:title=""/>
                      </v:shape>
                    </w:pict>
                  </w:r>
                  <w:r w:rsidRPr="001C0CB6">
                    <w:rPr>
                      <w:noProof/>
                      <w:lang w:eastAsia="tr-TR"/>
                    </w:rPr>
                    <w:pict>
                      <v:shape id="Resim 147" o:spid="_x0000_i1190" type="#_x0000_t75" style="width:15.75pt;height:36.75pt;visibility:visible">
                        <v:imagedata r:id="rId14" o:title=""/>
                      </v:shape>
                    </w:pict>
                  </w:r>
                </w:p>
              </w:txbxContent>
            </v:textbox>
          </v:shape>
        </w:pict>
      </w:r>
      <w:r>
        <w:t xml:space="preserve">            </w:t>
      </w:r>
    </w:p>
    <w:p w:rsidR="00291E47" w:rsidRPr="00A80BBF" w:rsidRDefault="00291E47" w:rsidP="00A80BBF"/>
    <w:p w:rsidR="00291E47" w:rsidRPr="00A80BBF" w:rsidRDefault="00291E47" w:rsidP="00A80BBF"/>
    <w:p w:rsidR="00291E47" w:rsidRDefault="00291E47" w:rsidP="00A80BBF"/>
    <w:p w:rsidR="00291E47" w:rsidRDefault="00291E47" w:rsidP="00A80BBF"/>
    <w:p w:rsidR="00291E47" w:rsidRDefault="00291E47" w:rsidP="00A80BBF">
      <w:r>
        <w:t>Bir düzineden kaç fazla dondurma var? ……….      Bir düzineden kaç eksik gül var?...................</w:t>
      </w:r>
    </w:p>
    <w:p w:rsidR="00291E47" w:rsidRDefault="00291E47" w:rsidP="00A80BBF">
      <w:r>
        <w:t>Bir desteden 5 fazla elma çiziniz…………………………………………………………………………………………………..</w:t>
      </w:r>
    </w:p>
    <w:p w:rsidR="00291E47" w:rsidRDefault="00291E47" w:rsidP="00A80BBF">
      <w:r>
        <w:t>Bir düzineden 3 eksik yumurta çiziniz…………………………………………………………………………………………</w:t>
      </w:r>
    </w:p>
    <w:p w:rsidR="00291E47" w:rsidRPr="00A80BBF" w:rsidRDefault="00291E47" w:rsidP="00A80BBF">
      <w:r>
        <w:t>PROPLEM: Ela’nın bir düzine kalemi var. Babası da  1 deste  kalem verdi. Ela’nın kaç kalemi var?</w:t>
      </w:r>
    </w:p>
    <w:sectPr w:rsidR="00291E47" w:rsidRPr="00A80BBF" w:rsidSect="007D3D96"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1E47" w:rsidRDefault="00291E47" w:rsidP="007F04C1">
      <w:pPr>
        <w:spacing w:after="0" w:line="240" w:lineRule="auto"/>
      </w:pPr>
      <w:r>
        <w:separator/>
      </w:r>
    </w:p>
  </w:endnote>
  <w:endnote w:type="continuationSeparator" w:id="0">
    <w:p w:rsidR="00291E47" w:rsidRDefault="00291E47" w:rsidP="007F0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E47" w:rsidRDefault="00291E47">
    <w:pPr>
      <w:pStyle w:val="Footer"/>
    </w:pPr>
    <w:r>
      <w:t xml:space="preserve">                                                                                                                                                          Sınıf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1E47" w:rsidRDefault="00291E47" w:rsidP="007F04C1">
      <w:pPr>
        <w:spacing w:after="0" w:line="240" w:lineRule="auto"/>
      </w:pPr>
      <w:r>
        <w:separator/>
      </w:r>
    </w:p>
  </w:footnote>
  <w:footnote w:type="continuationSeparator" w:id="0">
    <w:p w:rsidR="00291E47" w:rsidRDefault="00291E47" w:rsidP="007F04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3E8B"/>
    <w:rsid w:val="000600B3"/>
    <w:rsid w:val="00154EB3"/>
    <w:rsid w:val="0019452F"/>
    <w:rsid w:val="001975D3"/>
    <w:rsid w:val="001C0CB6"/>
    <w:rsid w:val="00291E47"/>
    <w:rsid w:val="002B6DBF"/>
    <w:rsid w:val="00370229"/>
    <w:rsid w:val="0047066B"/>
    <w:rsid w:val="0050570E"/>
    <w:rsid w:val="00553E8B"/>
    <w:rsid w:val="007D3D96"/>
    <w:rsid w:val="007F04C1"/>
    <w:rsid w:val="007F1B82"/>
    <w:rsid w:val="008726F9"/>
    <w:rsid w:val="009761E8"/>
    <w:rsid w:val="00A578E1"/>
    <w:rsid w:val="00A80BBF"/>
    <w:rsid w:val="00AD1D92"/>
    <w:rsid w:val="00C63F5F"/>
    <w:rsid w:val="00CD0A56"/>
    <w:rsid w:val="00CF35A6"/>
    <w:rsid w:val="00DE3B19"/>
    <w:rsid w:val="00E068BC"/>
    <w:rsid w:val="00EC7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D9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53E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3E8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7F0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F04C1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7F0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F04C1"/>
    <w:rPr>
      <w:rFonts w:cs="Times New Roman"/>
    </w:rPr>
  </w:style>
  <w:style w:type="character" w:styleId="Hyperlink">
    <w:name w:val="Hyperlink"/>
    <w:basedOn w:val="DefaultParagraphFont"/>
    <w:uiPriority w:val="99"/>
    <w:rsid w:val="0047066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wmf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12" Type="http://schemas.openxmlformats.org/officeDocument/2006/relationships/image" Target="media/image6.e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emf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4" Type="http://schemas.openxmlformats.org/officeDocument/2006/relationships/footnotes" Target="footnote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62</TotalTime>
  <Pages>1</Pages>
  <Words>157</Words>
  <Characters>900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a-1</dc:creator>
  <cp:keywords>www.sorubak.com</cp:keywords>
  <dc:description>www.sorubak.com</dc:description>
  <cp:lastModifiedBy>Dogan</cp:lastModifiedBy>
  <cp:revision>www.sorubak.com</cp:revision>
  <cp:lastPrinted>2013-09-19T08:26:00Z</cp:lastPrinted>
  <dcterms:created xsi:type="dcterms:W3CDTF">2013-09-14T19:29:00Z</dcterms:created>
  <dcterms:modified xsi:type="dcterms:W3CDTF">2013-09-22T10:40:00Z</dcterms:modified>
  <cp:category>www.sorubak.com</cp:category>
</cp:coreProperties>
</file>