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9355"/>
      </w:tblGrid>
      <w:tr w:rsidR="005107CC" w:rsidRPr="00871B59" w:rsidTr="00D47ED8">
        <w:trPr>
          <w:trHeight w:val="1402"/>
        </w:trPr>
        <w:tc>
          <w:tcPr>
            <w:tcW w:w="1276" w:type="dxa"/>
          </w:tcPr>
          <w:p w:rsidR="005107CC" w:rsidRPr="00871B59" w:rsidRDefault="005107CC" w:rsidP="00E95A04">
            <w:pPr>
              <w:ind w:left="-70" w:right="-108" w:hanging="72"/>
              <w:jc w:val="center"/>
              <w:rPr>
                <w:rFonts w:ascii="Comic Sans MS" w:hAnsi="Comic Sans MS"/>
              </w:rPr>
            </w:pPr>
            <w:r w:rsidRPr="006F0E4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80" o:spid="_x0000_i1025" type="#_x0000_t75" alt="http://www.samsunistiklal.k12.tr/FileUpload/op34910/header.jpg" style="width:54pt;height:75.75pt;visibility:visible">
                  <v:imagedata r:id="rId7" o:title="" cropleft="55769f"/>
                </v:shape>
              </w:pict>
            </w:r>
          </w:p>
        </w:tc>
        <w:tc>
          <w:tcPr>
            <w:tcW w:w="9355" w:type="dxa"/>
          </w:tcPr>
          <w:p w:rsidR="005107CC" w:rsidRDefault="005107CC" w:rsidP="00712AC1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oundrect id="Yuvarlatılmış Dikdörtgen 1" o:spid="_x0000_s1026" style="position:absolute;left:0;text-align:left;margin-left:125.4pt;margin-top:-35.35pt;width:140.25pt;height:26.2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tfg6D4QAAAAsBAAAPAAAAZHJz&#10;L2Rvd25yZXYueG1sTI/NTsMwEITvSLyDtUjcWjupSkKIUyEkxAH10MKlNzd2flR7bWK3DW/PcoLj&#10;zo5mvqk3s7PsYqY4epSQLQUwg63XI/YSPj9eFyWwmBRqZT0aCd8mwqa5valVpf0Vd+ayTz2jEIyV&#10;kjCkFCrOYzsYp+LSB4P06/zkVKJz6rme1JXCneW5EA/cqRGpYVDBvAymPe3PTkKXTrsubN9D+VXo&#10;wzY+2rfhYKW8v5ufn4AlM6c/M/ziEzo0xHT0Z9SRWQn5WhB6krAoRAGMHOtVtgJ2JCUrc+BNzf9v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rX4Og+EAAAALAQAADwAAAAAAAAAA&#10;AAAAAAD+BAAAZHJzL2Rvd25yZXYueG1sUEsFBgAAAAAEAAQA8wAAAAwGAAAAAA==&#10;" filled="f" stroked="f" strokeweight="2pt">
                  <v:textbox>
                    <w:txbxContent>
                      <w:p w:rsidR="005107CC" w:rsidRPr="00712978" w:rsidRDefault="005107CC" w:rsidP="00712978">
                        <w:hyperlink r:id="rId8" w:history="1">
                          <w:r w:rsidRPr="00DE3593">
                            <w:rPr>
                              <w:rStyle w:val="Hyperlink"/>
                              <w:color w:val="000000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</w:rPr>
              <w:t>SAMSUN /İLKADIM İSTİKLAL</w:t>
            </w:r>
            <w:r w:rsidRPr="00871B59">
              <w:rPr>
                <w:rFonts w:ascii="Comic Sans MS" w:hAnsi="Comic Sans MS"/>
              </w:rPr>
              <w:t xml:space="preserve"> İLKOKULU </w:t>
            </w:r>
          </w:p>
          <w:p w:rsidR="005107CC" w:rsidRPr="00871B59" w:rsidRDefault="005107CC" w:rsidP="00D47ED8">
            <w:pPr>
              <w:jc w:val="center"/>
              <w:rPr>
                <w:rFonts w:ascii="Comic Sans MS" w:hAnsi="Comic Sans MS"/>
              </w:rPr>
            </w:pPr>
            <w:r w:rsidRPr="00871B59">
              <w:rPr>
                <w:rFonts w:ascii="Comic Sans MS" w:hAnsi="Comic Sans MS"/>
              </w:rPr>
              <w:t>2/</w:t>
            </w:r>
            <w:r>
              <w:rPr>
                <w:rFonts w:ascii="Comic Sans MS" w:hAnsi="Comic Sans MS"/>
              </w:rPr>
              <w:t>E</w:t>
            </w:r>
            <w:r w:rsidRPr="00871B59">
              <w:rPr>
                <w:rFonts w:ascii="Comic Sans MS" w:hAnsi="Comic Sans MS"/>
              </w:rPr>
              <w:t xml:space="preserve"> SINIFI</w:t>
            </w:r>
            <w:r>
              <w:rPr>
                <w:rFonts w:ascii="Comic Sans MS" w:hAnsi="Comic Sans MS"/>
              </w:rPr>
              <w:t xml:space="preserve"> </w:t>
            </w:r>
            <w:r w:rsidRPr="00871B59">
              <w:rPr>
                <w:rFonts w:ascii="Comic Sans MS" w:hAnsi="Comic Sans MS"/>
              </w:rPr>
              <w:t>MATEMATİK DERSİ ÇALIŞMA KAĞIDI</w:t>
            </w:r>
          </w:p>
          <w:p w:rsidR="005107CC" w:rsidRDefault="005107CC" w:rsidP="00712AC1">
            <w:pPr>
              <w:rPr>
                <w:rFonts w:ascii="Comic Sans MS" w:hAnsi="Comic Sans MS"/>
              </w:rPr>
            </w:pPr>
          </w:p>
          <w:p w:rsidR="005107CC" w:rsidRPr="00871B59" w:rsidRDefault="005107CC" w:rsidP="00712AC1">
            <w:pPr>
              <w:rPr>
                <w:rFonts w:ascii="Comic Sans MS" w:hAnsi="Comic Sans MS"/>
              </w:rPr>
            </w:pPr>
            <w:r w:rsidRPr="00871B59">
              <w:rPr>
                <w:rFonts w:ascii="Comic Sans MS" w:hAnsi="Comic Sans MS"/>
              </w:rPr>
              <w:t>Öğrencinin Adı-Soyadı:……………………</w:t>
            </w:r>
            <w:r>
              <w:rPr>
                <w:rFonts w:ascii="Comic Sans MS" w:hAnsi="Comic Sans MS"/>
              </w:rPr>
              <w:t xml:space="preserve">…………………                </w:t>
            </w:r>
            <w:r w:rsidRPr="00871B59">
              <w:rPr>
                <w:rFonts w:ascii="Comic Sans MS" w:hAnsi="Comic Sans MS"/>
              </w:rPr>
              <w:t xml:space="preserve">Numarası:……             </w:t>
            </w:r>
          </w:p>
        </w:tc>
      </w:tr>
    </w:tbl>
    <w:p w:rsidR="005107CC" w:rsidRDefault="005107CC" w:rsidP="00B65722">
      <w:pPr>
        <w:jc w:val="center"/>
        <w:rPr>
          <w:rFonts w:ascii="Algerian" w:hAnsi="Algerian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left:0;text-align:left;margin-left:113.25pt;margin-top:14.75pt;width:397.5pt;height:54.75pt;z-index:251620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" adj="-2030,20520" strokeweight="2pt">
            <v:textbox>
              <w:txbxContent>
                <w:p w:rsidR="005107CC" w:rsidRPr="00B65722" w:rsidRDefault="005107CC" w:rsidP="00E9503E">
                  <w:pPr>
                    <w:ind w:firstLine="708"/>
                  </w:pPr>
                  <w:r>
                    <w:t>Şirin Baba ormanda gezerken kelebek ve  kurbağalarla karşılaştı. Onların kaçar tane olduklarını saydı.Siz de sayın resimleri boyayın.Kaçar tane olduklarını yazın.</w:t>
                  </w:r>
                </w:p>
                <w:p w:rsidR="005107CC" w:rsidRPr="00B65722" w:rsidRDefault="005107CC" w:rsidP="00B65722"/>
              </w:txbxContent>
            </v:textbox>
          </v:shape>
        </w:pict>
      </w:r>
      <w:r>
        <w:rPr>
          <w:noProof/>
        </w:rPr>
        <w:pict>
          <v:shape id="Resim 2" o:spid="_x0000_s1028" type="#_x0000_t75" alt="https://si0.twimg.com/profile_images/2893634322/404c8fd893d3a895a3c8ccde37d7aa0a.jpeg" style="position:absolute;left:0;text-align:left;margin-left:3.75pt;margin-top:11pt;width:73.5pt;height:74.25pt;z-index:-251694592;visibility:visible;mso-position-horizontal-relative:text;mso-position-vertical-relative:text">
            <v:imagedata r:id="rId9" o:title=""/>
          </v:shape>
        </w:pict>
      </w:r>
      <w:r w:rsidRPr="00B65722">
        <w:rPr>
          <w:rFonts w:ascii="Algerian" w:hAnsi="Algerian"/>
        </w:rPr>
        <w:t>DESTE VE DÜZ</w:t>
      </w:r>
      <w:r w:rsidRPr="00B65722">
        <w:t>İ</w:t>
      </w:r>
      <w:r w:rsidRPr="00B65722">
        <w:rPr>
          <w:rFonts w:ascii="Algerian" w:hAnsi="Algerian"/>
        </w:rPr>
        <w:t>NE</w:t>
      </w:r>
    </w:p>
    <w:p w:rsidR="005107CC" w:rsidRDefault="005107CC" w:rsidP="00B65722">
      <w:pPr>
        <w:rPr>
          <w:rFonts w:ascii="Algerian" w:hAnsi="Algerian"/>
        </w:rPr>
      </w:pPr>
    </w:p>
    <w:p w:rsidR="005107CC" w:rsidRDefault="005107CC" w:rsidP="00B65722">
      <w:pPr>
        <w:rPr>
          <w:rFonts w:ascii="Algerian" w:hAnsi="Algerian"/>
        </w:rPr>
      </w:pPr>
    </w:p>
    <w:p w:rsidR="005107CC" w:rsidRPr="00B65722" w:rsidRDefault="005107CC" w:rsidP="00B65722">
      <w:pPr>
        <w:rPr>
          <w:rFonts w:ascii="Algerian" w:hAnsi="Algerian"/>
        </w:rPr>
      </w:pPr>
    </w:p>
    <w:p w:rsidR="005107CC" w:rsidRPr="00B65722" w:rsidRDefault="005107CC" w:rsidP="00B65722">
      <w:pPr>
        <w:rPr>
          <w:rFonts w:ascii="Algerian" w:hAnsi="Algerian"/>
        </w:rPr>
      </w:pPr>
    </w:p>
    <w:p w:rsidR="005107CC" w:rsidRDefault="005107CC" w:rsidP="00B65722">
      <w:pPr>
        <w:rPr>
          <w:rFonts w:ascii="Algerian" w:hAnsi="Algerian"/>
        </w:rPr>
      </w:pPr>
    </w:p>
    <w:p w:rsidR="005107CC" w:rsidRDefault="005107CC" w:rsidP="00B65722">
      <w:pPr>
        <w:rPr>
          <w:rFonts w:ascii="Algerian" w:hAnsi="Algerian"/>
        </w:rPr>
      </w:pPr>
      <w:r>
        <w:rPr>
          <w:noProof/>
        </w:rPr>
        <w:pict>
          <v:rect id="Dikdörtgen 13" o:spid="_x0000_s1029" style="position:absolute;margin-left:-18.75pt;margin-top:6.7pt;width:235.5pt;height:141pt;z-index:-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" strokeweight="2pt"/>
        </w:pict>
      </w:r>
      <w:r>
        <w:rPr>
          <w:noProof/>
        </w:rPr>
        <w:pict>
          <v:rect id="Dikdörtgen 14" o:spid="_x0000_s1030" style="position:absolute;margin-left:232.5pt;margin-top:6.7pt;width:308.25pt;height:142.5pt;z-index:-251692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" fillcolor="window" strokecolor="windowText" strokeweight="2pt"/>
        </w:pict>
      </w:r>
      <w:r>
        <w:rPr>
          <w:noProof/>
        </w:rPr>
        <w:pict>
          <v:shape id="Resim 18" o:spid="_x0000_s1031" type="#_x0000_t75" alt="http://www.varbak.com/galeri/%C5%9Fa%C5%9Fk%C4%B1n-kurba%C4%9Fa-nb18283.jpg" style="position:absolute;margin-left:474.75pt;margin-top:11.6pt;width:62.25pt;height:48.55pt;z-index:-251689472;visibility:visible">
            <v:imagedata r:id="rId10" o:title=""/>
          </v:shape>
        </w:pict>
      </w:r>
      <w:r>
        <w:rPr>
          <w:noProof/>
        </w:rPr>
        <w:pict>
          <v:shape id="Resim 20" o:spid="_x0000_s1032" type="#_x0000_t75" alt="http://www.varbak.com/galeri/%C5%9Fa%C5%9Fk%C4%B1n-kurba%C4%9Fa-nb18283.jpg" style="position:absolute;margin-left:371.25pt;margin-top:11.6pt;width:62.25pt;height:48.55pt;z-index:-251687424;visibility:visible">
            <v:imagedata r:id="rId10" o:title=""/>
          </v:shape>
        </w:pict>
      </w:r>
      <w:r>
        <w:rPr>
          <w:noProof/>
        </w:rPr>
        <w:pict>
          <v:shape id="Resim 17" o:spid="_x0000_s1033" type="#_x0000_t75" alt="http://www.varbak.com/galeri/%C5%9Fa%C5%9Fk%C4%B1n-kurba%C4%9Fa-nb18283.jpg" style="position:absolute;margin-left:312.75pt;margin-top:11.8pt;width:62.25pt;height:48.55pt;z-index:-251690496;visibility:visible">
            <v:imagedata r:id="rId10" o:title=""/>
          </v:shape>
        </w:pict>
      </w:r>
      <w:r>
        <w:rPr>
          <w:noProof/>
        </w:rPr>
        <w:pict>
          <v:shape id="Resim 16" o:spid="_x0000_s1034" type="#_x0000_t75" alt="http://www.varbak.com/galeri/%C5%9Fa%C5%9Fk%C4%B1n-kurba%C4%9Fa-nb18283.jpg" style="position:absolute;margin-left:250.5pt;margin-top:11.6pt;width:62.25pt;height:48.55pt;z-index:-251691520;visibility:visible">
            <v:imagedata r:id="rId10" o:title=""/>
          </v:shape>
        </w:pict>
      </w:r>
      <w:r>
        <w:rPr>
          <w:noProof/>
        </w:rPr>
        <w:pict>
          <v:shape id="Resim 19" o:spid="_x0000_s1035" type="#_x0000_t75" alt="http://www.varbak.com/galeri/%C5%9Fa%C5%9Fk%C4%B1n-kurba%C4%9Fa-nb18283.jpg" style="position:absolute;margin-left:420pt;margin-top:10.65pt;width:62.25pt;height:48.55pt;z-index:-251688448;visibility:visible">
            <v:imagedata r:id="rId10" o:title=""/>
          </v:shape>
        </w:pict>
      </w:r>
    </w:p>
    <w:p w:rsidR="005107CC" w:rsidRDefault="005107CC" w:rsidP="00627260">
      <w:pPr>
        <w:tabs>
          <w:tab w:val="center" w:pos="5329"/>
        </w:tabs>
        <w:ind w:hanging="142"/>
      </w:pPr>
      <w:r w:rsidRPr="006F0E40">
        <w:rPr>
          <w:noProof/>
        </w:rPr>
        <w:pict>
          <v:shape id="Resim 3" o:spid="_x0000_i1026" type="#_x0000_t75" alt="http://www.bilginim.com/resim/etkinlikler-i%C3%A7in-kelebek-kal%C4%B1b%C4%B1.gif" style="width:42.75pt;height:32.25pt;visibility:visible">
            <v:imagedata r:id="rId11" o:title=""/>
          </v:shape>
        </w:pict>
      </w:r>
      <w:r w:rsidRPr="006F0E40">
        <w:rPr>
          <w:noProof/>
        </w:rPr>
        <w:pict>
          <v:shape id="Resim 4" o:spid="_x0000_i1027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7" o:spid="_x0000_i1028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6" o:spid="_x0000_i1029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5" o:spid="_x0000_i1030" type="#_x0000_t75" alt="http://www.bilginim.com/resim/etkinlikler-i%C3%A7in-kelebek-kal%C4%B1b%C4%B1.gif" style="width:42.75pt;height:32.25pt;visibility:visible">
            <v:imagedata r:id="rId12" o:title=""/>
          </v:shape>
        </w:pict>
      </w:r>
      <w:r>
        <w:tab/>
      </w:r>
    </w:p>
    <w:p w:rsidR="005107CC" w:rsidRPr="00E9503E" w:rsidRDefault="005107CC" w:rsidP="00E9503E">
      <w:r>
        <w:rPr>
          <w:noProof/>
        </w:rPr>
        <w:pict>
          <v:shape id="Resim 25" o:spid="_x0000_s1036" type="#_x0000_t75" alt="http://www.varbak.com/galeri/%C5%9Fa%C5%9Fk%C4%B1n-kurba%C4%9Fa-nb18283.jpg" style="position:absolute;margin-left:478.5pt;margin-top:8.55pt;width:62.25pt;height:48.55pt;z-index:-251682304;visibility:visible">
            <v:imagedata r:id="rId10" o:title=""/>
          </v:shape>
        </w:pict>
      </w:r>
      <w:r>
        <w:rPr>
          <w:noProof/>
        </w:rPr>
        <w:pict>
          <v:shape id="Resim 24" o:spid="_x0000_s1037" type="#_x0000_t75" alt="http://www.varbak.com/galeri/%C5%9Fa%C5%9Fk%C4%B1n-kurba%C4%9Fa-nb18283.jpg" style="position:absolute;margin-left:420pt;margin-top:11.35pt;width:62.25pt;height:48.55pt;z-index:-251683328;visibility:visible">
            <v:imagedata r:id="rId10" o:title=""/>
          </v:shape>
        </w:pict>
      </w:r>
      <w:r>
        <w:rPr>
          <w:noProof/>
        </w:rPr>
        <w:pict>
          <v:shape id="Resim 23" o:spid="_x0000_s1038" type="#_x0000_t75" alt="http://www.varbak.com/galeri/%C5%9Fa%C5%9Fk%C4%B1n-kurba%C4%9Fa-nb18283.jpg" style="position:absolute;margin-left:362.25pt;margin-top:9.1pt;width:62.25pt;height:48.55pt;z-index:-251684352;visibility:visible">
            <v:imagedata r:id="rId10" o:title=""/>
          </v:shape>
        </w:pict>
      </w:r>
      <w:r>
        <w:rPr>
          <w:noProof/>
        </w:rPr>
        <w:pict>
          <v:shape id="Resim 22" o:spid="_x0000_s1039" type="#_x0000_t75" alt="http://www.varbak.com/galeri/%C5%9Fa%C5%9Fk%C4%B1n-kurba%C4%9Fa-nb18283.jpg" style="position:absolute;margin-left:304.5pt;margin-top:11.35pt;width:62.25pt;height:48.55pt;z-index:-251685376;visibility:visible">
            <v:imagedata r:id="rId10" o:title=""/>
          </v:shape>
        </w:pict>
      </w:r>
      <w:r>
        <w:rPr>
          <w:noProof/>
        </w:rPr>
        <w:pict>
          <v:shape id="Resim 21" o:spid="_x0000_s1040" type="#_x0000_t75" alt="http://www.varbak.com/galeri/%C5%9Fa%C5%9Fk%C4%B1n-kurba%C4%9Fa-nb18283.jpg" style="position:absolute;margin-left:245.25pt;margin-top:11.35pt;width:62.25pt;height:48.55pt;z-index:-251686400;visibility:visible">
            <v:imagedata r:id="rId10" o:title=""/>
          </v:shape>
        </w:pict>
      </w:r>
    </w:p>
    <w:p w:rsidR="005107CC" w:rsidRPr="00E9503E" w:rsidRDefault="005107CC" w:rsidP="00E9503E"/>
    <w:p w:rsidR="005107CC" w:rsidRDefault="005107CC" w:rsidP="00627260">
      <w:pPr>
        <w:tabs>
          <w:tab w:val="center" w:pos="5400"/>
        </w:tabs>
      </w:pPr>
      <w:r>
        <w:rPr>
          <w:noProof/>
        </w:rPr>
        <w:pict>
          <v:shape id="Resim 27" o:spid="_x0000_s1041" type="#_x0000_t75" alt="http://www.varbak.com/galeri/%C5%9Fa%C5%9Fk%C4%B1n-kurba%C4%9Fa-nb18283.jpg" style="position:absolute;margin-left:351pt;margin-top:24.8pt;width:62.25pt;height:45pt;z-index:-251680256;visibility:visible">
            <v:imagedata r:id="rId13" o:title=""/>
          </v:shape>
        </w:pict>
      </w:r>
      <w:r>
        <w:rPr>
          <w:noProof/>
        </w:rPr>
        <w:pict>
          <v:shape id="Resim 26" o:spid="_x0000_s1042" type="#_x0000_t75" alt="http://www.varbak.com/galeri/%C5%9Fa%C5%9Fk%C4%B1n-kurba%C4%9Fa-nb18283.jpg" style="position:absolute;margin-left:263.25pt;margin-top:24.8pt;width:62.25pt;height:45pt;z-index:-251681280;visibility:visible">
            <v:imagedata r:id="rId14" o:title=""/>
          </v:shape>
        </w:pict>
      </w:r>
      <w:r w:rsidRPr="006F0E40">
        <w:rPr>
          <w:noProof/>
        </w:rPr>
        <w:pict>
          <v:shape id="Resim 8" o:spid="_x0000_i1031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9" o:spid="_x0000_i1032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10" o:spid="_x0000_i1033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11" o:spid="_x0000_i1034" type="#_x0000_t75" alt="http://www.bilginim.com/resim/etkinlikler-i%C3%A7in-kelebek-kal%C4%B1b%C4%B1.gif" style="width:42.75pt;height:32.25pt;visibility:visible">
            <v:imagedata r:id="rId12" o:title=""/>
          </v:shape>
        </w:pict>
      </w:r>
      <w:r w:rsidRPr="006F0E40">
        <w:rPr>
          <w:noProof/>
        </w:rPr>
        <w:pict>
          <v:shape id="Resim 12" o:spid="_x0000_i1035" type="#_x0000_t75" alt="http://www.bilginim.com/resim/etkinlikler-i%C3%A7in-kelebek-kal%C4%B1b%C4%B1.gif" style="width:42.75pt;height:32.25pt;visibility:visible">
            <v:imagedata r:id="rId12" o:title=""/>
          </v:shape>
        </w:pict>
      </w:r>
      <w:r>
        <w:tab/>
      </w:r>
    </w:p>
    <w:p w:rsidR="005107CC" w:rsidRDefault="005107CC" w:rsidP="00E9503E"/>
    <w:p w:rsidR="005107CC" w:rsidRPr="00AF1255" w:rsidRDefault="005107CC" w:rsidP="00AF1255"/>
    <w:p w:rsidR="005107CC" w:rsidRPr="00AF1255" w:rsidRDefault="005107CC" w:rsidP="00AF1255"/>
    <w:p w:rsidR="005107CC" w:rsidRDefault="005107CC" w:rsidP="00AF1255">
      <w:r>
        <w:rPr>
          <w:noProof/>
        </w:rPr>
        <w:pict>
          <v:rect id="Dikdörtgen 29" o:spid="_x0000_s1043" style="position:absolute;margin-left:232.5pt;margin-top:-.1pt;width:308.25pt;height:29.25pt;z-index:-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" strokeweight="2pt"/>
        </w:pict>
      </w:r>
      <w:r>
        <w:rPr>
          <w:noProof/>
        </w:rPr>
        <w:pict>
          <v:rect id="Dikdörtgen 28" o:spid="_x0000_s1044" style="position:absolute;margin-left:-18.75pt;margin-top:-.1pt;width:235.5pt;height:29.25pt;z-index:-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" strokeweight="2pt"/>
        </w:pict>
      </w:r>
    </w:p>
    <w:p w:rsidR="005107CC" w:rsidRDefault="005107CC" w:rsidP="00AF1255">
      <w:pPr>
        <w:ind w:left="-284"/>
      </w:pPr>
      <w:r>
        <w:t>…… tane kelebek var.Yani,sayıları 1 destedir.            ……….,,,,,, tane kurbağa var.Yani sayıları 1 düzinedir.</w:t>
      </w:r>
    </w:p>
    <w:p w:rsidR="005107CC" w:rsidRDefault="005107CC" w:rsidP="00AF1255"/>
    <w:p w:rsidR="005107CC" w:rsidRDefault="005107CC" w:rsidP="00AF1255"/>
    <w:p w:rsidR="005107CC" w:rsidRDefault="005107CC" w:rsidP="00AF1255">
      <w:r>
        <w:rPr>
          <w:highlight w:val="cyan"/>
        </w:rPr>
        <w:t xml:space="preserve">           Öğrendiklerimizi h</w:t>
      </w:r>
      <w:r w:rsidRPr="00AF1255">
        <w:rPr>
          <w:highlight w:val="cyan"/>
        </w:rPr>
        <w:t>atırlayalım :</w:t>
      </w:r>
      <w:r>
        <w:t xml:space="preserve">  </w:t>
      </w:r>
    </w:p>
    <w:p w:rsidR="005107CC" w:rsidRDefault="005107CC" w:rsidP="00D47ED8">
      <w:pPr>
        <w:pStyle w:val="ListParagraph"/>
        <w:numPr>
          <w:ilvl w:val="0"/>
          <w:numId w:val="1"/>
        </w:numPr>
      </w:pPr>
      <w:r>
        <w:t>Aynı türden 10 varlığa deste,12 varlığa ise düzine denir.</w:t>
      </w:r>
    </w:p>
    <w:p w:rsidR="005107CC" w:rsidRDefault="005107CC" w:rsidP="00D47ED8">
      <w:pPr>
        <w:pStyle w:val="ListParagraph"/>
        <w:numPr>
          <w:ilvl w:val="0"/>
          <w:numId w:val="1"/>
        </w:numPr>
      </w:pPr>
      <w:r>
        <w:t>8 tane elma ile 2 tane fındık   1 deste olmaz.Çünkü varlıkların türleri aynı değildir.</w:t>
      </w:r>
    </w:p>
    <w:p w:rsidR="005107CC" w:rsidRDefault="005107CC" w:rsidP="00D47ED8">
      <w:pPr>
        <w:pStyle w:val="ListParagraph"/>
        <w:numPr>
          <w:ilvl w:val="0"/>
          <w:numId w:val="1"/>
        </w:numPr>
      </w:pPr>
      <w:r>
        <w:t>Doğal sayılar 0,1,2,3,4,5,6,7,8,9,10,11,12…  ( 0’dan (sıfır) başlar sonsuza devam eder.)</w:t>
      </w:r>
    </w:p>
    <w:p w:rsidR="005107CC" w:rsidRDefault="005107CC" w:rsidP="00D47ED8">
      <w:pPr>
        <w:pStyle w:val="ListParagraph"/>
        <w:numPr>
          <w:ilvl w:val="0"/>
          <w:numId w:val="1"/>
        </w:numPr>
      </w:pPr>
      <w:r>
        <w:t>Sayma sayıları 1,2,3,4,5,6,7,8,9,10,11,12…  (  1’den (bir)  başlar sonsuza devam eder.)</w:t>
      </w:r>
    </w:p>
    <w:p w:rsidR="005107CC" w:rsidRDefault="005107CC" w:rsidP="00397618">
      <w:pPr>
        <w:pStyle w:val="ListParagraph"/>
      </w:pPr>
    </w:p>
    <w:p w:rsidR="005107CC" w:rsidRDefault="005107CC" w:rsidP="00397618">
      <w:r>
        <w:rPr>
          <w:noProof/>
        </w:rPr>
        <w:pict>
          <v:shape id="_x0000_s1045" type="#_x0000_t62" style="position:absolute;margin-left:62.25pt;margin-top:-.1pt;width:478.5pt;height:40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" adj="-1285,18120" fillcolor="window" strokecolor="windowText" strokeweight="2pt">
            <v:textbox>
              <w:txbxContent>
                <w:p w:rsidR="005107CC" w:rsidRPr="00B65722" w:rsidRDefault="005107CC" w:rsidP="00397618">
                  <w:r>
                    <w:t>Sevgili çocuklar, yarım düzine yumurta ile yarım deste yumurta kaç tane yumurta eder? İsterseniz birlikte bulalım.</w:t>
                  </w:r>
                </w:p>
              </w:txbxContent>
            </v:textbox>
          </v:shape>
        </w:pict>
      </w:r>
      <w:r>
        <w:rPr>
          <w:noProof/>
        </w:rPr>
        <w:pict>
          <v:shape id="Resim 30" o:spid="_x0000_s1046" type="#_x0000_t75" alt="https://si0.twimg.com/profile_images/2893634322/404c8fd893d3a895a3c8ccde37d7aa0a.jpeg" style="position:absolute;margin-left:-21pt;margin-top:-.1pt;width:54.75pt;height:74.25pt;z-index:-251677184;visibility:visible">
            <v:imagedata r:id="rId9" o:title=""/>
          </v:shape>
        </w:pict>
      </w:r>
    </w:p>
    <w:p w:rsidR="005107CC" w:rsidRDefault="005107CC" w:rsidP="00397618"/>
    <w:p w:rsidR="005107CC" w:rsidRDefault="005107CC" w:rsidP="00397618"/>
    <w:p w:rsidR="005107CC" w:rsidRPr="00397618" w:rsidRDefault="005107CC" w:rsidP="00397618"/>
    <w:p w:rsidR="005107CC" w:rsidRPr="00397618" w:rsidRDefault="005107CC" w:rsidP="00C33EC1">
      <w:pPr>
        <w:tabs>
          <w:tab w:val="left" w:pos="1275"/>
        </w:tabs>
      </w:pPr>
      <w:r>
        <w:rPr>
          <w:noProof/>
        </w:rPr>
        <w:pict>
          <v:rect id="Dikdörtgen 291" o:spid="_x0000_s1047" style="position:absolute;margin-left:282pt;margin-top:14.45pt;width:138pt;height:55.5pt;z-index:-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" strokeweight="2pt"/>
        </w:pict>
      </w:r>
      <w:r>
        <w:rPr>
          <w:noProof/>
        </w:rPr>
        <w:pict>
          <v:shape id="Resim 284" o:spid="_x0000_s1048" type="#_x0000_t75" alt="Angolaya yumurta sattı" style="position:absolute;margin-left:396pt;margin-top:22.2pt;width:17.25pt;height:23pt;z-index:251659776;visibility:visible">
            <v:imagedata r:id="rId15" o:title=""/>
          </v:shape>
        </w:pict>
      </w:r>
      <w:r>
        <w:rPr>
          <w:noProof/>
        </w:rPr>
        <w:pict>
          <v:shape id="Resim 283" o:spid="_x0000_s1049" type="#_x0000_t75" alt="Angolaya yumurta sattı" style="position:absolute;margin-left:375pt;margin-top:22.2pt;width:17.25pt;height:23pt;z-index:251658752;visibility:visible">
            <v:imagedata r:id="rId15" o:title=""/>
          </v:shape>
        </w:pict>
      </w:r>
      <w:r>
        <w:rPr>
          <w:noProof/>
        </w:rPr>
        <w:pict>
          <v:shape id="Resim 282" o:spid="_x0000_s1050" type="#_x0000_t75" alt="Angolaya yumurta sattı" style="position:absolute;margin-left:354pt;margin-top:19.45pt;width:17.25pt;height:23pt;z-index:251657728;visibility:visible">
            <v:imagedata r:id="rId15" o:title=""/>
          </v:shape>
        </w:pict>
      </w:r>
      <w:r>
        <w:rPr>
          <w:noProof/>
        </w:rPr>
        <w:pict>
          <v:shape id="Resim 281" o:spid="_x0000_s1051" type="#_x0000_t75" alt="Angolaya yumurta sattı" style="position:absolute;margin-left:330.75pt;margin-top:20.2pt;width:17.25pt;height:23pt;z-index:251656704;visibility:visible">
            <v:imagedata r:id="rId15" o:title=""/>
          </v:shape>
        </w:pict>
      </w:r>
      <w:r>
        <w:rPr>
          <w:noProof/>
        </w:rPr>
        <w:pict>
          <v:shape id="Resim 279" o:spid="_x0000_s1052" type="#_x0000_t75" alt="Angolaya yumurta sattı" style="position:absolute;margin-left:308.25pt;margin-top:20.2pt;width:17.25pt;height:23pt;z-index:251655680;visibility:visible">
            <v:imagedata r:id="rId15" o:title=""/>
          </v:shape>
        </w:pict>
      </w:r>
      <w:r>
        <w:rPr>
          <w:noProof/>
        </w:rPr>
        <w:pict>
          <v:shape id="Resim 278" o:spid="_x0000_s1053" type="#_x0000_t75" alt="Angolaya yumurta sattı" style="position:absolute;margin-left:287.25pt;margin-top:19.2pt;width:17.25pt;height:23pt;z-index:251654656;visibility:visible">
            <v:imagedata r:id="rId15" o:title=""/>
          </v:shape>
        </w:pict>
      </w:r>
      <w:r>
        <w:rPr>
          <w:noProof/>
        </w:rPr>
        <w:pict>
          <v:shape id="Resim 262" o:spid="_x0000_s1054" type="#_x0000_t75" alt="Angolaya yumurta sattı" style="position:absolute;margin-left:85.5pt;margin-top:18.95pt;width:16.5pt;height:22pt;z-index:251642368;visibility:visible">
            <v:imagedata r:id="rId16" o:title=""/>
          </v:shape>
        </w:pict>
      </w:r>
      <w:r>
        <w:rPr>
          <w:noProof/>
        </w:rPr>
        <w:pict>
          <v:shape id="Resim 264" o:spid="_x0000_s1055" type="#_x0000_t75" alt="Angolaya yumurta sattı" style="position:absolute;margin-left:110.25pt;margin-top:18.2pt;width:17.25pt;height:23pt;z-index:251644416;visibility:visible">
            <v:imagedata r:id="rId15" o:title=""/>
          </v:shape>
        </w:pict>
      </w:r>
      <w:r>
        <w:rPr>
          <w:noProof/>
        </w:rPr>
        <w:pict>
          <v:shape id="Resim 265" o:spid="_x0000_s1056" type="#_x0000_t75" alt="Angolaya yumurta sattı" style="position:absolute;margin-left:137.25pt;margin-top:18.2pt;width:17.25pt;height:23pt;z-index:251645440;visibility:visible">
            <v:imagedata r:id="rId15" o:title=""/>
          </v:shape>
        </w:pict>
      </w:r>
      <w:r>
        <w:rPr>
          <w:noProof/>
        </w:rPr>
        <w:pict>
          <v:shape id="Resim 269" o:spid="_x0000_s1057" type="#_x0000_t75" alt="Angolaya yumurta sattı" style="position:absolute;margin-left:163.5pt;margin-top:17.45pt;width:17.25pt;height:23pt;z-index:251649536;visibility:visible">
            <v:imagedata r:id="rId15" o:title=""/>
          </v:shape>
        </w:pict>
      </w:r>
      <w:r>
        <w:rPr>
          <w:noProof/>
        </w:rPr>
        <w:pict>
          <v:rect id="Dikdörtgen 272" o:spid="_x0000_s1058" style="position:absolute;margin-left:53.25pt;margin-top:12.95pt;width:132pt;height:52.5pt;z-index:-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" strokeweight="2pt"/>
        </w:pict>
      </w:r>
      <w:r>
        <w:rPr>
          <w:noProof/>
        </w:rPr>
        <w:pict>
          <v:shape id="Resim 260" o:spid="_x0000_s1059" type="#_x0000_t75" alt="Angolaya yumurta sattı" style="position:absolute;margin-left:59.25pt;margin-top:17.25pt;width:17.25pt;height:23pt;z-index:251641344;visibility:visible">
            <v:imagedata r:id="rId17" o:title=""/>
            <w10:wrap type="topAndBottom"/>
          </v:shape>
        </w:pict>
      </w:r>
      <w:r>
        <w:tab/>
        <w:t xml:space="preserve">1 deste (10 tane) yumurta                                1 düzine (12 tane) yumurta                                                                                         </w:t>
      </w:r>
    </w:p>
    <w:p w:rsidR="005107CC" w:rsidRDefault="005107CC" w:rsidP="00397618">
      <w:r>
        <w:rPr>
          <w:noProof/>
        </w:rPr>
        <w:pict>
          <v:shape id="Resim 285" o:spid="_x0000_s1060" type="#_x0000_t75" alt="Angolaya yumurta sattı" style="position:absolute;margin-left:396pt;margin-top:30.15pt;width:17.25pt;height:23pt;z-index:251660800;visibility:visible">
            <v:imagedata r:id="rId15" o:title=""/>
          </v:shape>
        </w:pict>
      </w:r>
      <w:r>
        <w:rPr>
          <w:noProof/>
        </w:rPr>
        <w:pict>
          <v:shape id="Resim 286" o:spid="_x0000_s1061" type="#_x0000_t75" alt="Angolaya yumurta sattı" style="position:absolute;margin-left:371.25pt;margin-top:31.15pt;width:17.25pt;height:23pt;z-index:251661824;visibility:visible">
            <v:imagedata r:id="rId15" o:title=""/>
          </v:shape>
        </w:pict>
      </w:r>
      <w:r>
        <w:rPr>
          <w:noProof/>
        </w:rPr>
        <w:pict>
          <v:shape id="Resim 290" o:spid="_x0000_s1062" type="#_x0000_t75" alt="Angolaya yumurta sattı" style="position:absolute;margin-left:351pt;margin-top:31.9pt;width:17.25pt;height:23pt;z-index:251665920;visibility:visible">
            <v:imagedata r:id="rId15" o:title=""/>
          </v:shape>
        </w:pict>
      </w:r>
      <w:r>
        <w:rPr>
          <w:noProof/>
        </w:rPr>
        <w:pict>
          <v:shape id="Resim 289" o:spid="_x0000_s1063" type="#_x0000_t75" alt="Angolaya yumurta sattı" style="position:absolute;margin-left:330.75pt;margin-top:31.15pt;width:17.25pt;height:23pt;z-index:251664896;visibility:visible">
            <v:imagedata r:id="rId15" o:title=""/>
          </v:shape>
        </w:pict>
      </w:r>
      <w:r>
        <w:rPr>
          <w:noProof/>
        </w:rPr>
        <w:pict>
          <v:shape id="Resim 288" o:spid="_x0000_s1064" type="#_x0000_t75" alt="Angolaya yumurta sattı" style="position:absolute;margin-left:308.25pt;margin-top:30.65pt;width:17.25pt;height:23pt;z-index:251663872;visibility:visible">
            <v:imagedata r:id="rId15" o:title=""/>
          </v:shape>
        </w:pict>
      </w:r>
      <w:r>
        <w:rPr>
          <w:noProof/>
        </w:rPr>
        <w:pict>
          <v:shape id="Resim 287" o:spid="_x0000_s1065" type="#_x0000_t75" alt="Angolaya yumurta sattı" style="position:absolute;margin-left:287.25pt;margin-top:31.15pt;width:17.25pt;height:23pt;z-index:251662848;visibility:visible">
            <v:imagedata r:id="rId15" o:title=""/>
          </v:shape>
        </w:pict>
      </w:r>
      <w:r>
        <w:rPr>
          <w:noProof/>
        </w:rPr>
        <w:pict>
          <v:line id="Düz Bağlayıcı 292" o:spid="_x0000_s1066" style="position:absolute;z-index:251667968;visibility:visible" from="282pt,32.15pt" to="420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" strokecolor="#5a5a5a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6" o:spid="_x0000_s1067" type="#_x0000_t32" style="position:absolute;margin-left:186.75pt;margin-top:35.9pt;width:19.5pt;height: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" strokecolor="#4579b8">
            <v:stroke endarrow="open"/>
          </v:shape>
        </w:pict>
      </w:r>
      <w:r>
        <w:rPr>
          <w:noProof/>
        </w:rPr>
        <w:pict>
          <v:shape id="Resim 263" o:spid="_x0000_s1068" type="#_x0000_t75" alt="Angolaya yumurta sattı" style="position:absolute;margin-left:85.5pt;margin-top:27.65pt;width:17.25pt;height:23pt;z-index:251643392;visibility:visible">
            <v:imagedata r:id="rId15" o:title=""/>
          </v:shape>
        </w:pict>
      </w:r>
      <w:r>
        <w:rPr>
          <w:noProof/>
        </w:rPr>
        <w:pict>
          <v:shape id="Resim 267" o:spid="_x0000_s1069" type="#_x0000_t75" alt="Angolaya yumurta sattı" style="position:absolute;margin-left:111pt;margin-top:27.65pt;width:17.25pt;height:23pt;z-index:251647488;visibility:visible">
            <v:imagedata r:id="rId15" o:title=""/>
          </v:shape>
        </w:pict>
      </w:r>
      <w:r>
        <w:rPr>
          <w:noProof/>
        </w:rPr>
        <w:pict>
          <v:shape id="Resim 268" o:spid="_x0000_s1070" type="#_x0000_t75" alt="Angolaya yumurta sattı" style="position:absolute;margin-left:137.25pt;margin-top:26.15pt;width:17.25pt;height:23pt;z-index:251648512;visibility:visible">
            <v:imagedata r:id="rId15" o:title=""/>
          </v:shape>
        </w:pict>
      </w:r>
      <w:r>
        <w:rPr>
          <w:noProof/>
        </w:rPr>
        <w:pict>
          <v:shape id="Resim 270" o:spid="_x0000_s1071" type="#_x0000_t75" alt="Angolaya yumurta sattı" style="position:absolute;margin-left:159.75pt;margin-top:26.9pt;width:17.25pt;height:23pt;z-index:251650560;visibility:visible">
            <v:imagedata r:id="rId15" o:title=""/>
          </v:shape>
        </w:pict>
      </w:r>
      <w:r>
        <w:rPr>
          <w:noProof/>
        </w:rPr>
        <w:pict>
          <v:line id="Düz Bağlayıcı 273" o:spid="_x0000_s1072" style="position:absolute;z-index:251652608;visibility:visible" from="53.25pt,26.15pt" to="181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"/>
        </w:pict>
      </w:r>
      <w:r>
        <w:rPr>
          <w:noProof/>
        </w:rPr>
        <w:pict>
          <v:shape id="Resim 266" o:spid="_x0000_s1073" type="#_x0000_t75" alt="Angolaya yumurta sattı" style="position:absolute;margin-left:59.25pt;margin-top:26.15pt;width:17.25pt;height:23pt;z-index:251646464;visibility:visible">
            <v:imagedata r:id="rId15" o:title=""/>
          </v:shape>
        </w:pict>
      </w:r>
      <w:r>
        <w:t xml:space="preserve">                                                                      yarısı 5 tane</w:t>
      </w:r>
    </w:p>
    <w:p w:rsidR="005107CC" w:rsidRDefault="005107CC" w:rsidP="00A555F3">
      <w:pPr>
        <w:tabs>
          <w:tab w:val="left" w:pos="1200"/>
          <w:tab w:val="left" w:pos="8865"/>
          <w:tab w:val="left" w:pos="9705"/>
        </w:tabs>
      </w:pPr>
      <w:r>
        <w:rPr>
          <w:noProof/>
        </w:rPr>
        <w:pict>
          <v:shape id="Düz Ok Bağlayıcısı 293" o:spid="_x0000_s1074" type="#_x0000_t32" style="position:absolute;margin-left:421.5pt;margin-top:3.15pt;width:19.5pt;height: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" strokecolor="#4a7ebb">
            <v:stroke endarrow="open"/>
          </v:shape>
        </w:pict>
      </w:r>
      <w:r>
        <w:tab/>
      </w:r>
      <w:r>
        <w:tab/>
        <w:t>yarısı 6 tane</w:t>
      </w:r>
    </w:p>
    <w:p w:rsidR="005107CC" w:rsidRDefault="005107CC" w:rsidP="00A555F3">
      <w:r>
        <w:rPr>
          <w:noProof/>
        </w:rPr>
        <w:pict>
          <v:oval id="Oval 312" o:spid="_x0000_s1075" style="position:absolute;margin-left:274.5pt;margin-top:8.1pt;width:130.5pt;height:49.5pt;z-index:-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" fillcolor="window" strokecolor="windowText" strokeweight="2pt"/>
        </w:pict>
      </w:r>
      <w:r>
        <w:rPr>
          <w:noProof/>
        </w:rPr>
        <w:pict>
          <v:oval id="Oval 311" o:spid="_x0000_s1076" style="position:absolute;margin-left:19.5pt;margin-top:2.1pt;width:117.75pt;height:63.75pt;z-index:-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" strokeweight="2pt"/>
        </w:pict>
      </w:r>
    </w:p>
    <w:p w:rsidR="005107CC" w:rsidRDefault="005107CC" w:rsidP="00A555F3">
      <w:pPr>
        <w:ind w:firstLine="708"/>
      </w:pPr>
      <w:r>
        <w:rPr>
          <w:noProof/>
        </w:rPr>
        <w:pict>
          <v:shape id="Resim 301" o:spid="_x0000_s1077" type="#_x0000_t75" alt="Angolaya yumurta sattı" style="position:absolute;left:0;text-align:left;margin-left:287.25pt;margin-top:7.55pt;width:17.25pt;height:23pt;z-index:251675136;visibility:visible">
            <v:imagedata r:id="rId15" o:title=""/>
          </v:shape>
        </w:pict>
      </w:r>
      <w:r>
        <w:rPr>
          <w:noProof/>
        </w:rPr>
        <w:pict>
          <v:shape id="Resim 306" o:spid="_x0000_s1078" type="#_x0000_t75" alt="Angolaya yumurta sattı" style="position:absolute;left:0;text-align:left;margin-left:379.5pt;margin-top:7.05pt;width:17.25pt;height:23pt;z-index:251680256;visibility:visible">
            <v:imagedata r:id="rId15" o:title=""/>
          </v:shape>
        </w:pict>
      </w:r>
      <w:r>
        <w:rPr>
          <w:noProof/>
        </w:rPr>
        <w:pict>
          <v:shape id="Resim 305" o:spid="_x0000_s1079" type="#_x0000_t75" alt="Angolaya yumurta sattı" style="position:absolute;left:0;text-align:left;margin-left:362.25pt;margin-top:7.3pt;width:17.25pt;height:23pt;z-index:251679232;visibility:visible">
            <v:imagedata r:id="rId15" o:title=""/>
          </v:shape>
        </w:pict>
      </w:r>
      <w:r>
        <w:rPr>
          <w:noProof/>
        </w:rPr>
        <w:pict>
          <v:shape id="Resim 304" o:spid="_x0000_s1080" type="#_x0000_t75" alt="Angolaya yumurta sattı" style="position:absolute;left:0;text-align:left;margin-left:344.25pt;margin-top:8.55pt;width:17.25pt;height:23pt;z-index:251678208;visibility:visible">
            <v:imagedata r:id="rId15" o:title=""/>
          </v:shape>
        </w:pict>
      </w:r>
      <w:r>
        <w:rPr>
          <w:noProof/>
        </w:rPr>
        <w:pict>
          <v:shape id="Resim 303" o:spid="_x0000_s1081" type="#_x0000_t75" alt="Angolaya yumurta sattı" style="position:absolute;left:0;text-align:left;margin-left:325.5pt;margin-top:8.3pt;width:17.25pt;height:23pt;z-index:251677184;visibility:visible">
            <v:imagedata r:id="rId15" o:title=""/>
          </v:shape>
        </w:pict>
      </w:r>
      <w:r>
        <w:rPr>
          <w:noProof/>
        </w:rPr>
        <w:pict>
          <v:shape id="Resim 302" o:spid="_x0000_s1082" type="#_x0000_t75" alt="Angolaya yumurta sattı" style="position:absolute;left:0;text-align:left;margin-left:304.5pt;margin-top:6.8pt;width:17.25pt;height:23pt;z-index:251676160;visibility:visible">
            <v:imagedata r:id="rId15" o:title=""/>
          </v:shape>
        </w:pict>
      </w:r>
      <w:r>
        <w:rPr>
          <w:noProof/>
        </w:rPr>
        <w:pict>
          <v:shape id="Resim 295" o:spid="_x0000_s1083" type="#_x0000_t75" alt="Angolaya yumurta sattı" style="position:absolute;left:0;text-align:left;margin-left:30pt;margin-top:6.3pt;width:17.25pt;height:23pt;z-index:251670016;visibility:visible">
            <v:imagedata r:id="rId15" o:title=""/>
          </v:shape>
        </w:pict>
      </w:r>
      <w:r>
        <w:rPr>
          <w:noProof/>
        </w:rPr>
        <w:pict>
          <v:shape id="Resim 299" o:spid="_x0000_s1084" type="#_x0000_t75" alt="Angolaya yumurta sattı" style="position:absolute;left:0;text-align:left;margin-left:113.25pt;margin-top:5.8pt;width:17.25pt;height:23pt;z-index:251674112;visibility:visible">
            <v:imagedata r:id="rId15" o:title=""/>
          </v:shape>
        </w:pict>
      </w:r>
      <w:r>
        <w:rPr>
          <w:noProof/>
        </w:rPr>
        <w:pict>
          <v:shape id="Resim 297" o:spid="_x0000_s1085" type="#_x0000_t75" alt="Angolaya yumurta sattı" style="position:absolute;left:0;text-align:left;margin-left:71.25pt;margin-top:6.05pt;width:17.25pt;height:23pt;z-index:251672064;visibility:visible">
            <v:imagedata r:id="rId15" o:title=""/>
          </v:shape>
        </w:pict>
      </w:r>
      <w:r>
        <w:rPr>
          <w:noProof/>
        </w:rPr>
        <w:pict>
          <v:shape id="Resim 298" o:spid="_x0000_s1086" type="#_x0000_t75" alt="Angolaya yumurta sattı" style="position:absolute;left:0;text-align:left;margin-left:93pt;margin-top:5.55pt;width:17.25pt;height:23pt;z-index:251673088;visibility:visible">
            <v:imagedata r:id="rId15" o:title=""/>
          </v:shape>
        </w:pict>
      </w:r>
      <w:r>
        <w:rPr>
          <w:noProof/>
        </w:rPr>
        <w:pict>
          <v:shape id="Resim 296" o:spid="_x0000_s1087" type="#_x0000_t75" alt="Angolaya yumurta sattı" style="position:absolute;left:0;text-align:left;margin-left:52.5pt;margin-top:5.8pt;width:17.25pt;height:23pt;z-index:251671040;visibility:visible">
            <v:imagedata r:id="rId15" o:title=""/>
          </v:shape>
        </w:pict>
      </w:r>
    </w:p>
    <w:p w:rsidR="005107CC" w:rsidRDefault="005107CC" w:rsidP="00A555F3">
      <w:pPr>
        <w:tabs>
          <w:tab w:val="left" w:pos="2760"/>
        </w:tabs>
      </w:pPr>
      <w:r>
        <w:rPr>
          <w:noProof/>
        </w:rPr>
        <w:pict>
          <v:shape id="Düz Ok Bağlayıcısı 314" o:spid="_x0000_s1088" type="#_x0000_t32" style="position:absolute;margin-left:232.5pt;margin-top:10.5pt;width:42pt;height:19.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">
            <v:stroke endarrow="open"/>
          </v:shape>
        </w:pict>
      </w:r>
      <w:r>
        <w:rPr>
          <w:noProof/>
        </w:rPr>
        <w:pict>
          <v:shape id="Düz Ok Bağlayıcısı 308" o:spid="_x0000_s1089" type="#_x0000_t32" style="position:absolute;margin-left:413.25pt;margin-top:5.25pt;width:18.75pt;height:.75pt;flip:y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" strokecolor="#4a7ebb">
            <v:stroke endarrow="open"/>
          </v:shape>
        </w:pict>
      </w:r>
      <w:r>
        <w:rPr>
          <w:noProof/>
        </w:rPr>
        <w:pict>
          <v:shape id="Düz Ok Bağlayıcısı 307" o:spid="_x0000_s1090" type="#_x0000_t32" style="position:absolute;margin-left:138.75pt;margin-top:6pt;width:18.75pt;height:0;flip:y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" strokecolor="#4579b8">
            <v:stroke endarrow="open"/>
          </v:shape>
        </w:pict>
      </w:r>
      <w:r>
        <w:tab/>
        <w:t xml:space="preserve">        yarım deste            +                                                           yarım düzine</w:t>
      </w:r>
    </w:p>
    <w:p w:rsidR="005107CC" w:rsidRDefault="005107CC" w:rsidP="00A555F3">
      <w:pPr>
        <w:tabs>
          <w:tab w:val="left" w:pos="1140"/>
        </w:tabs>
      </w:pPr>
      <w:r>
        <w:rPr>
          <w:noProof/>
        </w:rPr>
        <w:pict>
          <v:shape id="Düz Ok Bağlayıcısı 313" o:spid="_x0000_s1091" type="#_x0000_t32" style="position:absolute;margin-left:130.5pt;margin-top:10.95pt;width:68.25pt;height:9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">
            <v:stroke endarrow="open"/>
            <v:shadow on="t" type="perspective" color="black" opacity="13107f" origin=".5,.5" offset="-.24944mm,.24944mm" matrix=",15540f,,-15073f"/>
          </v:shape>
        </w:pict>
      </w:r>
      <w:r>
        <w:tab/>
      </w:r>
    </w:p>
    <w:p w:rsidR="005107CC" w:rsidRDefault="005107CC" w:rsidP="00A555F3">
      <w:pPr>
        <w:tabs>
          <w:tab w:val="left" w:pos="1140"/>
        </w:tabs>
      </w:pPr>
      <w:r>
        <w:t xml:space="preserve">                                                                   5 +   6  =  11   yumurta eder.             </w:t>
      </w:r>
    </w:p>
    <w:p w:rsidR="005107CC" w:rsidRPr="006301D6" w:rsidRDefault="005107CC" w:rsidP="006301D6"/>
    <w:p w:rsidR="005107CC" w:rsidRDefault="005107CC" w:rsidP="006301D6"/>
    <w:p w:rsidR="005107CC" w:rsidRDefault="005107CC" w:rsidP="00CC6114">
      <w:pPr>
        <w:spacing w:after="120"/>
        <w:rPr>
          <w:sz w:val="16"/>
          <w:szCs w:val="16"/>
        </w:rPr>
      </w:pPr>
      <w:r>
        <w:t>Soru : 2 deste ile yarım düzine boncuk, toplam kaç boncuk eder?</w:t>
      </w:r>
      <w:r>
        <w:rPr>
          <w:sz w:val="16"/>
          <w:szCs w:val="16"/>
        </w:rPr>
        <w:t>........................................................................................................</w:t>
      </w:r>
    </w:p>
    <w:p w:rsidR="005107CC" w:rsidRDefault="005107CC" w:rsidP="00CC6114">
      <w:pPr>
        <w:spacing w:after="120"/>
        <w:rPr>
          <w:sz w:val="16"/>
          <w:szCs w:val="16"/>
        </w:rPr>
      </w:pPr>
    </w:p>
    <w:p w:rsidR="005107CC" w:rsidRDefault="005107CC" w:rsidP="00CC6114">
      <w:pPr>
        <w:spacing w:after="120"/>
      </w:pPr>
      <w:r>
        <w:t>Soru : 2 düzine  çikolatalı gofretin 1destesini yedim. Kaç gofretim kalmıştır?</w:t>
      </w:r>
      <w:r w:rsidRPr="006301D6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............................................................................</w:t>
      </w:r>
    </w:p>
    <w:p w:rsidR="005107CC" w:rsidRDefault="005107CC" w:rsidP="00CC6114">
      <w:pPr>
        <w:spacing w:after="120"/>
      </w:pPr>
    </w:p>
    <w:p w:rsidR="005107CC" w:rsidRDefault="005107CC" w:rsidP="00CC6114">
      <w:pPr>
        <w:spacing w:after="120"/>
      </w:pPr>
      <w:r>
        <w:t>Soru : 3 düzine defter, 2 deste defterden kaç defter fazladır?</w:t>
      </w:r>
      <w:r w:rsidRPr="006301D6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....................................................................................................................</w:t>
      </w:r>
    </w:p>
    <w:p w:rsidR="005107CC" w:rsidRDefault="005107CC" w:rsidP="00CC6114">
      <w:pPr>
        <w:tabs>
          <w:tab w:val="left" w:pos="1425"/>
        </w:tabs>
      </w:pPr>
    </w:p>
    <w:p w:rsidR="005107CC" w:rsidRPr="00CC6114" w:rsidRDefault="005107CC" w:rsidP="00CC6114">
      <w:pPr>
        <w:tabs>
          <w:tab w:val="left" w:pos="1425"/>
        </w:tabs>
      </w:pPr>
      <w:r>
        <w:rPr>
          <w:noProof/>
        </w:rPr>
        <w:pict>
          <v:shape id="Resim 315" o:spid="_x0000_s1092" type="#_x0000_t75" alt="https://encrypted-tbn2.gstatic.com/images?q=tbn:ANd9GcRFlT2D0Z1qT3t7U6Ty0uaoqMfy11Jz3ZxwlD5tlDqTSKot-z8J" style="position:absolute;margin-left:42.75pt;margin-top:-17.25pt;width:43.5pt;height:42pt;z-index:-251629056;visibility:visible">
            <v:imagedata r:id="rId18" o:title=""/>
          </v:shape>
        </w:pict>
      </w:r>
      <w:r>
        <w:rPr>
          <w:noProof/>
        </w:rPr>
        <w:pict>
          <v:shape id="_x0000_s1093" type="#_x0000_t62" style="position:absolute;margin-left:101.25pt;margin-top:-9pt;width:178.5pt;height:26.2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" adj="-1285,18120" fillcolor="window" strokecolor="windowText" strokeweight="2pt">
            <v:textbox>
              <w:txbxContent>
                <w:p w:rsidR="005107CC" w:rsidRPr="00B65722" w:rsidRDefault="005107CC" w:rsidP="00CC6114">
                  <w:r>
                    <w:t>Bir evde 30 tane fare vardır.</w:t>
                  </w:r>
                </w:p>
              </w:txbxContent>
            </v:textbox>
          </v:shape>
        </w:pict>
      </w:r>
      <w:r>
        <w:t xml:space="preserve">Soru : 5 </w:t>
      </w:r>
    </w:p>
    <w:p w:rsidR="005107CC" w:rsidRDefault="005107CC" w:rsidP="006301D6">
      <w:pPr>
        <w:tabs>
          <w:tab w:val="left" w:pos="1425"/>
        </w:tabs>
        <w:rPr>
          <w:sz w:val="16"/>
          <w:szCs w:val="16"/>
        </w:rPr>
      </w:pPr>
    </w:p>
    <w:p w:rsidR="005107CC" w:rsidRDefault="005107CC" w:rsidP="00CC6114">
      <w:pPr>
        <w:tabs>
          <w:tab w:val="left" w:pos="1965"/>
        </w:tabs>
      </w:pPr>
      <w:r>
        <w:t xml:space="preserve">           Tom’un söylediği fareler kaç deste eder?</w:t>
      </w:r>
      <w:r w:rsidRPr="00CC6114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......................................................................................................</w:t>
      </w:r>
    </w:p>
    <w:p w:rsidR="005107CC" w:rsidRDefault="005107CC" w:rsidP="006301D6">
      <w:pPr>
        <w:tabs>
          <w:tab w:val="left" w:pos="1425"/>
        </w:tabs>
      </w:pPr>
    </w:p>
    <w:p w:rsidR="005107CC" w:rsidRDefault="005107CC" w:rsidP="006301D6">
      <w:pPr>
        <w:tabs>
          <w:tab w:val="left" w:pos="1425"/>
        </w:tabs>
      </w:pPr>
      <w:r>
        <w:rPr>
          <w:noProof/>
        </w:rPr>
        <w:pict>
          <v:shape id="Resim 318" o:spid="_x0000_s1094" type="#_x0000_t75" alt="http://www.hayvansitesi.com/wp-content/uploads/yilan-beslenme.jpg" style="position:absolute;margin-left:47.25pt;margin-top:6.4pt;width:68.15pt;height:35.25pt;z-index:-251627008;visibility:visible">
            <v:imagedata r:id="rId19" o:title=""/>
          </v:shape>
        </w:pict>
      </w:r>
      <w:r>
        <w:rPr>
          <w:noProof/>
        </w:rPr>
        <w:pict>
          <v:shape id="_x0000_s1095" type="#_x0000_t62" style="position:absolute;margin-left:128.25pt;margin-top:6.4pt;width:196.5pt;height:24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" adj="-771,17040" fillcolor="window" strokecolor="windowText" strokeweight="2pt">
            <v:textbox>
              <w:txbxContent>
                <w:p w:rsidR="005107CC" w:rsidRPr="00B65722" w:rsidRDefault="005107CC" w:rsidP="0040107C">
                  <w:r>
                    <w:t>Yarım düzine kurbağa beni bekliyor.</w:t>
                  </w:r>
                </w:p>
              </w:txbxContent>
            </v:textbox>
          </v:shape>
        </w:pict>
      </w:r>
    </w:p>
    <w:p w:rsidR="005107CC" w:rsidRDefault="005107CC" w:rsidP="006301D6">
      <w:pPr>
        <w:tabs>
          <w:tab w:val="left" w:pos="1425"/>
        </w:tabs>
      </w:pPr>
      <w:r>
        <w:t xml:space="preserve">Soru : 6   </w:t>
      </w:r>
    </w:p>
    <w:p w:rsidR="005107CC" w:rsidRDefault="005107CC" w:rsidP="006301D6">
      <w:pPr>
        <w:tabs>
          <w:tab w:val="left" w:pos="1425"/>
        </w:tabs>
      </w:pPr>
    </w:p>
    <w:p w:rsidR="005107CC" w:rsidRDefault="005107CC" w:rsidP="006301D6">
      <w:pPr>
        <w:tabs>
          <w:tab w:val="left" w:pos="1425"/>
        </w:tabs>
      </w:pPr>
    </w:p>
    <w:p w:rsidR="005107CC" w:rsidRDefault="005107CC" w:rsidP="006301D6">
      <w:pPr>
        <w:tabs>
          <w:tab w:val="left" w:pos="1425"/>
        </w:tabs>
      </w:pPr>
      <w:r>
        <w:t xml:space="preserve">            Yılanı bekleyen kurbağa sayısı kaç tanedir   ?</w:t>
      </w:r>
      <w:r w:rsidRPr="00CC6114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......................................................................................................</w:t>
      </w:r>
    </w:p>
    <w:p w:rsidR="005107CC" w:rsidRDefault="005107CC" w:rsidP="0040107C">
      <w:r>
        <w:rPr>
          <w:noProof/>
        </w:rPr>
        <w:pict>
          <v:shape id="_x0000_s1096" type="#_x0000_t62" style="position:absolute;margin-left:115.45pt;margin-top:5.15pt;width:261.75pt;height:30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" adj="-771,17040" fillcolor="window" strokecolor="windowText" strokeweight="2pt">
            <v:textbox>
              <w:txbxContent>
                <w:p w:rsidR="005107CC" w:rsidRPr="00B65722" w:rsidRDefault="005107CC" w:rsidP="0040107C">
                  <w:r>
                    <w:t>6 fındığım vardı. 3 deste fındık ta annem verdi.</w:t>
                  </w:r>
                </w:p>
              </w:txbxContent>
            </v:textbox>
          </v:shape>
        </w:pict>
      </w:r>
      <w:r>
        <w:rPr>
          <w:noProof/>
        </w:rPr>
        <w:pict>
          <v:shape id="Resim 320" o:spid="_x0000_s1097" type="#_x0000_t75" alt="Sincap" style="position:absolute;margin-left:42.75pt;margin-top:4.9pt;width:63.75pt;height:36pt;z-index:-251624960;visibility:visible">
            <v:imagedata r:id="rId20" o:title=""/>
          </v:shape>
        </w:pict>
      </w:r>
    </w:p>
    <w:p w:rsidR="005107CC" w:rsidRDefault="005107CC" w:rsidP="0040107C"/>
    <w:p w:rsidR="005107CC" w:rsidRDefault="005107CC" w:rsidP="0040107C">
      <w:r>
        <w:t>Soru : 7</w:t>
      </w:r>
    </w:p>
    <w:p w:rsidR="005107CC" w:rsidRDefault="005107CC" w:rsidP="00636856">
      <w:pPr>
        <w:tabs>
          <w:tab w:val="left" w:pos="1155"/>
        </w:tabs>
      </w:pPr>
      <w:r>
        <w:tab/>
        <w:t xml:space="preserve">Obur   </w:t>
      </w:r>
    </w:p>
    <w:p w:rsidR="005107CC" w:rsidRDefault="005107CC" w:rsidP="00570A19">
      <w:pPr>
        <w:tabs>
          <w:tab w:val="left" w:pos="915"/>
        </w:tabs>
        <w:rPr>
          <w:b/>
        </w:rPr>
      </w:pPr>
      <w:r>
        <w:t xml:space="preserve">      Obur’un açıklamasına göre, toplam fındık sayısı ile ilgili açıklamalardan hangisi </w:t>
      </w:r>
      <w:r w:rsidRPr="00F238D9">
        <w:rPr>
          <w:b/>
        </w:rPr>
        <w:t>doğrudur?</w:t>
      </w:r>
    </w:p>
    <w:p w:rsidR="005107CC" w:rsidRDefault="005107CC" w:rsidP="00D33E97">
      <w:pPr>
        <w:tabs>
          <w:tab w:val="left" w:pos="915"/>
        </w:tabs>
        <w:spacing w:after="120"/>
        <w:ind w:left="360"/>
      </w:pPr>
      <w:r w:rsidRPr="00D33E97">
        <w:rPr>
          <w:b/>
        </w:rPr>
        <w:t>A.</w:t>
      </w:r>
      <w:r>
        <w:t xml:space="preserve"> Toplam 42 fındığı olmuştur.</w:t>
      </w:r>
    </w:p>
    <w:p w:rsidR="005107CC" w:rsidRDefault="005107CC" w:rsidP="00D33E97">
      <w:pPr>
        <w:tabs>
          <w:tab w:val="left" w:pos="915"/>
        </w:tabs>
        <w:spacing w:after="120"/>
        <w:ind w:left="360"/>
      </w:pPr>
      <w:r w:rsidRPr="00D33E97">
        <w:rPr>
          <w:b/>
        </w:rPr>
        <w:t>B.</w:t>
      </w:r>
      <w:r>
        <w:t xml:space="preserve"> Toplam fındık sayısı, 3 düzineye eşittir.</w:t>
      </w:r>
    </w:p>
    <w:p w:rsidR="005107CC" w:rsidRDefault="005107CC" w:rsidP="00D33E97">
      <w:pPr>
        <w:pStyle w:val="ListParagraph"/>
        <w:numPr>
          <w:ilvl w:val="0"/>
          <w:numId w:val="4"/>
        </w:numPr>
        <w:tabs>
          <w:tab w:val="left" w:pos="915"/>
        </w:tabs>
        <w:spacing w:after="120"/>
      </w:pPr>
      <w:r>
        <w:t>2 deste ve 1 düzine fındığın toplamı kadar fındığı olmuştur.</w:t>
      </w:r>
    </w:p>
    <w:p w:rsidR="005107CC" w:rsidRPr="00C63F4A" w:rsidRDefault="005107CC" w:rsidP="00636856">
      <w:pPr>
        <w:ind w:firstLine="708"/>
        <w:rPr>
          <w:rFonts w:ascii="Algerian" w:hAnsi="Algerian"/>
          <w:sz w:val="28"/>
        </w:rPr>
      </w:pPr>
      <w:r>
        <w:t xml:space="preserve">                                                      </w:t>
      </w:r>
      <w:r w:rsidRPr="00C63F4A">
        <w:rPr>
          <w:rFonts w:ascii="Algerian" w:hAnsi="Algerian"/>
          <w:sz w:val="28"/>
        </w:rPr>
        <w:t>T Ü R K Ç E</w:t>
      </w:r>
    </w:p>
    <w:p w:rsidR="005107CC" w:rsidRDefault="005107CC" w:rsidP="00C63F4A">
      <w:pPr>
        <w:tabs>
          <w:tab w:val="left" w:pos="3300"/>
          <w:tab w:val="center" w:pos="5587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   </w:t>
      </w:r>
      <w:r w:rsidRPr="00C63F4A">
        <w:rPr>
          <w:rFonts w:ascii="Arial" w:hAnsi="Arial" w:cs="Arial"/>
          <w:b/>
        </w:rPr>
        <w:t xml:space="preserve">Cümle (Tümce) Bilgisi </w:t>
      </w:r>
    </w:p>
    <w:p w:rsidR="005107CC" w:rsidRPr="00C63F4A" w:rsidRDefault="005107CC" w:rsidP="00C63F4A">
      <w:pPr>
        <w:tabs>
          <w:tab w:val="left" w:pos="3300"/>
          <w:tab w:val="center" w:pos="5587"/>
        </w:tabs>
        <w:ind w:firstLine="708"/>
        <w:rPr>
          <w:rFonts w:ascii="Arial" w:hAnsi="Arial" w:cs="Arial"/>
        </w:rPr>
      </w:pPr>
      <w:r w:rsidRPr="00C63F4A">
        <w:rPr>
          <w:rFonts w:ascii="Arial" w:hAnsi="Arial" w:cs="Arial"/>
        </w:rPr>
        <w:t xml:space="preserve">Duygularımızı,düşüncelerimizi tam olarak anlatan sözcük (kelime) veya sözcük öbeğine </w:t>
      </w:r>
      <w:r w:rsidRPr="00C63F4A">
        <w:rPr>
          <w:rFonts w:ascii="Arial" w:hAnsi="Arial" w:cs="Arial"/>
          <w:b/>
          <w:u w:val="single"/>
        </w:rPr>
        <w:t>cümle</w:t>
      </w:r>
      <w:r w:rsidRPr="00C63F4A">
        <w:rPr>
          <w:rFonts w:ascii="Arial" w:hAnsi="Arial" w:cs="Arial"/>
        </w:rPr>
        <w:t xml:space="preserve"> denir.</w:t>
      </w:r>
    </w:p>
    <w:p w:rsidR="005107CC" w:rsidRPr="006F6E84" w:rsidRDefault="005107CC" w:rsidP="00636856">
      <w:pPr>
        <w:ind w:firstLine="708"/>
        <w:jc w:val="center"/>
        <w:rPr>
          <w:b/>
        </w:rPr>
      </w:pPr>
      <w:r w:rsidRPr="006F6E84">
        <w:rPr>
          <w:b/>
        </w:rPr>
        <w:t>Aşağıda  verilen örnekklere göre bir örnekte siz yazınız.</w:t>
      </w:r>
    </w:p>
    <w:p w:rsidR="005107CC" w:rsidRPr="00610A5E" w:rsidRDefault="005107CC" w:rsidP="00636856">
      <w:pPr>
        <w:rPr>
          <w:rFonts w:ascii="Algerian" w:hAnsi="Algerian"/>
        </w:rPr>
      </w:pPr>
    </w:p>
    <w:p w:rsidR="005107CC" w:rsidRPr="00610A5E" w:rsidRDefault="005107CC" w:rsidP="00636856">
      <w:pPr>
        <w:ind w:left="1068"/>
      </w:pPr>
      <w:r>
        <w:rPr>
          <w:noProof/>
        </w:rPr>
        <w:pict>
          <v:shape id="Düz Ok Bağlayıcısı 322" o:spid="_x0000_s1098" type="#_x0000_t32" style="position:absolute;left:0;text-align:left;margin-left:372pt;margin-top:8.65pt;width:24.75pt;height:12pt;flip:x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" strokecolor="gray">
            <v:stroke endarrow="open"/>
          </v:shape>
        </w:pict>
      </w:r>
      <w:r w:rsidRPr="00610A5E">
        <w:t xml:space="preserve">Ülkemi çok seviyorum.  (Bu cümle bir </w:t>
      </w:r>
      <w:r w:rsidRPr="00610A5E">
        <w:rPr>
          <w:highlight w:val="cyan"/>
        </w:rPr>
        <w:t>duygu</w:t>
      </w:r>
      <w:r w:rsidRPr="00610A5E">
        <w:t>yu bildiriyor.) Sizde duygu bildiren bir cümle yazınız.</w:t>
      </w:r>
    </w:p>
    <w:p w:rsidR="005107CC" w:rsidRPr="00610A5E" w:rsidRDefault="005107CC" w:rsidP="006F6E84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………………………………………………………………………………………………………</w:t>
      </w:r>
    </w:p>
    <w:p w:rsidR="005107CC" w:rsidRPr="00610A5E" w:rsidRDefault="005107CC" w:rsidP="006F6E84">
      <w:pPr>
        <w:spacing w:after="120"/>
        <w:ind w:left="1068"/>
      </w:pPr>
      <w:r w:rsidRPr="00610A5E">
        <w:t xml:space="preserve">Yemeğinden alabilir miyim? ( Bu tümce bir </w:t>
      </w:r>
      <w:r w:rsidRPr="00610A5E">
        <w:rPr>
          <w:highlight w:val="cyan"/>
        </w:rPr>
        <w:t>istek</w:t>
      </w:r>
      <w:r w:rsidRPr="00610A5E">
        <w:t xml:space="preserve"> bildiriyor.)</w:t>
      </w:r>
    </w:p>
    <w:p w:rsidR="005107CC" w:rsidRPr="00610A5E" w:rsidRDefault="005107CC" w:rsidP="006F6E84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………………………………………………………………………………………………………</w:t>
      </w:r>
    </w:p>
    <w:p w:rsidR="005107CC" w:rsidRPr="00610A5E" w:rsidRDefault="005107CC" w:rsidP="006F6E84">
      <w:pPr>
        <w:spacing w:after="120"/>
        <w:ind w:left="1068"/>
      </w:pPr>
      <w:r w:rsidRPr="00610A5E">
        <w:t xml:space="preserve">Sınıfımıza müdür geldi. ( Bu cümle bir </w:t>
      </w:r>
      <w:r w:rsidRPr="00610A5E">
        <w:rPr>
          <w:highlight w:val="cyan"/>
        </w:rPr>
        <w:t>haber</w:t>
      </w:r>
      <w:r w:rsidRPr="00610A5E">
        <w:t xml:space="preserve"> bildiriyor.)</w:t>
      </w:r>
    </w:p>
    <w:p w:rsidR="005107CC" w:rsidRPr="00610A5E" w:rsidRDefault="005107CC" w:rsidP="006F6E84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……………………………………………………………………………………………………</w:t>
      </w:r>
    </w:p>
    <w:p w:rsidR="005107CC" w:rsidRPr="00610A5E" w:rsidRDefault="005107CC" w:rsidP="006F6E84">
      <w:pPr>
        <w:spacing w:after="120"/>
        <w:ind w:left="1068"/>
      </w:pPr>
      <w:r w:rsidRPr="00610A5E">
        <w:t xml:space="preserve">Çalışan sınıfını geçer. ( Bu tümce </w:t>
      </w:r>
      <w:r w:rsidRPr="00610A5E">
        <w:rPr>
          <w:highlight w:val="cyan"/>
        </w:rPr>
        <w:t>düşünce</w:t>
      </w:r>
      <w:r w:rsidRPr="00610A5E">
        <w:t xml:space="preserve"> bildiriyor.)</w:t>
      </w:r>
    </w:p>
    <w:p w:rsidR="005107CC" w:rsidRPr="00610A5E" w:rsidRDefault="005107CC" w:rsidP="006F6E84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………………………………………………………………………………………………………</w:t>
      </w:r>
    </w:p>
    <w:p w:rsidR="005107CC" w:rsidRPr="00610A5E" w:rsidRDefault="005107CC" w:rsidP="00610A5E">
      <w:pPr>
        <w:spacing w:after="120"/>
        <w:ind w:left="1068"/>
      </w:pPr>
      <w:r w:rsidRPr="00610A5E">
        <w:t xml:space="preserve">Zil çaldı mı? ( Bu cümle </w:t>
      </w:r>
      <w:r w:rsidRPr="00610A5E">
        <w:rPr>
          <w:highlight w:val="cyan"/>
        </w:rPr>
        <w:t>soru</w:t>
      </w:r>
      <w:r w:rsidRPr="00610A5E">
        <w:t xml:space="preserve"> cümlesi)</w:t>
      </w:r>
    </w:p>
    <w:p w:rsidR="005107CC" w:rsidRPr="00610A5E" w:rsidRDefault="005107CC" w:rsidP="00610A5E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</w:t>
      </w:r>
    </w:p>
    <w:p w:rsidR="005107CC" w:rsidRPr="00610A5E" w:rsidRDefault="005107CC" w:rsidP="00610A5E">
      <w:pPr>
        <w:spacing w:after="120"/>
        <w:ind w:left="1068"/>
      </w:pPr>
      <w:r w:rsidRPr="00610A5E">
        <w:t>Oh, dünya varmış! (</w:t>
      </w:r>
      <w:r>
        <w:t xml:space="preserve"> </w:t>
      </w:r>
      <w:r w:rsidRPr="00610A5E">
        <w:t xml:space="preserve"> </w:t>
      </w:r>
      <w:r w:rsidRPr="00610A5E">
        <w:rPr>
          <w:highlight w:val="cyan"/>
        </w:rPr>
        <w:t>Ünlem</w:t>
      </w:r>
      <w:r w:rsidRPr="00610A5E">
        <w:t xml:space="preserve"> tümcesi)</w:t>
      </w:r>
    </w:p>
    <w:p w:rsidR="005107CC" w:rsidRPr="00610A5E" w:rsidRDefault="005107CC" w:rsidP="00610A5E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</w:t>
      </w:r>
    </w:p>
    <w:p w:rsidR="005107CC" w:rsidRPr="00610A5E" w:rsidRDefault="005107CC" w:rsidP="00610A5E">
      <w:pPr>
        <w:spacing w:after="120"/>
        <w:ind w:left="1068"/>
      </w:pPr>
      <w:r w:rsidRPr="00610A5E">
        <w:t>Gelir misiniz erken sınıfa</w:t>
      </w:r>
      <w:r>
        <w:t>?</w:t>
      </w:r>
      <w:r w:rsidRPr="00610A5E">
        <w:t xml:space="preserve">  ( </w:t>
      </w:r>
      <w:r w:rsidRPr="00610A5E">
        <w:rPr>
          <w:highlight w:val="cyan"/>
        </w:rPr>
        <w:t>Devrik</w:t>
      </w:r>
      <w:r w:rsidRPr="00610A5E">
        <w:t xml:space="preserve"> cümle)</w:t>
      </w:r>
    </w:p>
    <w:p w:rsidR="005107CC" w:rsidRPr="00610A5E" w:rsidRDefault="005107CC" w:rsidP="00610A5E">
      <w:pPr>
        <w:spacing w:after="120"/>
        <w:ind w:left="1068"/>
        <w:rPr>
          <w:sz w:val="16"/>
          <w:szCs w:val="16"/>
        </w:rPr>
      </w:pPr>
      <w:r w:rsidRPr="00610A5E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610A5E">
      <w:pPr>
        <w:spacing w:after="120"/>
        <w:ind w:left="1068"/>
      </w:pPr>
      <w:r>
        <w:t>Ödev yapıyorum. (</w:t>
      </w:r>
      <w:r w:rsidRPr="00610A5E">
        <w:rPr>
          <w:highlight w:val="cyan"/>
        </w:rPr>
        <w:t>Kurallı</w:t>
      </w:r>
      <w:r>
        <w:t xml:space="preserve"> cümle)</w:t>
      </w:r>
    </w:p>
    <w:p w:rsidR="005107CC" w:rsidRDefault="005107CC" w:rsidP="00610A5E">
      <w:pPr>
        <w:spacing w:after="120"/>
        <w:ind w:left="1068"/>
        <w:rPr>
          <w:sz w:val="16"/>
          <w:szCs w:val="16"/>
        </w:rPr>
      </w:pPr>
      <w:r w:rsidRPr="006F6E84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636856">
      <w:pPr>
        <w:spacing w:after="120"/>
        <w:ind w:left="1068"/>
      </w:pPr>
      <w:r>
        <w:t>Kuşlar uçuyor. (</w:t>
      </w:r>
      <w:r w:rsidRPr="00636856">
        <w:rPr>
          <w:highlight w:val="cyan"/>
        </w:rPr>
        <w:t>olumlu</w:t>
      </w:r>
      <w:r>
        <w:t xml:space="preserve"> cümle)</w:t>
      </w:r>
    </w:p>
    <w:p w:rsidR="005107CC" w:rsidRDefault="005107CC" w:rsidP="00636856">
      <w:pPr>
        <w:spacing w:after="120"/>
        <w:ind w:left="1068"/>
        <w:rPr>
          <w:sz w:val="16"/>
          <w:szCs w:val="16"/>
        </w:rPr>
      </w:pPr>
      <w:r w:rsidRPr="006F6E84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636856">
      <w:pPr>
        <w:spacing w:after="120"/>
        <w:ind w:left="1068"/>
      </w:pPr>
      <w:r>
        <w:t xml:space="preserve">Öğretmen ödev vermedi.( </w:t>
      </w:r>
      <w:r w:rsidRPr="00636856">
        <w:rPr>
          <w:highlight w:val="cyan"/>
        </w:rPr>
        <w:t>olumsuz</w:t>
      </w:r>
      <w:r>
        <w:t xml:space="preserve"> cümle)</w:t>
      </w:r>
    </w:p>
    <w:p w:rsidR="005107CC" w:rsidRDefault="005107CC" w:rsidP="00636856">
      <w:pPr>
        <w:spacing w:after="120"/>
        <w:ind w:left="1068"/>
        <w:rPr>
          <w:sz w:val="16"/>
          <w:szCs w:val="16"/>
        </w:rPr>
      </w:pPr>
      <w:r w:rsidRPr="006F6E84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0732AC">
      <w:pPr>
        <w:spacing w:after="120"/>
        <w:ind w:left="-284"/>
        <w:rPr>
          <w:sz w:val="16"/>
          <w:szCs w:val="16"/>
        </w:rPr>
      </w:pPr>
      <w:r w:rsidRPr="00636856">
        <w:rPr>
          <w:highlight w:val="cyan"/>
        </w:rPr>
        <w:t>Düşünelim</w:t>
      </w:r>
      <w:r>
        <w:t xml:space="preserve"> : 1. “ </w:t>
      </w:r>
      <w:r w:rsidRPr="000732AC">
        <w:rPr>
          <w:b/>
        </w:rPr>
        <w:t>Gidiyorum</w:t>
      </w:r>
      <w:r>
        <w:t>.”  sözcüğü bir cümle midir? Nedenini açıklayınız.</w:t>
      </w:r>
      <w:r w:rsidRPr="000732A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</w:p>
    <w:p w:rsidR="005107CC" w:rsidRDefault="005107CC" w:rsidP="000732AC">
      <w:pPr>
        <w:spacing w:after="120"/>
        <w:ind w:left="1068"/>
        <w:rPr>
          <w:sz w:val="16"/>
          <w:szCs w:val="16"/>
        </w:rPr>
      </w:pPr>
      <w:r w:rsidRPr="006F6E84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0732AC">
      <w:pPr>
        <w:spacing w:after="120"/>
        <w:ind w:left="-142"/>
      </w:pPr>
      <w:r>
        <w:t xml:space="preserve">                  2. “</w:t>
      </w:r>
      <w:r w:rsidRPr="000732AC">
        <w:rPr>
          <w:b/>
        </w:rPr>
        <w:t>Ben de onlarla gitmek</w:t>
      </w:r>
      <w:r>
        <w:t>” bu bir cümle midir? Nedenini açıklayınız.</w:t>
      </w:r>
    </w:p>
    <w:p w:rsidR="005107CC" w:rsidRDefault="005107CC" w:rsidP="000732AC">
      <w:pPr>
        <w:spacing w:after="120"/>
        <w:ind w:left="1068"/>
        <w:rPr>
          <w:sz w:val="16"/>
          <w:szCs w:val="16"/>
        </w:rPr>
      </w:pPr>
      <w:r w:rsidRPr="006F6E84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5107CC" w:rsidRDefault="005107CC" w:rsidP="000732AC">
      <w:pPr>
        <w:ind w:left="7646" w:firstLine="850"/>
      </w:pPr>
    </w:p>
    <w:p w:rsidR="005107CC" w:rsidRDefault="005107CC" w:rsidP="000732AC">
      <w:pPr>
        <w:ind w:left="7646" w:firstLine="850"/>
      </w:pPr>
      <w:r>
        <w:t>Fikri SAĞLAM</w:t>
      </w:r>
    </w:p>
    <w:p w:rsidR="005107CC" w:rsidRPr="000732AC" w:rsidRDefault="005107CC" w:rsidP="000732AC">
      <w:pPr>
        <w:ind w:left="7646" w:firstLine="85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732AC">
        <w:rPr>
          <w:sz w:val="22"/>
          <w:szCs w:val="22"/>
        </w:rPr>
        <w:t>Sınıf Öğretmeni</w:t>
      </w:r>
    </w:p>
    <w:p w:rsidR="005107CC" w:rsidRDefault="005107CC" w:rsidP="006F6E84">
      <w:pPr>
        <w:spacing w:after="360"/>
        <w:ind w:left="1068"/>
      </w:pPr>
    </w:p>
    <w:p w:rsidR="005107CC" w:rsidRPr="00610A5E" w:rsidRDefault="005107CC" w:rsidP="006F6E84">
      <w:pPr>
        <w:spacing w:after="360"/>
        <w:ind w:left="1068"/>
      </w:pPr>
    </w:p>
    <w:p w:rsidR="005107CC" w:rsidRPr="006F6E84" w:rsidRDefault="005107CC" w:rsidP="006F6E84">
      <w:pPr>
        <w:spacing w:after="360"/>
        <w:ind w:left="1068"/>
      </w:pPr>
    </w:p>
    <w:p w:rsidR="005107CC" w:rsidRDefault="005107CC" w:rsidP="006F6E84">
      <w:pPr>
        <w:pStyle w:val="ListParagraph"/>
        <w:spacing w:after="360"/>
        <w:ind w:left="1428"/>
        <w:rPr>
          <w:sz w:val="16"/>
          <w:szCs w:val="16"/>
        </w:rPr>
      </w:pPr>
    </w:p>
    <w:p w:rsidR="005107CC" w:rsidRPr="00C63F4A" w:rsidRDefault="005107CC" w:rsidP="006F6E84">
      <w:pPr>
        <w:pStyle w:val="ListParagraph"/>
        <w:spacing w:after="360"/>
        <w:ind w:left="1428"/>
        <w:rPr>
          <w:sz w:val="28"/>
          <w:szCs w:val="28"/>
        </w:rPr>
      </w:pPr>
      <w:hyperlink r:id="rId21" w:history="1">
        <w:r w:rsidRPr="00DE3593">
          <w:rPr>
            <w:rStyle w:val="Hyperlink"/>
            <w:color w:val="000000"/>
          </w:rPr>
          <w:t>www.sorubak.com</w:t>
        </w:r>
      </w:hyperlink>
    </w:p>
    <w:sectPr w:rsidR="005107CC" w:rsidRPr="00C63F4A" w:rsidSect="000732AC">
      <w:pgSz w:w="11906" w:h="16838"/>
      <w:pgMar w:top="720" w:right="386" w:bottom="2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CC" w:rsidRDefault="005107CC" w:rsidP="00E95A04">
      <w:r>
        <w:separator/>
      </w:r>
    </w:p>
  </w:endnote>
  <w:endnote w:type="continuationSeparator" w:id="0">
    <w:p w:rsidR="005107CC" w:rsidRDefault="005107CC" w:rsidP="00E95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CC" w:rsidRDefault="005107CC" w:rsidP="00E95A04">
      <w:r>
        <w:separator/>
      </w:r>
    </w:p>
  </w:footnote>
  <w:footnote w:type="continuationSeparator" w:id="0">
    <w:p w:rsidR="005107CC" w:rsidRDefault="005107CC" w:rsidP="00E95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997"/>
    <w:multiLevelType w:val="hybridMultilevel"/>
    <w:tmpl w:val="A5AE89E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610A02"/>
    <w:multiLevelType w:val="hybridMultilevel"/>
    <w:tmpl w:val="F1EA44CE"/>
    <w:lvl w:ilvl="0" w:tplc="DF10FF6E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137D71"/>
    <w:multiLevelType w:val="hybridMultilevel"/>
    <w:tmpl w:val="4BF2F326"/>
    <w:lvl w:ilvl="0" w:tplc="22D80B9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D44112"/>
    <w:multiLevelType w:val="hybridMultilevel"/>
    <w:tmpl w:val="23C250F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AE2910"/>
    <w:multiLevelType w:val="hybridMultilevel"/>
    <w:tmpl w:val="13E0B514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61C"/>
    <w:rsid w:val="00006059"/>
    <w:rsid w:val="000732AC"/>
    <w:rsid w:val="000B79EF"/>
    <w:rsid w:val="000F3E1B"/>
    <w:rsid w:val="001161C9"/>
    <w:rsid w:val="00176098"/>
    <w:rsid w:val="001B289E"/>
    <w:rsid w:val="001C72E0"/>
    <w:rsid w:val="001E3A32"/>
    <w:rsid w:val="00243E5E"/>
    <w:rsid w:val="0029664D"/>
    <w:rsid w:val="002B0D9E"/>
    <w:rsid w:val="002F607D"/>
    <w:rsid w:val="003143A3"/>
    <w:rsid w:val="003346A9"/>
    <w:rsid w:val="00353BFE"/>
    <w:rsid w:val="00373F3B"/>
    <w:rsid w:val="00391CB7"/>
    <w:rsid w:val="00397618"/>
    <w:rsid w:val="003C4B69"/>
    <w:rsid w:val="0040107C"/>
    <w:rsid w:val="00467973"/>
    <w:rsid w:val="004845A1"/>
    <w:rsid w:val="004B0DDE"/>
    <w:rsid w:val="004C01C8"/>
    <w:rsid w:val="004F4702"/>
    <w:rsid w:val="005107CC"/>
    <w:rsid w:val="005154AB"/>
    <w:rsid w:val="00527299"/>
    <w:rsid w:val="00570A19"/>
    <w:rsid w:val="00572149"/>
    <w:rsid w:val="00581947"/>
    <w:rsid w:val="00610A5E"/>
    <w:rsid w:val="00627260"/>
    <w:rsid w:val="006301D6"/>
    <w:rsid w:val="00632BAE"/>
    <w:rsid w:val="00636856"/>
    <w:rsid w:val="006E2925"/>
    <w:rsid w:val="006F0E40"/>
    <w:rsid w:val="006F6E84"/>
    <w:rsid w:val="00712978"/>
    <w:rsid w:val="00712AC1"/>
    <w:rsid w:val="00871B59"/>
    <w:rsid w:val="008B3336"/>
    <w:rsid w:val="008C6E5E"/>
    <w:rsid w:val="008D5827"/>
    <w:rsid w:val="008E57F5"/>
    <w:rsid w:val="009360A1"/>
    <w:rsid w:val="00957CD7"/>
    <w:rsid w:val="00971589"/>
    <w:rsid w:val="009E7680"/>
    <w:rsid w:val="00A555F3"/>
    <w:rsid w:val="00A73C46"/>
    <w:rsid w:val="00AF1255"/>
    <w:rsid w:val="00AF361C"/>
    <w:rsid w:val="00B34887"/>
    <w:rsid w:val="00B65722"/>
    <w:rsid w:val="00B66CD9"/>
    <w:rsid w:val="00B71325"/>
    <w:rsid w:val="00BE427A"/>
    <w:rsid w:val="00BF400E"/>
    <w:rsid w:val="00BF42CA"/>
    <w:rsid w:val="00C33EC1"/>
    <w:rsid w:val="00C550AA"/>
    <w:rsid w:val="00C63F4A"/>
    <w:rsid w:val="00CC6114"/>
    <w:rsid w:val="00D33E97"/>
    <w:rsid w:val="00D47ED8"/>
    <w:rsid w:val="00D516DC"/>
    <w:rsid w:val="00D964E3"/>
    <w:rsid w:val="00DC12E9"/>
    <w:rsid w:val="00DE3593"/>
    <w:rsid w:val="00E9503E"/>
    <w:rsid w:val="00E95A04"/>
    <w:rsid w:val="00F238D9"/>
    <w:rsid w:val="00F7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6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F3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361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516D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95A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95A0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95A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95A04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47E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3</Pages>
  <Words>587</Words>
  <Characters>3346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aynur ceylan</dc:creator>
  <cp:keywords>www.sorubak.com</cp:keywords>
  <dc:description>www.sorubak.com</dc:description>
  <cp:lastModifiedBy>Dogan</cp:lastModifiedBy>
  <cp:revision>www.sorubak.com</cp:revision>
  <cp:lastPrinted>2013-09-22T16:55:00Z</cp:lastPrinted>
  <dcterms:created xsi:type="dcterms:W3CDTF">2013-09-22T13:43:00Z</dcterms:created>
  <dcterms:modified xsi:type="dcterms:W3CDTF">2013-09-26T07:51:00Z</dcterms:modified>
  <cp:category>www.sorubak.com</cp:category>
  <cp:version>www.sorubak.com</cp:version>
</cp:coreProperties>
</file>