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17CE" w:rsidRPr="0060637A" w:rsidRDefault="00AB17CE" w:rsidP="00D43932">
      <w:pPr>
        <w:ind w:firstLine="708"/>
        <w:jc w:val="both"/>
        <w:rPr>
          <w:sz w:val="26"/>
          <w:szCs w:val="26"/>
        </w:rPr>
      </w:pPr>
      <w:r w:rsidRPr="0060637A">
        <w:rPr>
          <w:sz w:val="26"/>
          <w:szCs w:val="26"/>
        </w:rPr>
        <w:t xml:space="preserve">Sayın veli, çocuklarımız bizim en değerli varlıklarımızdır. Onları en iyi şekilde </w:t>
      </w:r>
      <w:r w:rsidRPr="00D43932">
        <w:rPr>
          <w:sz w:val="26"/>
          <w:szCs w:val="26"/>
        </w:rPr>
        <w:t>yetiştirmek, geleceğe hazırlamak bizim en önemli görevimizdir. İyi bir başlangıç</w:t>
      </w:r>
      <w:r w:rsidRPr="0060637A">
        <w:rPr>
          <w:sz w:val="26"/>
          <w:szCs w:val="26"/>
        </w:rPr>
        <w:t xml:space="preserve"> yapmak, temelleri sağlam atılmış bir eğitim-öğretim süreci geçirmelerini sağlamak için hiçbir fedakarlıktan kaçınılmamalıdır. Eğitim öğretim sürecine ilk adımlarını atan çocuklarımızın bazı ihtiyaçları olacaktır. Bu ihtiyaçların karşılanması, hem onların daha iyi yetişmelerine  araç olacak hem de diğer çocuklar karşısında   olumsuz duygular yaşamalarına engel olacaktır. İşbirliği içerisinde çalışılırsa ulaşılamayacak başarı yoktur. İyi bir eğitim-öğretim yılı dileğiyle…  </w:t>
      </w:r>
      <w:r>
        <w:rPr>
          <w:sz w:val="26"/>
          <w:szCs w:val="26"/>
        </w:rPr>
        <w:t xml:space="preserve"> </w:t>
      </w:r>
      <w:hyperlink r:id="rId4" w:history="1">
        <w:r w:rsidRPr="004D49B5">
          <w:rPr>
            <w:rStyle w:val="Hyperlink"/>
            <w:color w:val="000000"/>
          </w:rPr>
          <w:t>www.sorubak.com</w:t>
        </w:r>
      </w:hyperlink>
    </w:p>
    <w:p w:rsidR="00AB17CE" w:rsidRPr="00D43932" w:rsidRDefault="00AB17CE" w:rsidP="007D46AA">
      <w:pPr>
        <w:jc w:val="center"/>
        <w:rPr>
          <w:b/>
          <w:sz w:val="24"/>
          <w:szCs w:val="24"/>
        </w:rPr>
      </w:pPr>
      <w:r w:rsidRPr="00D43932">
        <w:rPr>
          <w:b/>
          <w:sz w:val="24"/>
          <w:szCs w:val="24"/>
        </w:rPr>
        <w:t>KONURALP İLKOKULU  OKULU 1. SINIFLAR İHTİYAÇ LİSTESİ</w:t>
      </w:r>
    </w:p>
    <w:p w:rsidR="00AB17CE" w:rsidRPr="007D46AA" w:rsidRDefault="00AB17CE">
      <w:pPr>
        <w:rPr>
          <w:b/>
        </w:rPr>
      </w:pPr>
      <w:r w:rsidRPr="007D46AA">
        <w:rPr>
          <w:b/>
        </w:rPr>
        <w:t>ÖĞRETMENE TESLİM EDİLECEK MALZEMELER</w:t>
      </w:r>
    </w:p>
    <w:p w:rsidR="00AB17CE" w:rsidRDefault="00AB17CE">
      <w:r>
        <w:t>1: 1 Top A4 fotokopi kağıdı</w:t>
      </w:r>
    </w:p>
    <w:p w:rsidR="00AB17CE" w:rsidRDefault="00AB17CE">
      <w:r>
        <w:t>2: 6 Adet vesikalık fotoğraf</w:t>
      </w:r>
    </w:p>
    <w:p w:rsidR="00AB17CE" w:rsidRDefault="00AB17CE">
      <w:r>
        <w:t>3: 20 lik renkli ve tozsuz tebeşir</w:t>
      </w:r>
    </w:p>
    <w:p w:rsidR="00AB17CE" w:rsidRPr="007D46AA" w:rsidRDefault="00AB17CE">
      <w:pPr>
        <w:rPr>
          <w:b/>
        </w:rPr>
      </w:pPr>
      <w:r w:rsidRPr="007D46AA">
        <w:rPr>
          <w:b/>
        </w:rPr>
        <w:t>BESLENME ÇANTASINDA BULUNACAK MALZEMELER</w:t>
      </w:r>
    </w:p>
    <w:p w:rsidR="00AB17CE" w:rsidRDefault="00AB17CE">
      <w:r>
        <w:t>1: Masaya sermek için küçük bez sofra</w:t>
      </w:r>
    </w:p>
    <w:p w:rsidR="00AB17CE" w:rsidRDefault="00AB17CE">
      <w:r>
        <w:t>2: Islak mendil</w:t>
      </w:r>
    </w:p>
    <w:p w:rsidR="00AB17CE" w:rsidRDefault="00AB17CE">
      <w:r>
        <w:t>3: Kağıt peçete</w:t>
      </w:r>
    </w:p>
    <w:p w:rsidR="00AB17CE" w:rsidRPr="007D46AA" w:rsidRDefault="00AB17CE">
      <w:pPr>
        <w:rPr>
          <w:b/>
        </w:rPr>
      </w:pPr>
      <w:r w:rsidRPr="007D46AA">
        <w:rPr>
          <w:b/>
        </w:rPr>
        <w:t>ÇANTASINDA VE EVDE BULUNMASI GEREKEN MALZEMELER</w:t>
      </w:r>
    </w:p>
    <w:p w:rsidR="00AB17CE" w:rsidRDefault="00AB17CE">
      <w:r>
        <w:t xml:space="preserve">1: 2 Adet el yazı defteri 40 sayfalık </w:t>
      </w:r>
    </w:p>
    <w:p w:rsidR="00AB17CE" w:rsidRDefault="00AB17CE">
      <w:r>
        <w:t>2: 1 Adet 40 sayfalık kareli defter</w:t>
      </w:r>
    </w:p>
    <w:p w:rsidR="00AB17CE" w:rsidRDefault="00AB17CE">
      <w:r>
        <w:t xml:space="preserve">3: </w:t>
      </w:r>
      <w:r w:rsidRPr="00D43932">
        <w:rPr>
          <w:b/>
          <w:sz w:val="24"/>
          <w:szCs w:val="24"/>
        </w:rPr>
        <w:t>Kurşun kalem</w:t>
      </w:r>
      <w:r>
        <w:t xml:space="preserve">, kırmızı kalem, </w:t>
      </w:r>
      <w:r w:rsidRPr="00D43932">
        <w:rPr>
          <w:b/>
          <w:sz w:val="24"/>
        </w:rPr>
        <w:t>silgi</w:t>
      </w:r>
      <w:r w:rsidRPr="00D43932">
        <w:rPr>
          <w:b/>
        </w:rPr>
        <w:t>,</w:t>
      </w:r>
      <w:r>
        <w:t xml:space="preserve"> kalemlik( imkanlar ölçüsünde en kaliteli olanlarından) </w:t>
      </w:r>
    </w:p>
    <w:p w:rsidR="00AB17CE" w:rsidRDefault="00AB17CE">
      <w:r>
        <w:t xml:space="preserve">4:Orta boy resim defteri , </w:t>
      </w:r>
      <w:r w:rsidRPr="00D43932">
        <w:rPr>
          <w:b/>
          <w:sz w:val="24"/>
          <w:szCs w:val="24"/>
        </w:rPr>
        <w:t>Kuru boya</w:t>
      </w:r>
      <w:r>
        <w:t xml:space="preserve"> , pastel boya  </w:t>
      </w:r>
      <w:r w:rsidRPr="00D43932">
        <w:rPr>
          <w:sz w:val="24"/>
          <w:szCs w:val="24"/>
        </w:rPr>
        <w:t xml:space="preserve">, </w:t>
      </w:r>
      <w:r w:rsidRPr="00D43932">
        <w:rPr>
          <w:b/>
          <w:sz w:val="24"/>
          <w:szCs w:val="24"/>
        </w:rPr>
        <w:t>1 Adet patafix yapıştırıcı</w:t>
      </w:r>
    </w:p>
    <w:p w:rsidR="00AB17CE" w:rsidRDefault="00AB17CE">
      <w:r>
        <w:t xml:space="preserve">5: Fasulye ve çubuk, </w:t>
      </w:r>
      <w:r w:rsidRPr="00D43932">
        <w:rPr>
          <w:b/>
          <w:sz w:val="24"/>
          <w:szCs w:val="24"/>
        </w:rPr>
        <w:t>makas</w:t>
      </w:r>
      <w:r>
        <w:t>, pirit yapıştırıcı</w:t>
      </w:r>
    </w:p>
    <w:p w:rsidR="00AB17CE" w:rsidRDefault="00AB17CE">
      <w:r>
        <w:t>6: Oyun hamuru,, 1 paket renkli el işi kağıdı</w:t>
      </w:r>
    </w:p>
    <w:p w:rsidR="00AB17CE" w:rsidRDefault="00AB17CE">
      <w:r>
        <w:t xml:space="preserve">7: Zarf dosya </w:t>
      </w:r>
    </w:p>
    <w:p w:rsidR="00AB17CE" w:rsidRDefault="00AB17CE">
      <w:r>
        <w:t>8: 2 Adet 40 lı sunum dosyası</w:t>
      </w:r>
    </w:p>
    <w:p w:rsidR="00AB17CE" w:rsidRDefault="00AB17CE">
      <w:r w:rsidRPr="007D46AA">
        <w:rPr>
          <w:b/>
        </w:rPr>
        <w:t>NOT 1</w:t>
      </w:r>
      <w:r>
        <w:t xml:space="preserve"> : Kitap defter şeffaf kaplıkla kaplanacak etiket yapıştırılıp adı yazılacak.</w:t>
      </w:r>
    </w:p>
    <w:p w:rsidR="00AB17CE" w:rsidRDefault="00AB17CE">
      <w:r w:rsidRPr="007D46AA">
        <w:rPr>
          <w:b/>
        </w:rPr>
        <w:t xml:space="preserve">NOT 2: </w:t>
      </w:r>
      <w:r w:rsidRPr="007A6A66">
        <w:t>·       Her tür araç gereç üzerine etiket yapıştırılacaktı</w:t>
      </w:r>
      <w:r>
        <w:t>r (isim yazılacak)</w:t>
      </w:r>
    </w:p>
    <w:p w:rsidR="00AB17CE" w:rsidRDefault="00AB17CE">
      <w:r w:rsidRPr="00D81E1A">
        <w:rPr>
          <w:b/>
        </w:rPr>
        <w:t>NOT 3:</w:t>
      </w:r>
      <w:r>
        <w:t xml:space="preserve"> </w:t>
      </w:r>
      <w:r w:rsidRPr="007A6A66">
        <w:t>Alınacak her tür malzeme sade ve kullanışlı olanlardan seçilecek; süslü, ses çıkaran, dikkat dağıtan araçların sınıfta kullanılmasına izin verilmeyecektir</w:t>
      </w:r>
      <w:r>
        <w:t>.</w:t>
      </w:r>
    </w:p>
    <w:p w:rsidR="00AB17CE" w:rsidRDefault="00AB17CE">
      <w:r>
        <w:tab/>
      </w:r>
      <w:r>
        <w:tab/>
      </w:r>
      <w:r>
        <w:tab/>
      </w:r>
      <w:r>
        <w:tab/>
      </w:r>
      <w:r>
        <w:tab/>
      </w:r>
      <w:r>
        <w:tab/>
      </w:r>
      <w:r>
        <w:tab/>
      </w:r>
      <w:r>
        <w:tab/>
      </w:r>
      <w:r>
        <w:tab/>
      </w:r>
      <w:r>
        <w:tab/>
        <w:t>EROL AÇIKEL</w:t>
      </w:r>
    </w:p>
    <w:p w:rsidR="00AB17CE" w:rsidRPr="007D46AA" w:rsidRDefault="00AB17CE">
      <w:pPr>
        <w:rPr>
          <w:b/>
        </w:rPr>
      </w:pPr>
      <w:r>
        <w:tab/>
      </w:r>
      <w:r>
        <w:tab/>
      </w:r>
      <w:r>
        <w:tab/>
      </w:r>
      <w:r>
        <w:tab/>
      </w:r>
      <w:r>
        <w:tab/>
      </w:r>
      <w:r>
        <w:tab/>
      </w:r>
      <w:r>
        <w:tab/>
      </w:r>
      <w:r>
        <w:tab/>
      </w:r>
      <w:r>
        <w:tab/>
      </w:r>
      <w:r>
        <w:tab/>
        <w:t>SINIF ÖĞRETMENİ</w:t>
      </w:r>
    </w:p>
    <w:sectPr w:rsidR="00AB17CE" w:rsidRPr="007D46AA" w:rsidSect="007D46AA">
      <w:pgSz w:w="11906" w:h="16838"/>
      <w:pgMar w:top="284"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772A8"/>
    <w:rsid w:val="001B1C4C"/>
    <w:rsid w:val="002C090E"/>
    <w:rsid w:val="004D49B5"/>
    <w:rsid w:val="0060637A"/>
    <w:rsid w:val="007A6A66"/>
    <w:rsid w:val="007D46AA"/>
    <w:rsid w:val="008772A8"/>
    <w:rsid w:val="00A8147D"/>
    <w:rsid w:val="00AB17CE"/>
    <w:rsid w:val="00BE1E20"/>
    <w:rsid w:val="00C17AA1"/>
    <w:rsid w:val="00D43932"/>
    <w:rsid w:val="00D81E1A"/>
    <w:rsid w:val="00E003B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1C4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E1E2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1</Pages>
  <Words>269</Words>
  <Characters>1534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PC</dc:creator>
  <cp:keywords>www.sorubak.com</cp:keywords>
  <dc:description>www.sorubak.com</dc:description>
  <cp:lastModifiedBy>Dogan</cp:lastModifiedBy>
  <cp:revision>www.sorubak.com</cp:revision>
  <dcterms:created xsi:type="dcterms:W3CDTF">2013-09-05T20:05:00Z</dcterms:created>
  <dcterms:modified xsi:type="dcterms:W3CDTF">2013-09-06T14:49:00Z</dcterms:modified>
  <cp:category>www.sorubak.com</cp:category>
  <cp:version>www.sorubak.com</cp:version>
</cp:coreProperties>
</file>