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6"/>
        <w:gridCol w:w="441"/>
        <w:gridCol w:w="493"/>
        <w:gridCol w:w="1748"/>
        <w:gridCol w:w="1152"/>
        <w:gridCol w:w="3780"/>
        <w:gridCol w:w="1352"/>
        <w:gridCol w:w="1276"/>
        <w:gridCol w:w="1620"/>
        <w:gridCol w:w="2592"/>
      </w:tblGrid>
      <w:tr w:rsidR="00532D6C" w:rsidTr="00E821C2">
        <w:trPr>
          <w:trHeight w:val="357"/>
        </w:trPr>
        <w:tc>
          <w:tcPr>
            <w:tcW w:w="14940" w:type="dxa"/>
            <w:gridSpan w:val="10"/>
          </w:tcPr>
          <w:p w:rsidR="00532D6C" w:rsidRDefault="00532D6C" w:rsidP="00DD55C0">
            <w:pPr>
              <w:jc w:val="center"/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Tr="00E821C2">
        <w:trPr>
          <w:trHeight w:val="342"/>
        </w:trPr>
        <w:tc>
          <w:tcPr>
            <w:tcW w:w="1420" w:type="dxa"/>
            <w:gridSpan w:val="3"/>
          </w:tcPr>
          <w:p w:rsidR="00532D6C" w:rsidRPr="00437874" w:rsidRDefault="00532D6C">
            <w:r w:rsidRPr="00437874">
              <w:t>SÜRE</w:t>
            </w:r>
          </w:p>
        </w:tc>
        <w:tc>
          <w:tcPr>
            <w:tcW w:w="13520" w:type="dxa"/>
            <w:gridSpan w:val="7"/>
          </w:tcPr>
          <w:p w:rsidR="00532D6C" w:rsidRDefault="00532D6C">
            <w:r>
              <w:t>ÜNİTE(TEMA)       : HAZIRLIK DÖNEMİ</w:t>
            </w:r>
          </w:p>
        </w:tc>
      </w:tr>
      <w:tr w:rsidR="00532D6C" w:rsidTr="00E821C2">
        <w:trPr>
          <w:trHeight w:val="357"/>
        </w:trPr>
        <w:tc>
          <w:tcPr>
            <w:tcW w:w="486" w:type="dxa"/>
            <w:textDirection w:val="btLr"/>
          </w:tcPr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441" w:type="dxa"/>
            <w:textDirection w:val="btLr"/>
          </w:tcPr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93" w:type="dxa"/>
            <w:textDirection w:val="btLr"/>
          </w:tcPr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DERS SAATİ</w:t>
            </w:r>
          </w:p>
        </w:tc>
        <w:tc>
          <w:tcPr>
            <w:tcW w:w="1748" w:type="dxa"/>
          </w:tcPr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</w:p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(Hedef Ve Davranışlar)</w:t>
            </w:r>
          </w:p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 xml:space="preserve"> Ders Kazanımları</w:t>
            </w:r>
          </w:p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Ve İlişkili Ders - Alan Kazanımları</w:t>
            </w:r>
          </w:p>
        </w:tc>
        <w:tc>
          <w:tcPr>
            <w:tcW w:w="1152" w:type="dxa"/>
          </w:tcPr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</w:p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Konular</w:t>
            </w:r>
          </w:p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ve</w:t>
            </w:r>
          </w:p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Atatürkçülük</w:t>
            </w:r>
          </w:p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Konuları</w:t>
            </w:r>
          </w:p>
        </w:tc>
        <w:tc>
          <w:tcPr>
            <w:tcW w:w="3780" w:type="dxa"/>
          </w:tcPr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</w:p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 xml:space="preserve">Etkinlikler ve İnceleme, </w:t>
            </w:r>
          </w:p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Gezi, gözlem ve Deneyler</w:t>
            </w:r>
          </w:p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</w:p>
        </w:tc>
        <w:tc>
          <w:tcPr>
            <w:tcW w:w="1352" w:type="dxa"/>
          </w:tcPr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Öğrenme- Öğretme</w:t>
            </w:r>
          </w:p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Yöntem ve</w:t>
            </w:r>
          </w:p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Teknikleri</w:t>
            </w:r>
          </w:p>
        </w:tc>
        <w:tc>
          <w:tcPr>
            <w:tcW w:w="1276" w:type="dxa"/>
          </w:tcPr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Kullanılan Eğitim Teknolojileri,</w:t>
            </w:r>
          </w:p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Araç ve Gereçleri</w:t>
            </w:r>
          </w:p>
        </w:tc>
        <w:tc>
          <w:tcPr>
            <w:tcW w:w="1620" w:type="dxa"/>
          </w:tcPr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Açıklamalar</w:t>
            </w:r>
          </w:p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</w:p>
        </w:tc>
        <w:tc>
          <w:tcPr>
            <w:tcW w:w="2592" w:type="dxa"/>
          </w:tcPr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Değerlendirme</w:t>
            </w:r>
          </w:p>
          <w:p w:rsidR="00532D6C" w:rsidRPr="00E821C2" w:rsidRDefault="00532D6C" w:rsidP="0043787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(Kazanımlara-Hedef ve Davranışlara Ulaşma Düzeyi )</w:t>
            </w:r>
          </w:p>
        </w:tc>
      </w:tr>
      <w:tr w:rsidR="00532D6C" w:rsidTr="00E821C2">
        <w:trPr>
          <w:cantSplit/>
          <w:trHeight w:val="6430"/>
        </w:trPr>
        <w:tc>
          <w:tcPr>
            <w:tcW w:w="486" w:type="dxa"/>
            <w:textDirection w:val="btLr"/>
          </w:tcPr>
          <w:p w:rsidR="00532D6C" w:rsidRDefault="00532D6C" w:rsidP="00E821C2">
            <w:pPr>
              <w:ind w:left="113" w:right="113"/>
              <w:jc w:val="center"/>
            </w:pPr>
            <w:r>
              <w:t>16-20 EYLÜL</w:t>
            </w: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</w:tc>
        <w:tc>
          <w:tcPr>
            <w:tcW w:w="441" w:type="dxa"/>
          </w:tcPr>
          <w:p w:rsidR="00532D6C" w:rsidRDefault="00532D6C"/>
          <w:p w:rsidR="00532D6C" w:rsidRPr="005C1258" w:rsidRDefault="00532D6C" w:rsidP="005C1258"/>
          <w:p w:rsidR="00532D6C" w:rsidRPr="005C1258" w:rsidRDefault="00532D6C" w:rsidP="005C1258"/>
          <w:p w:rsidR="00532D6C" w:rsidRPr="005C1258" w:rsidRDefault="00532D6C" w:rsidP="005C1258"/>
          <w:p w:rsidR="00532D6C" w:rsidRPr="005C1258" w:rsidRDefault="00532D6C" w:rsidP="005C1258"/>
          <w:p w:rsidR="00532D6C" w:rsidRPr="005C1258" w:rsidRDefault="00532D6C" w:rsidP="005C1258"/>
          <w:p w:rsidR="00532D6C" w:rsidRPr="005C1258" w:rsidRDefault="00532D6C" w:rsidP="005C1258"/>
          <w:p w:rsidR="00532D6C" w:rsidRPr="005C1258" w:rsidRDefault="00532D6C" w:rsidP="005C1258"/>
          <w:p w:rsidR="00532D6C" w:rsidRPr="005C1258" w:rsidRDefault="00532D6C" w:rsidP="005C1258"/>
          <w:p w:rsidR="00532D6C" w:rsidRPr="005C1258" w:rsidRDefault="00532D6C" w:rsidP="005C1258"/>
          <w:p w:rsidR="00532D6C" w:rsidRDefault="00532D6C" w:rsidP="005C1258"/>
          <w:p w:rsidR="00532D6C" w:rsidRDefault="00532D6C" w:rsidP="005C1258"/>
          <w:p w:rsidR="00532D6C" w:rsidRPr="005C1258" w:rsidRDefault="00532D6C" w:rsidP="005C1258">
            <w:r>
              <w:t>1</w:t>
            </w:r>
          </w:p>
        </w:tc>
        <w:tc>
          <w:tcPr>
            <w:tcW w:w="493" w:type="dxa"/>
          </w:tcPr>
          <w:p w:rsidR="00532D6C" w:rsidRDefault="00532D6C"/>
          <w:p w:rsidR="00532D6C" w:rsidRPr="005C1258" w:rsidRDefault="00532D6C" w:rsidP="005C1258"/>
          <w:p w:rsidR="00532D6C" w:rsidRPr="005C1258" w:rsidRDefault="00532D6C" w:rsidP="005C1258"/>
          <w:p w:rsidR="00532D6C" w:rsidRPr="005C1258" w:rsidRDefault="00532D6C" w:rsidP="005C1258"/>
          <w:p w:rsidR="00532D6C" w:rsidRPr="005C1258" w:rsidRDefault="00532D6C" w:rsidP="005C1258"/>
          <w:p w:rsidR="00532D6C" w:rsidRPr="005C1258" w:rsidRDefault="00532D6C" w:rsidP="005C1258"/>
          <w:p w:rsidR="00532D6C" w:rsidRPr="005C1258" w:rsidRDefault="00532D6C" w:rsidP="005C1258"/>
          <w:p w:rsidR="00532D6C" w:rsidRPr="005C1258" w:rsidRDefault="00532D6C" w:rsidP="005C1258"/>
          <w:p w:rsidR="00532D6C" w:rsidRPr="005C1258" w:rsidRDefault="00532D6C" w:rsidP="005C1258"/>
          <w:p w:rsidR="00532D6C" w:rsidRDefault="00532D6C" w:rsidP="005C1258"/>
          <w:p w:rsidR="00532D6C" w:rsidRDefault="00532D6C" w:rsidP="005C1258"/>
          <w:p w:rsidR="00532D6C" w:rsidRPr="005C1258" w:rsidRDefault="00532D6C" w:rsidP="005C1258">
            <w:r>
              <w:t>10</w:t>
            </w:r>
          </w:p>
        </w:tc>
        <w:tc>
          <w:tcPr>
            <w:tcW w:w="1748" w:type="dxa"/>
          </w:tcPr>
          <w:p w:rsidR="00532D6C" w:rsidRPr="00E821C2" w:rsidRDefault="00532D6C" w:rsidP="000D0B22">
            <w:pPr>
              <w:rPr>
                <w:rFonts w:eastAsia="MS Mincho"/>
                <w:b/>
                <w:sz w:val="18"/>
                <w:szCs w:val="18"/>
              </w:rPr>
            </w:pPr>
          </w:p>
          <w:p w:rsidR="00532D6C" w:rsidRPr="00E821C2" w:rsidRDefault="00532D6C" w:rsidP="000D0B22">
            <w:pPr>
              <w:rPr>
                <w:rFonts w:eastAsia="MS Mincho"/>
                <w:b/>
                <w:sz w:val="18"/>
                <w:szCs w:val="18"/>
              </w:rPr>
            </w:pPr>
            <w:r w:rsidRPr="00E821C2">
              <w:rPr>
                <w:rFonts w:eastAsia="MS Mincho"/>
                <w:b/>
                <w:sz w:val="18"/>
                <w:szCs w:val="18"/>
              </w:rPr>
              <w:sym w:font="Webdings" w:char="F080"/>
            </w:r>
          </w:p>
          <w:p w:rsidR="00532D6C" w:rsidRPr="00E821C2" w:rsidRDefault="00532D6C" w:rsidP="000D0B22">
            <w:pPr>
              <w:rPr>
                <w:rFonts w:eastAsia="MS Mincho"/>
                <w:bCs/>
                <w:sz w:val="18"/>
                <w:szCs w:val="18"/>
              </w:rPr>
            </w:pPr>
            <w:r w:rsidRPr="00E821C2">
              <w:rPr>
                <w:rFonts w:eastAsia="MS Mincho"/>
                <w:b/>
                <w:bCs/>
                <w:sz w:val="18"/>
                <w:szCs w:val="18"/>
              </w:rPr>
              <w:t xml:space="preserve"> </w:t>
            </w:r>
            <w:r w:rsidRPr="00E821C2">
              <w:rPr>
                <w:rFonts w:eastAsia="MS Mincho"/>
                <w:bCs/>
                <w:sz w:val="18"/>
                <w:szCs w:val="18"/>
              </w:rPr>
              <w:t>Dinleme kurallarını kavramak ve uygulamak</w:t>
            </w:r>
          </w:p>
          <w:p w:rsidR="00532D6C" w:rsidRPr="00E821C2" w:rsidRDefault="00532D6C" w:rsidP="000D0B22">
            <w:pPr>
              <w:rPr>
                <w:rFonts w:eastAsia="MS Mincho"/>
                <w:bCs/>
                <w:sz w:val="18"/>
                <w:szCs w:val="18"/>
              </w:rPr>
            </w:pPr>
          </w:p>
          <w:p w:rsidR="00532D6C" w:rsidRPr="00E821C2" w:rsidRDefault="00532D6C" w:rsidP="000D0B22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sym w:font="Webdings" w:char="F080"/>
            </w:r>
            <w:r w:rsidRPr="00E821C2">
              <w:rPr>
                <w:b/>
                <w:sz w:val="18"/>
                <w:szCs w:val="18"/>
              </w:rPr>
              <w:t xml:space="preserve"> </w:t>
            </w:r>
          </w:p>
          <w:p w:rsidR="00532D6C" w:rsidRPr="00E821C2" w:rsidRDefault="00532D6C" w:rsidP="000D0B22">
            <w:pPr>
              <w:rPr>
                <w:bCs/>
                <w:sz w:val="18"/>
                <w:szCs w:val="18"/>
              </w:rPr>
            </w:pPr>
            <w:r w:rsidRPr="00E821C2">
              <w:rPr>
                <w:bCs/>
                <w:sz w:val="18"/>
                <w:szCs w:val="18"/>
              </w:rPr>
              <w:t>Okula niçin geldiğimizle ilgili amaç belirleme.</w:t>
            </w:r>
          </w:p>
          <w:p w:rsidR="00532D6C" w:rsidRPr="00E821C2" w:rsidRDefault="00532D6C" w:rsidP="000D0B22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0D0B22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sym w:font="Webdings" w:char="F080"/>
            </w:r>
          </w:p>
          <w:p w:rsidR="00532D6C" w:rsidRDefault="00532D6C" w:rsidP="000D0B22">
            <w:r w:rsidRPr="00E821C2">
              <w:rPr>
                <w:rFonts w:eastAsia="MS Mincho"/>
                <w:b/>
                <w:bCs/>
                <w:sz w:val="18"/>
                <w:szCs w:val="18"/>
              </w:rPr>
              <w:t xml:space="preserve"> </w:t>
            </w:r>
            <w:r w:rsidRPr="00E821C2">
              <w:rPr>
                <w:rFonts w:eastAsia="MS Mincho"/>
                <w:bCs/>
                <w:sz w:val="18"/>
                <w:szCs w:val="18"/>
              </w:rPr>
              <w:t>Farklı olanı bulma ve dinleme kurallarına uyabilme</w:t>
            </w:r>
          </w:p>
        </w:tc>
        <w:tc>
          <w:tcPr>
            <w:tcW w:w="1152" w:type="dxa"/>
          </w:tcPr>
          <w:p w:rsidR="00532D6C" w:rsidRDefault="00532D6C"/>
        </w:tc>
        <w:tc>
          <w:tcPr>
            <w:tcW w:w="3780" w:type="dxa"/>
          </w:tcPr>
          <w:p w:rsidR="00532D6C" w:rsidRPr="00E821C2" w:rsidRDefault="00532D6C" w:rsidP="00437874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’SESLERİ DİNLİYORUM’’</w:t>
            </w:r>
          </w:p>
          <w:p w:rsidR="00532D6C" w:rsidRPr="00E821C2" w:rsidRDefault="00532D6C" w:rsidP="00437874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 xml:space="preserve">(  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El göz koordinasyonu desteklemeye yönelik</w:t>
            </w:r>
            <w:r w:rsidRPr="00E821C2">
              <w:rPr>
                <w:color w:val="000000"/>
                <w:sz w:val="18"/>
                <w:szCs w:val="18"/>
              </w:rPr>
              <w:t xml:space="preserve">  ) </w:t>
            </w:r>
          </w:p>
          <w:p w:rsidR="00532D6C" w:rsidRPr="00E821C2" w:rsidRDefault="00532D6C" w:rsidP="00437874">
            <w:pPr>
              <w:rPr>
                <w:b/>
                <w:color w:val="000000"/>
                <w:sz w:val="18"/>
                <w:szCs w:val="18"/>
              </w:rPr>
            </w:pPr>
          </w:p>
          <w:p w:rsidR="00532D6C" w:rsidRPr="00E821C2" w:rsidRDefault="00532D6C" w:rsidP="00437874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‘’OKULUN İLK GÜNÜ ANNEM BABAM NE YAPMIŞ?’’</w:t>
            </w:r>
          </w:p>
          <w:p w:rsidR="00532D6C" w:rsidRPr="00E821C2" w:rsidRDefault="00532D6C" w:rsidP="00437874">
            <w:pPr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437874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‘’OKUMA SEVİNCİ’’</w:t>
            </w:r>
          </w:p>
          <w:p w:rsidR="00532D6C" w:rsidRPr="00E821C2" w:rsidRDefault="00532D6C" w:rsidP="00437874">
            <w:pPr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437874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‘’HANGİMİZ FARKLI’’</w:t>
            </w:r>
          </w:p>
          <w:p w:rsidR="00532D6C" w:rsidRPr="00E821C2" w:rsidRDefault="00532D6C" w:rsidP="00F30778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 xml:space="preserve">(  </w:t>
            </w:r>
            <w:r w:rsidRPr="00E821C2">
              <w:rPr>
                <w:rFonts w:ascii="Times" w:eastAsia="MS Mincho" w:hAnsi="Times"/>
                <w:bCs/>
                <w:iCs/>
                <w:sz w:val="18"/>
                <w:szCs w:val="18"/>
              </w:rPr>
              <w:t>Dikkat gelişimlerini</w:t>
            </w:r>
            <w:r w:rsidRPr="00E821C2">
              <w:rPr>
                <w:rFonts w:ascii="Times" w:eastAsia="MS Mincho" w:hAnsi="Times"/>
                <w:b/>
                <w:bCs/>
                <w:iCs/>
                <w:sz w:val="16"/>
                <w:szCs w:val="16"/>
              </w:rPr>
              <w:t xml:space="preserve"> 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desteklemeye yönelik</w:t>
            </w:r>
            <w:r w:rsidRPr="00E821C2">
              <w:rPr>
                <w:color w:val="000000"/>
                <w:sz w:val="18"/>
                <w:szCs w:val="18"/>
              </w:rPr>
              <w:t xml:space="preserve">  ) </w:t>
            </w:r>
          </w:p>
          <w:p w:rsidR="00532D6C" w:rsidRPr="00E821C2" w:rsidRDefault="00532D6C" w:rsidP="00437874">
            <w:pPr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437874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‘’DİNLEME OYUNU’’</w:t>
            </w:r>
          </w:p>
          <w:p w:rsidR="00532D6C" w:rsidRPr="00E821C2" w:rsidRDefault="00532D6C" w:rsidP="00F30778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 xml:space="preserve">(  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Dinleme becerilerini desteklemeye yönelik</w:t>
            </w:r>
            <w:r w:rsidRPr="00E821C2">
              <w:rPr>
                <w:color w:val="000000"/>
                <w:sz w:val="18"/>
                <w:szCs w:val="18"/>
              </w:rPr>
              <w:t xml:space="preserve">  ) </w:t>
            </w:r>
          </w:p>
          <w:p w:rsidR="00532D6C" w:rsidRPr="00E821C2" w:rsidRDefault="00532D6C" w:rsidP="00437874">
            <w:pPr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437874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‘’FARKLARI BULALIM’’</w:t>
            </w:r>
          </w:p>
          <w:p w:rsidR="00532D6C" w:rsidRPr="00E821C2" w:rsidRDefault="00532D6C" w:rsidP="00F30778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 xml:space="preserve">(  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Dikkat gelişimlerini desteklemeye yönelik</w:t>
            </w:r>
            <w:r w:rsidRPr="00E821C2">
              <w:rPr>
                <w:color w:val="000000"/>
                <w:sz w:val="18"/>
                <w:szCs w:val="18"/>
              </w:rPr>
              <w:t xml:space="preserve">  ) </w:t>
            </w:r>
          </w:p>
          <w:p w:rsidR="00532D6C" w:rsidRPr="00E821C2" w:rsidRDefault="00532D6C" w:rsidP="00437874">
            <w:pPr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437874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‘’AYNI OLANI FARKLI OLANI BULMA’’</w:t>
            </w:r>
          </w:p>
          <w:p w:rsidR="00532D6C" w:rsidRPr="00E821C2" w:rsidRDefault="00532D6C" w:rsidP="00F30778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 xml:space="preserve">(  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Dikkat gelişimlerini desteklemeye yönelik</w:t>
            </w:r>
            <w:r w:rsidRPr="00E821C2">
              <w:rPr>
                <w:color w:val="000000"/>
                <w:sz w:val="18"/>
                <w:szCs w:val="18"/>
              </w:rPr>
              <w:t xml:space="preserve">  ) </w:t>
            </w:r>
          </w:p>
          <w:p w:rsidR="00532D6C" w:rsidRPr="00E821C2" w:rsidRDefault="00532D6C" w:rsidP="00437874">
            <w:pPr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437874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‘’İLİŞKİLİ OLANI BULALIM’’</w:t>
            </w:r>
          </w:p>
          <w:p w:rsidR="00532D6C" w:rsidRPr="00E821C2" w:rsidRDefault="00532D6C" w:rsidP="00F30778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 xml:space="preserve">(  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Dil becerilerini desteklemeye yönelik</w:t>
            </w:r>
            <w:r w:rsidRPr="00E821C2">
              <w:rPr>
                <w:color w:val="000000"/>
                <w:sz w:val="18"/>
                <w:szCs w:val="18"/>
              </w:rPr>
              <w:t xml:space="preserve">  ) </w:t>
            </w:r>
          </w:p>
          <w:p w:rsidR="00532D6C" w:rsidRPr="00E821C2" w:rsidRDefault="00532D6C" w:rsidP="00437874">
            <w:pPr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437874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‘’KİTAP OKUMA’’</w:t>
            </w:r>
          </w:p>
          <w:p w:rsidR="00532D6C" w:rsidRPr="00E821C2" w:rsidRDefault="00532D6C" w:rsidP="00437874">
            <w:pPr>
              <w:rPr>
                <w:b/>
                <w:color w:val="000000"/>
                <w:sz w:val="18"/>
                <w:szCs w:val="18"/>
              </w:rPr>
            </w:pPr>
          </w:p>
          <w:p w:rsidR="00532D6C" w:rsidRPr="00E821C2" w:rsidRDefault="00532D6C" w:rsidP="00437874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‘’KARALAMA ÇALIŞMASI’’</w:t>
            </w:r>
          </w:p>
          <w:p w:rsidR="00532D6C" w:rsidRPr="00E821C2" w:rsidRDefault="00532D6C" w:rsidP="00F30778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rFonts w:eastAsia="MS Mincho"/>
                <w:bCs/>
                <w:iCs/>
                <w:sz w:val="18"/>
                <w:szCs w:val="18"/>
              </w:rPr>
              <w:t>(Yazma becerilerini desteklemeye yönelik</w:t>
            </w:r>
            <w:r w:rsidRPr="00E821C2">
              <w:rPr>
                <w:color w:val="000000"/>
                <w:sz w:val="18"/>
                <w:szCs w:val="18"/>
              </w:rPr>
              <w:t xml:space="preserve">  ) </w:t>
            </w:r>
          </w:p>
          <w:p w:rsidR="00532D6C" w:rsidRPr="00E821C2" w:rsidRDefault="00532D6C" w:rsidP="00437874">
            <w:pPr>
              <w:rPr>
                <w:b/>
                <w:color w:val="000000"/>
                <w:sz w:val="18"/>
                <w:szCs w:val="18"/>
              </w:rPr>
            </w:pPr>
          </w:p>
          <w:p w:rsidR="00532D6C" w:rsidRDefault="00532D6C" w:rsidP="00437874">
            <w:r w:rsidRPr="00E821C2">
              <w:rPr>
                <w:b/>
                <w:color w:val="000000"/>
                <w:sz w:val="18"/>
                <w:szCs w:val="18"/>
              </w:rPr>
              <w:t>‘’ÇİZGİ ÇALIŞMASI’’</w:t>
            </w:r>
          </w:p>
          <w:p w:rsidR="00532D6C" w:rsidRPr="00E821C2" w:rsidRDefault="00532D6C" w:rsidP="00F30778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 xml:space="preserve">(  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Yazma becerilerini desteklemeye yönelik</w:t>
            </w:r>
            <w:r w:rsidRPr="00E821C2">
              <w:rPr>
                <w:color w:val="000000"/>
                <w:sz w:val="18"/>
                <w:szCs w:val="18"/>
              </w:rPr>
              <w:t xml:space="preserve">  ) </w:t>
            </w:r>
          </w:p>
          <w:p w:rsidR="00532D6C" w:rsidRPr="00F30778" w:rsidRDefault="00532D6C" w:rsidP="00F30778"/>
        </w:tc>
        <w:tc>
          <w:tcPr>
            <w:tcW w:w="1352" w:type="dxa"/>
          </w:tcPr>
          <w:p w:rsidR="00532D6C" w:rsidRPr="00E821C2" w:rsidRDefault="00532D6C" w:rsidP="00437874">
            <w:pPr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Problem Çözme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Rol Oynama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Gösteri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Oyunlar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Anlatım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Araştırma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Beyin Fırtınası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Soru-Cevap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Drama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Tümevarım</w:t>
            </w:r>
          </w:p>
          <w:p w:rsidR="00532D6C" w:rsidRPr="005C1258" w:rsidRDefault="00532D6C"/>
          <w:p w:rsidR="00532D6C" w:rsidRPr="005C1258" w:rsidRDefault="00532D6C"/>
          <w:p w:rsidR="00532D6C" w:rsidRPr="005C1258" w:rsidRDefault="00532D6C"/>
          <w:p w:rsidR="00532D6C" w:rsidRPr="005C1258" w:rsidRDefault="00532D6C"/>
          <w:p w:rsidR="00532D6C" w:rsidRPr="005C1258" w:rsidRDefault="00532D6C"/>
          <w:p w:rsidR="00532D6C" w:rsidRPr="005C1258" w:rsidRDefault="00532D6C"/>
          <w:p w:rsidR="00532D6C" w:rsidRPr="005C1258" w:rsidRDefault="00532D6C"/>
          <w:p w:rsidR="00532D6C" w:rsidRPr="005C1258" w:rsidRDefault="00532D6C"/>
          <w:p w:rsidR="00532D6C" w:rsidRPr="005C1258" w:rsidRDefault="00532D6C"/>
        </w:tc>
        <w:tc>
          <w:tcPr>
            <w:tcW w:w="1276" w:type="dxa"/>
          </w:tcPr>
          <w:p w:rsidR="00532D6C" w:rsidRPr="00E821C2" w:rsidRDefault="00532D6C" w:rsidP="000D0B22">
            <w:pPr>
              <w:rPr>
                <w:rFonts w:eastAsia="MS Mincho"/>
                <w:b/>
                <w:sz w:val="18"/>
                <w:szCs w:val="18"/>
              </w:rPr>
            </w:pPr>
            <w:r w:rsidRPr="00E821C2">
              <w:rPr>
                <w:rFonts w:eastAsia="MS Mincho"/>
                <w:b/>
                <w:sz w:val="18"/>
                <w:szCs w:val="18"/>
              </w:rPr>
              <w:t>1.</w:t>
            </w:r>
            <w:r w:rsidRPr="00E821C2">
              <w:rPr>
                <w:rFonts w:eastAsia="MS Mincho"/>
                <w:sz w:val="18"/>
                <w:szCs w:val="18"/>
              </w:rPr>
              <w:t>Hazırlık Dönemi Ders Kitabı</w:t>
            </w:r>
          </w:p>
          <w:p w:rsidR="00532D6C" w:rsidRPr="00E821C2" w:rsidRDefault="00532D6C" w:rsidP="000D0B22">
            <w:pPr>
              <w:rPr>
                <w:rFonts w:eastAsia="MS Mincho"/>
                <w:b/>
                <w:sz w:val="18"/>
                <w:szCs w:val="18"/>
              </w:rPr>
            </w:pPr>
          </w:p>
          <w:p w:rsidR="00532D6C" w:rsidRPr="00E821C2" w:rsidRDefault="00532D6C" w:rsidP="000D0B22">
            <w:pPr>
              <w:rPr>
                <w:rFonts w:eastAsia="MS Mincho"/>
                <w:b/>
                <w:sz w:val="18"/>
                <w:szCs w:val="18"/>
              </w:rPr>
            </w:pPr>
            <w:r w:rsidRPr="00E821C2">
              <w:rPr>
                <w:rFonts w:eastAsia="MS Mincho"/>
                <w:b/>
                <w:sz w:val="18"/>
                <w:szCs w:val="18"/>
              </w:rPr>
              <w:t>2.</w:t>
            </w:r>
            <w:r w:rsidRPr="00E821C2">
              <w:rPr>
                <w:rFonts w:eastAsia="MS Mincho"/>
                <w:sz w:val="18"/>
                <w:szCs w:val="18"/>
              </w:rPr>
              <w:t>Kes-Kullan Ders Kitabı</w:t>
            </w:r>
          </w:p>
          <w:p w:rsidR="00532D6C" w:rsidRPr="00E821C2" w:rsidRDefault="00532D6C" w:rsidP="000D0B22">
            <w:pPr>
              <w:rPr>
                <w:rFonts w:eastAsia="MS Mincho"/>
                <w:b/>
                <w:sz w:val="18"/>
                <w:szCs w:val="18"/>
              </w:rPr>
            </w:pPr>
          </w:p>
          <w:p w:rsidR="00532D6C" w:rsidRPr="005C1258" w:rsidRDefault="00532D6C" w:rsidP="000D0B22">
            <w:r w:rsidRPr="00E821C2">
              <w:rPr>
                <w:rFonts w:eastAsia="MS Mincho"/>
                <w:b/>
                <w:sz w:val="18"/>
                <w:szCs w:val="18"/>
              </w:rPr>
              <w:t>3.</w:t>
            </w:r>
            <w:r w:rsidRPr="00E821C2">
              <w:rPr>
                <w:rFonts w:eastAsia="MS Mincho"/>
                <w:sz w:val="18"/>
                <w:szCs w:val="18"/>
              </w:rPr>
              <w:t>Projeksiyon</w:t>
            </w:r>
          </w:p>
        </w:tc>
        <w:tc>
          <w:tcPr>
            <w:tcW w:w="1620" w:type="dxa"/>
          </w:tcPr>
          <w:p w:rsidR="00532D6C" w:rsidRPr="005C1258" w:rsidRDefault="00532D6C">
            <w:r w:rsidRPr="00E821C2">
              <w:rPr>
                <w:color w:val="000000"/>
                <w:sz w:val="18"/>
                <w:szCs w:val="18"/>
              </w:rPr>
              <w:t>‘’İLKÖĞRETİM HAFTASI’’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hyperlink r:id="rId5" w:history="1">
              <w:r w:rsidRPr="00B069B9">
                <w:rPr>
                  <w:rStyle w:val="Hyperlink"/>
                  <w:color w:val="000000"/>
                  <w:sz w:val="18"/>
                  <w:szCs w:val="18"/>
                </w:rPr>
                <w:t>www.sorubak.com</w:t>
              </w:r>
            </w:hyperlink>
          </w:p>
        </w:tc>
        <w:tc>
          <w:tcPr>
            <w:tcW w:w="2592" w:type="dxa"/>
          </w:tcPr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Öğrenci Gözlem Ölçeği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Hikaye Anlatma Gözlem Ölçeği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Kendini Değerlendirme Ölçeği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Grup Çalışması Kendini Değerlendirme Ölçeği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Ürün Dosyası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Akran Değerlendirme Ölçeği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Proje Değerlendirme Ölçeği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Ses Grubu Değerlendirmesi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437874">
            <w:pPr>
              <w:rPr>
                <w:color w:val="000000"/>
                <w:sz w:val="18"/>
                <w:szCs w:val="18"/>
              </w:rPr>
            </w:pPr>
          </w:p>
          <w:p w:rsidR="00532D6C" w:rsidRPr="005C1258" w:rsidRDefault="00532D6C" w:rsidP="00437874">
            <w:r w:rsidRPr="00E821C2">
              <w:rPr>
                <w:color w:val="000000"/>
                <w:sz w:val="18"/>
                <w:szCs w:val="18"/>
              </w:rPr>
              <w:t>Tema Sonu Değerlendirme</w:t>
            </w:r>
          </w:p>
        </w:tc>
      </w:tr>
    </w:tbl>
    <w:p w:rsidR="00532D6C" w:rsidRDefault="00532D6C"/>
    <w:p w:rsidR="00532D6C" w:rsidRDefault="00532D6C"/>
    <w:p w:rsidR="00532D6C" w:rsidRDefault="00532D6C"/>
    <w:p w:rsidR="00532D6C" w:rsidRDefault="00532D6C"/>
    <w:p w:rsidR="00532D6C" w:rsidRDefault="00532D6C"/>
    <w:tbl>
      <w:tblPr>
        <w:tblW w:w="149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6"/>
        <w:gridCol w:w="441"/>
        <w:gridCol w:w="493"/>
        <w:gridCol w:w="1748"/>
        <w:gridCol w:w="1332"/>
        <w:gridCol w:w="3600"/>
        <w:gridCol w:w="1352"/>
        <w:gridCol w:w="1276"/>
        <w:gridCol w:w="1620"/>
        <w:gridCol w:w="2592"/>
      </w:tblGrid>
      <w:tr w:rsidR="00532D6C" w:rsidTr="00E821C2">
        <w:trPr>
          <w:trHeight w:val="357"/>
        </w:trPr>
        <w:tc>
          <w:tcPr>
            <w:tcW w:w="14940" w:type="dxa"/>
            <w:gridSpan w:val="10"/>
          </w:tcPr>
          <w:p w:rsidR="00532D6C" w:rsidRDefault="00532D6C" w:rsidP="00E821C2">
            <w:pPr>
              <w:jc w:val="center"/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Tr="00E821C2">
        <w:trPr>
          <w:trHeight w:val="702"/>
        </w:trPr>
        <w:tc>
          <w:tcPr>
            <w:tcW w:w="1420" w:type="dxa"/>
            <w:gridSpan w:val="3"/>
          </w:tcPr>
          <w:p w:rsidR="00532D6C" w:rsidRPr="00437874" w:rsidRDefault="00532D6C" w:rsidP="00641703">
            <w:r w:rsidRPr="00437874">
              <w:t>SÜRE</w:t>
            </w:r>
          </w:p>
        </w:tc>
        <w:tc>
          <w:tcPr>
            <w:tcW w:w="13520" w:type="dxa"/>
            <w:gridSpan w:val="7"/>
          </w:tcPr>
          <w:p w:rsidR="00532D6C" w:rsidRDefault="00532D6C" w:rsidP="00641703">
            <w:r>
              <w:t>ÜNİTE(TEMA)       : HAZIRLIK DÖNEMİ</w:t>
            </w:r>
          </w:p>
        </w:tc>
      </w:tr>
      <w:tr w:rsidR="00532D6C" w:rsidTr="00E821C2">
        <w:trPr>
          <w:trHeight w:val="357"/>
        </w:trPr>
        <w:tc>
          <w:tcPr>
            <w:tcW w:w="486" w:type="dxa"/>
            <w:textDirection w:val="btLr"/>
          </w:tcPr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441" w:type="dxa"/>
            <w:textDirection w:val="btLr"/>
          </w:tcPr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93" w:type="dxa"/>
            <w:textDirection w:val="btLr"/>
          </w:tcPr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DERS SAATİ</w:t>
            </w:r>
          </w:p>
        </w:tc>
        <w:tc>
          <w:tcPr>
            <w:tcW w:w="1748" w:type="dxa"/>
          </w:tcPr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</w:p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(Hedef Ve Davranışlar)</w:t>
            </w:r>
          </w:p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 xml:space="preserve"> Ders Kazanımları</w:t>
            </w:r>
          </w:p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Ve İlişkili Ders - Alan Kazanımları</w:t>
            </w:r>
          </w:p>
        </w:tc>
        <w:tc>
          <w:tcPr>
            <w:tcW w:w="1332" w:type="dxa"/>
          </w:tcPr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</w:p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Konular</w:t>
            </w:r>
          </w:p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ve</w:t>
            </w:r>
          </w:p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Atatürkçülük</w:t>
            </w:r>
          </w:p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Konuları</w:t>
            </w:r>
          </w:p>
        </w:tc>
        <w:tc>
          <w:tcPr>
            <w:tcW w:w="3600" w:type="dxa"/>
          </w:tcPr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</w:p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 xml:space="preserve">Etkinlikler ve İnceleme, </w:t>
            </w:r>
          </w:p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Gezi, gözlem ve Deneyler</w:t>
            </w:r>
          </w:p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</w:p>
        </w:tc>
        <w:tc>
          <w:tcPr>
            <w:tcW w:w="1352" w:type="dxa"/>
          </w:tcPr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Öğrenme- Öğretme</w:t>
            </w:r>
          </w:p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Yöntem ve</w:t>
            </w:r>
          </w:p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Teknikleri</w:t>
            </w:r>
          </w:p>
        </w:tc>
        <w:tc>
          <w:tcPr>
            <w:tcW w:w="1276" w:type="dxa"/>
          </w:tcPr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Kullanılan Eğitim Teknolojileri,</w:t>
            </w:r>
          </w:p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Araç ve Gereçleri</w:t>
            </w:r>
          </w:p>
        </w:tc>
        <w:tc>
          <w:tcPr>
            <w:tcW w:w="1620" w:type="dxa"/>
          </w:tcPr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Açıklamalar</w:t>
            </w:r>
          </w:p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</w:p>
        </w:tc>
        <w:tc>
          <w:tcPr>
            <w:tcW w:w="2592" w:type="dxa"/>
          </w:tcPr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Değerlendirme</w:t>
            </w:r>
          </w:p>
          <w:p w:rsidR="00532D6C" w:rsidRPr="00E821C2" w:rsidRDefault="00532D6C" w:rsidP="00641703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(Kazanımlara-Hedef ve Davranışlara Ulaşma Düzeyi )</w:t>
            </w:r>
          </w:p>
        </w:tc>
      </w:tr>
      <w:tr w:rsidR="00532D6C" w:rsidTr="00E821C2">
        <w:trPr>
          <w:cantSplit/>
          <w:trHeight w:val="6430"/>
        </w:trPr>
        <w:tc>
          <w:tcPr>
            <w:tcW w:w="486" w:type="dxa"/>
            <w:textDirection w:val="btLr"/>
          </w:tcPr>
          <w:p w:rsidR="00532D6C" w:rsidRDefault="00532D6C" w:rsidP="00E821C2">
            <w:pPr>
              <w:ind w:left="113" w:right="113"/>
              <w:jc w:val="center"/>
            </w:pPr>
            <w:r>
              <w:t xml:space="preserve">    23-27 EYLÜL</w:t>
            </w: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</w:tc>
        <w:tc>
          <w:tcPr>
            <w:tcW w:w="441" w:type="dxa"/>
          </w:tcPr>
          <w:p w:rsidR="00532D6C" w:rsidRDefault="00532D6C" w:rsidP="00641703"/>
          <w:p w:rsidR="00532D6C" w:rsidRPr="005C1258" w:rsidRDefault="00532D6C" w:rsidP="00641703"/>
          <w:p w:rsidR="00532D6C" w:rsidRPr="005C1258" w:rsidRDefault="00532D6C" w:rsidP="00641703"/>
          <w:p w:rsidR="00532D6C" w:rsidRPr="005C1258" w:rsidRDefault="00532D6C" w:rsidP="00641703"/>
          <w:p w:rsidR="00532D6C" w:rsidRPr="005C1258" w:rsidRDefault="00532D6C" w:rsidP="00641703"/>
          <w:p w:rsidR="00532D6C" w:rsidRPr="005C1258" w:rsidRDefault="00532D6C" w:rsidP="00641703"/>
          <w:p w:rsidR="00532D6C" w:rsidRPr="005C1258" w:rsidRDefault="00532D6C" w:rsidP="00641703"/>
          <w:p w:rsidR="00532D6C" w:rsidRPr="005C1258" w:rsidRDefault="00532D6C" w:rsidP="00641703"/>
          <w:p w:rsidR="00532D6C" w:rsidRPr="005C1258" w:rsidRDefault="00532D6C" w:rsidP="00641703"/>
          <w:p w:rsidR="00532D6C" w:rsidRPr="005C1258" w:rsidRDefault="00532D6C" w:rsidP="00641703"/>
          <w:p w:rsidR="00532D6C" w:rsidRDefault="00532D6C" w:rsidP="00641703"/>
          <w:p w:rsidR="00532D6C" w:rsidRPr="005C1258" w:rsidRDefault="00532D6C" w:rsidP="00641703">
            <w:r>
              <w:t>2</w:t>
            </w:r>
          </w:p>
        </w:tc>
        <w:tc>
          <w:tcPr>
            <w:tcW w:w="493" w:type="dxa"/>
          </w:tcPr>
          <w:p w:rsidR="00532D6C" w:rsidRDefault="00532D6C" w:rsidP="00641703"/>
          <w:p w:rsidR="00532D6C" w:rsidRPr="005C1258" w:rsidRDefault="00532D6C" w:rsidP="00641703"/>
          <w:p w:rsidR="00532D6C" w:rsidRPr="005C1258" w:rsidRDefault="00532D6C" w:rsidP="00641703"/>
          <w:p w:rsidR="00532D6C" w:rsidRPr="005C1258" w:rsidRDefault="00532D6C" w:rsidP="00641703"/>
          <w:p w:rsidR="00532D6C" w:rsidRPr="005C1258" w:rsidRDefault="00532D6C" w:rsidP="00641703"/>
          <w:p w:rsidR="00532D6C" w:rsidRPr="005C1258" w:rsidRDefault="00532D6C" w:rsidP="00641703"/>
          <w:p w:rsidR="00532D6C" w:rsidRPr="005C1258" w:rsidRDefault="00532D6C" w:rsidP="00641703"/>
          <w:p w:rsidR="00532D6C" w:rsidRPr="005C1258" w:rsidRDefault="00532D6C" w:rsidP="00641703"/>
          <w:p w:rsidR="00532D6C" w:rsidRPr="005C1258" w:rsidRDefault="00532D6C" w:rsidP="00641703"/>
          <w:p w:rsidR="00532D6C" w:rsidRDefault="00532D6C" w:rsidP="00641703"/>
          <w:p w:rsidR="00532D6C" w:rsidRDefault="00532D6C" w:rsidP="00641703"/>
          <w:p w:rsidR="00532D6C" w:rsidRPr="005C1258" w:rsidRDefault="00532D6C" w:rsidP="00641703">
            <w:r>
              <w:t>10</w:t>
            </w:r>
          </w:p>
        </w:tc>
        <w:tc>
          <w:tcPr>
            <w:tcW w:w="1748" w:type="dxa"/>
          </w:tcPr>
          <w:p w:rsidR="00532D6C" w:rsidRPr="00E821C2" w:rsidRDefault="00532D6C" w:rsidP="00790A67">
            <w:pPr>
              <w:rPr>
                <w:rFonts w:eastAsia="MS Mincho"/>
                <w:b/>
                <w:sz w:val="16"/>
                <w:szCs w:val="16"/>
              </w:rPr>
            </w:pPr>
          </w:p>
          <w:p w:rsidR="00532D6C" w:rsidRPr="00E821C2" w:rsidRDefault="00532D6C" w:rsidP="00790A67">
            <w:pPr>
              <w:rPr>
                <w:b/>
                <w:bCs/>
                <w:sz w:val="18"/>
                <w:szCs w:val="18"/>
              </w:rPr>
            </w:pPr>
            <w:r w:rsidRPr="00E821C2">
              <w:rPr>
                <w:rFonts w:eastAsia="MS Mincho"/>
                <w:b/>
                <w:sz w:val="18"/>
                <w:szCs w:val="18"/>
              </w:rPr>
              <w:sym w:font="Webdings" w:char="F080"/>
            </w:r>
            <w:r w:rsidRPr="00E821C2">
              <w:rPr>
                <w:b/>
                <w:bCs/>
                <w:sz w:val="18"/>
                <w:szCs w:val="18"/>
              </w:rPr>
              <w:t xml:space="preserve"> </w:t>
            </w:r>
          </w:p>
          <w:p w:rsidR="00532D6C" w:rsidRPr="00E821C2" w:rsidRDefault="00532D6C" w:rsidP="00790A67">
            <w:pPr>
              <w:rPr>
                <w:bCs/>
                <w:sz w:val="18"/>
                <w:szCs w:val="18"/>
              </w:rPr>
            </w:pPr>
            <w:r w:rsidRPr="00E821C2">
              <w:rPr>
                <w:bCs/>
                <w:sz w:val="18"/>
                <w:szCs w:val="18"/>
              </w:rPr>
              <w:t>İşitilebilecek ve anlaşılabilecek şekilde konuşma</w:t>
            </w:r>
          </w:p>
          <w:p w:rsidR="00532D6C" w:rsidRPr="00E821C2" w:rsidRDefault="00532D6C" w:rsidP="00790A67">
            <w:pPr>
              <w:rPr>
                <w:bCs/>
                <w:sz w:val="18"/>
                <w:szCs w:val="18"/>
              </w:rPr>
            </w:pPr>
          </w:p>
          <w:p w:rsidR="00532D6C" w:rsidRPr="00E821C2" w:rsidRDefault="00532D6C" w:rsidP="00790A67">
            <w:pPr>
              <w:rPr>
                <w:rFonts w:eastAsia="MS Mincho"/>
                <w:b/>
                <w:sz w:val="18"/>
                <w:szCs w:val="18"/>
              </w:rPr>
            </w:pPr>
            <w:r w:rsidRPr="00E821C2">
              <w:rPr>
                <w:rFonts w:eastAsia="MS Mincho"/>
                <w:b/>
                <w:sz w:val="18"/>
                <w:szCs w:val="18"/>
              </w:rPr>
              <w:sym w:font="Webdings" w:char="F080"/>
            </w:r>
          </w:p>
          <w:p w:rsidR="00532D6C" w:rsidRPr="00E821C2" w:rsidRDefault="00532D6C" w:rsidP="00790A67">
            <w:pPr>
              <w:rPr>
                <w:bCs/>
                <w:sz w:val="18"/>
                <w:szCs w:val="18"/>
              </w:rPr>
            </w:pPr>
            <w:r w:rsidRPr="00E821C2">
              <w:rPr>
                <w:bCs/>
                <w:sz w:val="18"/>
                <w:szCs w:val="18"/>
              </w:rPr>
              <w:t>Dinleme kurallarını kavramak ve uygulamak</w:t>
            </w:r>
          </w:p>
          <w:p w:rsidR="00532D6C" w:rsidRPr="00E821C2" w:rsidRDefault="00532D6C" w:rsidP="00790A67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790A67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sym w:font="Webdings" w:char="F080"/>
            </w:r>
            <w:r w:rsidRPr="00E821C2">
              <w:rPr>
                <w:b/>
                <w:sz w:val="18"/>
                <w:szCs w:val="18"/>
              </w:rPr>
              <w:t xml:space="preserve"> </w:t>
            </w:r>
          </w:p>
          <w:p w:rsidR="00532D6C" w:rsidRPr="00E821C2" w:rsidRDefault="00532D6C" w:rsidP="00790A67">
            <w:pPr>
              <w:rPr>
                <w:b/>
                <w:bCs/>
                <w:sz w:val="18"/>
                <w:szCs w:val="18"/>
              </w:rPr>
            </w:pPr>
            <w:r w:rsidRPr="00E821C2">
              <w:rPr>
                <w:bCs/>
                <w:sz w:val="18"/>
                <w:szCs w:val="18"/>
              </w:rPr>
              <w:t>Verilen temada farklı veya aynı olanı bulabilme</w:t>
            </w:r>
          </w:p>
          <w:p w:rsidR="00532D6C" w:rsidRPr="00E821C2" w:rsidRDefault="00532D6C" w:rsidP="00790A67">
            <w:pPr>
              <w:rPr>
                <w:rFonts w:eastAsia="MS Mincho"/>
                <w:b/>
                <w:sz w:val="18"/>
                <w:szCs w:val="18"/>
              </w:rPr>
            </w:pPr>
          </w:p>
          <w:p w:rsidR="00532D6C" w:rsidRPr="00E821C2" w:rsidRDefault="00532D6C" w:rsidP="00790A67">
            <w:pPr>
              <w:rPr>
                <w:rFonts w:eastAsia="MS Mincho"/>
                <w:b/>
                <w:sz w:val="18"/>
                <w:szCs w:val="18"/>
              </w:rPr>
            </w:pPr>
            <w:r w:rsidRPr="00E821C2">
              <w:rPr>
                <w:rFonts w:eastAsia="MS Mincho"/>
                <w:b/>
                <w:sz w:val="18"/>
                <w:szCs w:val="18"/>
              </w:rPr>
              <w:sym w:font="Webdings" w:char="F080"/>
            </w:r>
          </w:p>
          <w:p w:rsidR="00532D6C" w:rsidRPr="00E821C2" w:rsidRDefault="00532D6C" w:rsidP="00790A67">
            <w:pPr>
              <w:rPr>
                <w:b/>
                <w:sz w:val="18"/>
                <w:szCs w:val="18"/>
              </w:rPr>
            </w:pPr>
            <w:r w:rsidRPr="00E821C2">
              <w:rPr>
                <w:rFonts w:eastAsia="MS Mincho"/>
                <w:bCs/>
                <w:sz w:val="18"/>
                <w:szCs w:val="18"/>
              </w:rPr>
              <w:t>Kalemi doğru tutarak değişik çizgiler çizme</w:t>
            </w:r>
          </w:p>
          <w:p w:rsidR="00532D6C" w:rsidRDefault="00532D6C" w:rsidP="00641703"/>
        </w:tc>
        <w:tc>
          <w:tcPr>
            <w:tcW w:w="1332" w:type="dxa"/>
          </w:tcPr>
          <w:p w:rsidR="00532D6C" w:rsidRDefault="00532D6C" w:rsidP="00641703"/>
        </w:tc>
        <w:tc>
          <w:tcPr>
            <w:tcW w:w="3600" w:type="dxa"/>
          </w:tcPr>
          <w:p w:rsidR="00532D6C" w:rsidRPr="00E821C2" w:rsidRDefault="00532D6C" w:rsidP="00C907B3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‘’DİKKATLİ DİNLİYORUM’’</w:t>
            </w:r>
          </w:p>
          <w:p w:rsidR="00532D6C" w:rsidRPr="00E821C2" w:rsidRDefault="00532D6C" w:rsidP="004A1CB7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(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Dinleme becerilerini desteklemeye yönelik</w:t>
            </w:r>
            <w:r w:rsidRPr="00E821C2">
              <w:rPr>
                <w:color w:val="000000"/>
                <w:sz w:val="18"/>
                <w:szCs w:val="18"/>
              </w:rPr>
              <w:t xml:space="preserve">  ) </w:t>
            </w:r>
          </w:p>
          <w:p w:rsidR="00532D6C" w:rsidRPr="00E821C2" w:rsidRDefault="00532D6C" w:rsidP="00C907B3">
            <w:pPr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C907B3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‘’SESLERİN OYUNU’’</w:t>
            </w:r>
          </w:p>
          <w:p w:rsidR="00532D6C" w:rsidRPr="00E821C2" w:rsidRDefault="00532D6C" w:rsidP="004A1CB7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(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Ses farkındalıklarını desteklemeye yönelik</w:t>
            </w:r>
            <w:r w:rsidRPr="00E821C2">
              <w:rPr>
                <w:color w:val="000000"/>
                <w:sz w:val="18"/>
                <w:szCs w:val="18"/>
              </w:rPr>
              <w:t xml:space="preserve">  ) </w:t>
            </w:r>
          </w:p>
          <w:p w:rsidR="00532D6C" w:rsidRPr="00E821C2" w:rsidRDefault="00532D6C" w:rsidP="00C907B3">
            <w:pPr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C907B3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‘’HANGİSİ FARKLI’’</w:t>
            </w:r>
          </w:p>
          <w:p w:rsidR="00532D6C" w:rsidRPr="00E821C2" w:rsidRDefault="00532D6C" w:rsidP="004A1CB7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(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Dikkat gelişimlerini desteklemeye yönelik</w:t>
            </w:r>
            <w:r w:rsidRPr="00E821C2">
              <w:rPr>
                <w:color w:val="000000"/>
                <w:sz w:val="18"/>
                <w:szCs w:val="18"/>
              </w:rPr>
              <w:t xml:space="preserve">  ) </w:t>
            </w:r>
          </w:p>
          <w:p w:rsidR="00532D6C" w:rsidRPr="00E821C2" w:rsidRDefault="00532D6C" w:rsidP="00C907B3">
            <w:pPr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C907B3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‘’PARÇA BÜTÜN’’</w:t>
            </w:r>
          </w:p>
          <w:p w:rsidR="00532D6C" w:rsidRPr="00E821C2" w:rsidRDefault="00532D6C" w:rsidP="00790A67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(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Dikkat gelişimlerini desteklemeye yönelik</w:t>
            </w:r>
            <w:r w:rsidRPr="00E821C2">
              <w:rPr>
                <w:color w:val="000000"/>
                <w:sz w:val="18"/>
                <w:szCs w:val="18"/>
              </w:rPr>
              <w:t xml:space="preserve">  ) </w:t>
            </w:r>
          </w:p>
          <w:p w:rsidR="00532D6C" w:rsidRPr="00E821C2" w:rsidRDefault="00532D6C" w:rsidP="00C907B3">
            <w:pPr>
              <w:rPr>
                <w:b/>
                <w:color w:val="000000"/>
                <w:sz w:val="18"/>
                <w:szCs w:val="18"/>
              </w:rPr>
            </w:pPr>
          </w:p>
          <w:p w:rsidR="00532D6C" w:rsidRPr="00E821C2" w:rsidRDefault="00532D6C" w:rsidP="00C907B3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‘’BU NEYİN GÖLGESİ’’</w:t>
            </w:r>
          </w:p>
          <w:p w:rsidR="00532D6C" w:rsidRPr="00E821C2" w:rsidRDefault="00532D6C" w:rsidP="00790A67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(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Dikkat gelişimlerini desteklemeye yönelik</w:t>
            </w:r>
            <w:r w:rsidRPr="00E821C2">
              <w:rPr>
                <w:color w:val="000000"/>
                <w:sz w:val="18"/>
                <w:szCs w:val="18"/>
              </w:rPr>
              <w:t xml:space="preserve">  ) </w:t>
            </w:r>
          </w:p>
          <w:p w:rsidR="00532D6C" w:rsidRPr="00E821C2" w:rsidRDefault="00532D6C" w:rsidP="00C907B3">
            <w:pPr>
              <w:rPr>
                <w:b/>
                <w:color w:val="000000"/>
                <w:sz w:val="18"/>
                <w:szCs w:val="18"/>
              </w:rPr>
            </w:pPr>
          </w:p>
          <w:p w:rsidR="00532D6C" w:rsidRPr="00E821C2" w:rsidRDefault="00532D6C" w:rsidP="00C907B3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‘’DİNLİYORUM BULUYORUM’’</w:t>
            </w:r>
          </w:p>
          <w:p w:rsidR="00532D6C" w:rsidRPr="00E821C2" w:rsidRDefault="00532D6C" w:rsidP="004A1CB7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 xml:space="preserve">( 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Dinleme becerilerini desteklemeye yönelik</w:t>
            </w:r>
            <w:r w:rsidRPr="00E821C2">
              <w:rPr>
                <w:color w:val="000000"/>
                <w:sz w:val="18"/>
                <w:szCs w:val="18"/>
              </w:rPr>
              <w:t xml:space="preserve">  ) </w:t>
            </w:r>
          </w:p>
          <w:p w:rsidR="00532D6C" w:rsidRPr="00E821C2" w:rsidRDefault="00532D6C" w:rsidP="00C907B3">
            <w:pPr>
              <w:rPr>
                <w:b/>
                <w:color w:val="000000"/>
                <w:sz w:val="18"/>
                <w:szCs w:val="18"/>
              </w:rPr>
            </w:pPr>
          </w:p>
          <w:p w:rsidR="00532D6C" w:rsidRPr="00E821C2" w:rsidRDefault="00532D6C" w:rsidP="00C907B3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‘’PROBLEM ÇÖZÜYORUM’’</w:t>
            </w:r>
          </w:p>
          <w:p w:rsidR="00532D6C" w:rsidRPr="00E821C2" w:rsidRDefault="00532D6C" w:rsidP="004A1CB7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(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Problem çözme becerilerini desteklemeye yönelik</w:t>
            </w:r>
            <w:r w:rsidRPr="00E821C2">
              <w:rPr>
                <w:color w:val="000000"/>
                <w:sz w:val="18"/>
                <w:szCs w:val="18"/>
              </w:rPr>
              <w:t xml:space="preserve">  ) </w:t>
            </w:r>
          </w:p>
          <w:p w:rsidR="00532D6C" w:rsidRPr="00E821C2" w:rsidRDefault="00532D6C" w:rsidP="00C907B3">
            <w:pPr>
              <w:rPr>
                <w:b/>
                <w:color w:val="000000"/>
                <w:sz w:val="18"/>
                <w:szCs w:val="18"/>
              </w:rPr>
            </w:pPr>
          </w:p>
          <w:p w:rsidR="00532D6C" w:rsidRPr="00E821C2" w:rsidRDefault="00532D6C" w:rsidP="00C907B3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‘’NOKTA VE ÇİZGİLERDEN DESEN YAPALIM’’</w:t>
            </w:r>
          </w:p>
          <w:p w:rsidR="00532D6C" w:rsidRPr="00E821C2" w:rsidRDefault="00532D6C" w:rsidP="00C907B3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 xml:space="preserve">( 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Yazma becerilerini desteklemeye yönelik</w:t>
            </w:r>
            <w:r w:rsidRPr="00E821C2">
              <w:rPr>
                <w:color w:val="000000"/>
                <w:sz w:val="18"/>
                <w:szCs w:val="18"/>
              </w:rPr>
              <w:t xml:space="preserve">  ) </w:t>
            </w:r>
          </w:p>
          <w:p w:rsidR="00532D6C" w:rsidRPr="00E821C2" w:rsidRDefault="00532D6C" w:rsidP="00C907B3">
            <w:pPr>
              <w:rPr>
                <w:b/>
                <w:color w:val="000000"/>
                <w:sz w:val="18"/>
                <w:szCs w:val="18"/>
              </w:rPr>
            </w:pPr>
          </w:p>
          <w:p w:rsidR="00532D6C" w:rsidRPr="00E821C2" w:rsidRDefault="00532D6C" w:rsidP="00C907B3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‘’NOKTALARI BİRLEŞTİRİYORUM’’</w:t>
            </w:r>
          </w:p>
          <w:p w:rsidR="00532D6C" w:rsidRPr="00E821C2" w:rsidRDefault="00532D6C" w:rsidP="00C907B3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 xml:space="preserve">( 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Yazma becerilerini desteklemeye yönelik</w:t>
            </w:r>
            <w:r w:rsidRPr="00E821C2">
              <w:rPr>
                <w:color w:val="000000"/>
                <w:sz w:val="18"/>
                <w:szCs w:val="18"/>
              </w:rPr>
              <w:t xml:space="preserve">  ) </w:t>
            </w:r>
          </w:p>
          <w:p w:rsidR="00532D6C" w:rsidRPr="00E821C2" w:rsidRDefault="00532D6C" w:rsidP="00C907B3">
            <w:pPr>
              <w:rPr>
                <w:b/>
                <w:color w:val="000000"/>
                <w:sz w:val="18"/>
                <w:szCs w:val="18"/>
              </w:rPr>
            </w:pPr>
          </w:p>
          <w:p w:rsidR="00532D6C" w:rsidRPr="00E821C2" w:rsidRDefault="00532D6C" w:rsidP="00C907B3">
            <w:pPr>
              <w:rPr>
                <w:b/>
                <w:color w:val="000000"/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‘’ÇİZGİ ÇALIŞMASI’’</w:t>
            </w:r>
          </w:p>
          <w:p w:rsidR="00532D6C" w:rsidRPr="00E821C2" w:rsidRDefault="00532D6C" w:rsidP="00C907B3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 xml:space="preserve">( 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Yazma becerilerini desteklemeye yönelik</w:t>
            </w:r>
            <w:r w:rsidRPr="00E821C2">
              <w:rPr>
                <w:color w:val="000000"/>
                <w:sz w:val="18"/>
                <w:szCs w:val="18"/>
              </w:rPr>
              <w:t xml:space="preserve">  ) </w:t>
            </w:r>
          </w:p>
          <w:p w:rsidR="00532D6C" w:rsidRPr="00E821C2" w:rsidRDefault="00532D6C" w:rsidP="00C907B3">
            <w:pPr>
              <w:rPr>
                <w:b/>
                <w:color w:val="000000"/>
                <w:sz w:val="18"/>
                <w:szCs w:val="18"/>
              </w:rPr>
            </w:pPr>
          </w:p>
          <w:p w:rsidR="00532D6C" w:rsidRPr="00E821C2" w:rsidRDefault="00532D6C" w:rsidP="00C907B3">
            <w:pPr>
              <w:rPr>
                <w:sz w:val="18"/>
                <w:szCs w:val="18"/>
              </w:rPr>
            </w:pPr>
            <w:r w:rsidRPr="00E821C2">
              <w:rPr>
                <w:b/>
                <w:color w:val="000000"/>
                <w:sz w:val="18"/>
                <w:szCs w:val="18"/>
              </w:rPr>
              <w:t>‘’KİTAP OKUMA’’</w:t>
            </w:r>
          </w:p>
        </w:tc>
        <w:tc>
          <w:tcPr>
            <w:tcW w:w="1352" w:type="dxa"/>
          </w:tcPr>
          <w:p w:rsidR="00532D6C" w:rsidRPr="00E821C2" w:rsidRDefault="00532D6C" w:rsidP="00641703">
            <w:pPr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Problem Çözme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Rol Oynama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Gösteri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Oyunlar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Anlatım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Araştırma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Beyin Fırtınası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Soru-Cevap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Drama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Tümevarım</w:t>
            </w:r>
          </w:p>
          <w:p w:rsidR="00532D6C" w:rsidRPr="00E821C2" w:rsidRDefault="00532D6C" w:rsidP="00641703">
            <w:pPr>
              <w:rPr>
                <w:sz w:val="18"/>
                <w:szCs w:val="18"/>
              </w:rPr>
            </w:pPr>
          </w:p>
          <w:p w:rsidR="00532D6C" w:rsidRPr="00E821C2" w:rsidRDefault="00532D6C" w:rsidP="00641703">
            <w:pPr>
              <w:rPr>
                <w:sz w:val="18"/>
                <w:szCs w:val="18"/>
              </w:rPr>
            </w:pPr>
          </w:p>
          <w:p w:rsidR="00532D6C" w:rsidRPr="00E821C2" w:rsidRDefault="00532D6C" w:rsidP="00641703">
            <w:pPr>
              <w:rPr>
                <w:sz w:val="18"/>
                <w:szCs w:val="18"/>
              </w:rPr>
            </w:pPr>
          </w:p>
          <w:p w:rsidR="00532D6C" w:rsidRPr="00E821C2" w:rsidRDefault="00532D6C" w:rsidP="00641703">
            <w:pPr>
              <w:rPr>
                <w:sz w:val="18"/>
                <w:szCs w:val="18"/>
              </w:rPr>
            </w:pPr>
          </w:p>
          <w:p w:rsidR="00532D6C" w:rsidRPr="00E821C2" w:rsidRDefault="00532D6C" w:rsidP="00641703">
            <w:pPr>
              <w:rPr>
                <w:sz w:val="18"/>
                <w:szCs w:val="18"/>
              </w:rPr>
            </w:pPr>
          </w:p>
          <w:p w:rsidR="00532D6C" w:rsidRPr="00E821C2" w:rsidRDefault="00532D6C" w:rsidP="00641703">
            <w:pPr>
              <w:rPr>
                <w:sz w:val="18"/>
                <w:szCs w:val="18"/>
              </w:rPr>
            </w:pPr>
          </w:p>
          <w:p w:rsidR="00532D6C" w:rsidRPr="00E821C2" w:rsidRDefault="00532D6C" w:rsidP="00641703">
            <w:pPr>
              <w:rPr>
                <w:sz w:val="18"/>
                <w:szCs w:val="18"/>
              </w:rPr>
            </w:pPr>
          </w:p>
          <w:p w:rsidR="00532D6C" w:rsidRPr="00E821C2" w:rsidRDefault="00532D6C" w:rsidP="00641703">
            <w:pPr>
              <w:rPr>
                <w:sz w:val="18"/>
                <w:szCs w:val="18"/>
              </w:rPr>
            </w:pPr>
          </w:p>
          <w:p w:rsidR="00532D6C" w:rsidRPr="00E821C2" w:rsidRDefault="00532D6C" w:rsidP="0064170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32D6C" w:rsidRPr="00E821C2" w:rsidRDefault="00532D6C" w:rsidP="00C907B3">
            <w:pPr>
              <w:rPr>
                <w:noProof w:val="0"/>
                <w:color w:val="000000"/>
                <w:sz w:val="18"/>
                <w:szCs w:val="18"/>
              </w:rPr>
            </w:pPr>
            <w:r w:rsidRPr="00E821C2">
              <w:rPr>
                <w:noProof w:val="0"/>
                <w:color w:val="000000"/>
                <w:sz w:val="18"/>
                <w:szCs w:val="18"/>
              </w:rPr>
              <w:t xml:space="preserve">Çalışma kitabı, </w:t>
            </w:r>
          </w:p>
          <w:p w:rsidR="00532D6C" w:rsidRPr="00E821C2" w:rsidRDefault="00532D6C" w:rsidP="00C907B3">
            <w:pPr>
              <w:rPr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C907B3">
            <w:pPr>
              <w:rPr>
                <w:noProof w:val="0"/>
                <w:color w:val="000000"/>
                <w:sz w:val="18"/>
                <w:szCs w:val="18"/>
              </w:rPr>
            </w:pPr>
            <w:r w:rsidRPr="00E821C2">
              <w:rPr>
                <w:noProof w:val="0"/>
                <w:color w:val="000000"/>
                <w:sz w:val="18"/>
                <w:szCs w:val="18"/>
              </w:rPr>
              <w:t xml:space="preserve">Beyaz kâğıt, </w:t>
            </w:r>
          </w:p>
          <w:p w:rsidR="00532D6C" w:rsidRPr="00E821C2" w:rsidRDefault="00532D6C" w:rsidP="00C907B3">
            <w:pPr>
              <w:rPr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C907B3">
            <w:pPr>
              <w:rPr>
                <w:noProof w:val="0"/>
                <w:color w:val="000000"/>
                <w:sz w:val="18"/>
                <w:szCs w:val="18"/>
              </w:rPr>
            </w:pPr>
            <w:r w:rsidRPr="00E821C2">
              <w:rPr>
                <w:noProof w:val="0"/>
                <w:color w:val="000000"/>
                <w:sz w:val="18"/>
                <w:szCs w:val="18"/>
              </w:rPr>
              <w:t>Boya kalemleri,</w:t>
            </w:r>
          </w:p>
          <w:p w:rsidR="00532D6C" w:rsidRPr="00E821C2" w:rsidRDefault="00532D6C" w:rsidP="00C907B3">
            <w:pPr>
              <w:rPr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C907B3">
            <w:pPr>
              <w:rPr>
                <w:noProof w:val="0"/>
                <w:color w:val="000000"/>
                <w:sz w:val="18"/>
                <w:szCs w:val="18"/>
              </w:rPr>
            </w:pPr>
            <w:r w:rsidRPr="00E821C2">
              <w:rPr>
                <w:noProof w:val="0"/>
                <w:color w:val="000000"/>
                <w:sz w:val="18"/>
                <w:szCs w:val="18"/>
              </w:rPr>
              <w:t>Kes kullan kitabı</w:t>
            </w:r>
          </w:p>
          <w:p w:rsidR="00532D6C" w:rsidRPr="00E821C2" w:rsidRDefault="00532D6C" w:rsidP="00C907B3">
            <w:pPr>
              <w:rPr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C907B3">
            <w:pPr>
              <w:rPr>
                <w:noProof w:val="0"/>
                <w:color w:val="000000"/>
                <w:sz w:val="18"/>
                <w:szCs w:val="18"/>
              </w:rPr>
            </w:pPr>
            <w:r w:rsidRPr="00E821C2">
              <w:rPr>
                <w:noProof w:val="0"/>
                <w:color w:val="000000"/>
                <w:sz w:val="18"/>
                <w:szCs w:val="18"/>
              </w:rPr>
              <w:t>Kalem</w:t>
            </w:r>
          </w:p>
          <w:p w:rsidR="00532D6C" w:rsidRPr="00E821C2" w:rsidRDefault="00532D6C" w:rsidP="00C907B3">
            <w:pPr>
              <w:rPr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C907B3">
            <w:pPr>
              <w:rPr>
                <w:noProof w:val="0"/>
                <w:color w:val="000000"/>
                <w:sz w:val="18"/>
                <w:szCs w:val="18"/>
              </w:rPr>
            </w:pPr>
            <w:r w:rsidRPr="00E821C2">
              <w:rPr>
                <w:noProof w:val="0"/>
                <w:color w:val="000000"/>
                <w:sz w:val="18"/>
                <w:szCs w:val="18"/>
              </w:rPr>
              <w:t xml:space="preserve">Renkli yünler (ya da ipler), </w:t>
            </w:r>
          </w:p>
          <w:p w:rsidR="00532D6C" w:rsidRPr="00E821C2" w:rsidRDefault="00532D6C" w:rsidP="00C907B3">
            <w:pPr>
              <w:rPr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C907B3">
            <w:pPr>
              <w:rPr>
                <w:noProof w:val="0"/>
                <w:color w:val="000000"/>
                <w:sz w:val="18"/>
                <w:szCs w:val="18"/>
              </w:rPr>
            </w:pPr>
            <w:r w:rsidRPr="00E821C2">
              <w:rPr>
                <w:noProof w:val="0"/>
                <w:color w:val="000000"/>
                <w:sz w:val="18"/>
                <w:szCs w:val="18"/>
              </w:rPr>
              <w:t xml:space="preserve">A4 kâğıt, </w:t>
            </w:r>
          </w:p>
          <w:p w:rsidR="00532D6C" w:rsidRPr="00E821C2" w:rsidRDefault="00532D6C" w:rsidP="00C907B3">
            <w:pPr>
              <w:rPr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C907B3">
            <w:pPr>
              <w:rPr>
                <w:sz w:val="18"/>
                <w:szCs w:val="18"/>
              </w:rPr>
            </w:pPr>
            <w:r w:rsidRPr="00E821C2">
              <w:rPr>
                <w:noProof w:val="0"/>
                <w:color w:val="000000"/>
                <w:sz w:val="18"/>
                <w:szCs w:val="18"/>
              </w:rPr>
              <w:t>Yapıştırıcı</w:t>
            </w:r>
          </w:p>
        </w:tc>
        <w:tc>
          <w:tcPr>
            <w:tcW w:w="1620" w:type="dxa"/>
          </w:tcPr>
          <w:p w:rsidR="00532D6C" w:rsidRPr="00E821C2" w:rsidRDefault="00532D6C" w:rsidP="00641703">
            <w:pPr>
              <w:rPr>
                <w:sz w:val="18"/>
                <w:szCs w:val="18"/>
              </w:rPr>
            </w:pPr>
          </w:p>
        </w:tc>
        <w:tc>
          <w:tcPr>
            <w:tcW w:w="2592" w:type="dxa"/>
          </w:tcPr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Öğrenci Gözlem Ölçeği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Hikaye Anlatma Gözlem Ölçeği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Kendini Değerlendirme Ölçeği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Grup Çalışması Kendini Değerlendirme Ölçeği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Ürün Dosyası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Akran Değerlendirme Ölçeği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Proje Değerlendirme Ölçeği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Ses Grubu Değerlendirmesi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641703">
            <w:pPr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641703">
            <w:pPr>
              <w:rPr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Tema Sonu Değerlendirme</w:t>
            </w:r>
          </w:p>
        </w:tc>
      </w:tr>
    </w:tbl>
    <w:p w:rsidR="00532D6C" w:rsidRDefault="00532D6C"/>
    <w:p w:rsidR="00532D6C" w:rsidRDefault="00532D6C"/>
    <w:p w:rsidR="00532D6C" w:rsidRDefault="00532D6C"/>
    <w:p w:rsidR="00532D6C" w:rsidRDefault="00532D6C"/>
    <w:p w:rsidR="00532D6C" w:rsidRDefault="00532D6C"/>
    <w:tbl>
      <w:tblPr>
        <w:tblW w:w="149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6"/>
        <w:gridCol w:w="441"/>
        <w:gridCol w:w="493"/>
        <w:gridCol w:w="1748"/>
        <w:gridCol w:w="1332"/>
        <w:gridCol w:w="3600"/>
        <w:gridCol w:w="1352"/>
        <w:gridCol w:w="1276"/>
        <w:gridCol w:w="1620"/>
        <w:gridCol w:w="2592"/>
      </w:tblGrid>
      <w:tr w:rsidR="00532D6C" w:rsidTr="00E821C2">
        <w:trPr>
          <w:trHeight w:val="357"/>
        </w:trPr>
        <w:tc>
          <w:tcPr>
            <w:tcW w:w="14940" w:type="dxa"/>
            <w:gridSpan w:val="10"/>
          </w:tcPr>
          <w:p w:rsidR="00532D6C" w:rsidRDefault="00532D6C" w:rsidP="00E821C2">
            <w:pPr>
              <w:jc w:val="center"/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Tr="00E821C2">
        <w:trPr>
          <w:trHeight w:val="522"/>
        </w:trPr>
        <w:tc>
          <w:tcPr>
            <w:tcW w:w="1420" w:type="dxa"/>
            <w:gridSpan w:val="3"/>
          </w:tcPr>
          <w:p w:rsidR="00532D6C" w:rsidRPr="00122E65" w:rsidRDefault="00532D6C" w:rsidP="00C33B94">
            <w:r w:rsidRPr="00122E65">
              <w:t>SÜRE</w:t>
            </w:r>
          </w:p>
        </w:tc>
        <w:tc>
          <w:tcPr>
            <w:tcW w:w="13520" w:type="dxa"/>
            <w:gridSpan w:val="7"/>
          </w:tcPr>
          <w:p w:rsidR="00532D6C" w:rsidRPr="00122E65" w:rsidRDefault="00532D6C" w:rsidP="00C33B94">
            <w:r w:rsidRPr="00122E65">
              <w:t>ÜNİTE(TEMA)       : HAZIRLIK DÖNEMİ</w:t>
            </w:r>
          </w:p>
        </w:tc>
      </w:tr>
      <w:tr w:rsidR="00532D6C" w:rsidTr="00E821C2">
        <w:trPr>
          <w:trHeight w:val="357"/>
        </w:trPr>
        <w:tc>
          <w:tcPr>
            <w:tcW w:w="486" w:type="dxa"/>
            <w:textDirection w:val="btLr"/>
          </w:tcPr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441" w:type="dxa"/>
            <w:textDirection w:val="btLr"/>
          </w:tcPr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93" w:type="dxa"/>
            <w:textDirection w:val="btLr"/>
          </w:tcPr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DERS SAATİ</w:t>
            </w:r>
          </w:p>
        </w:tc>
        <w:tc>
          <w:tcPr>
            <w:tcW w:w="1748" w:type="dxa"/>
          </w:tcPr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</w:p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(Hedef Ve Davranışlar)</w:t>
            </w:r>
          </w:p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 xml:space="preserve"> Ders Kazanımları</w:t>
            </w:r>
          </w:p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Ve İlişkili Ders - Alan Kazanımları</w:t>
            </w:r>
          </w:p>
        </w:tc>
        <w:tc>
          <w:tcPr>
            <w:tcW w:w="1332" w:type="dxa"/>
          </w:tcPr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</w:p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Konular</w:t>
            </w:r>
          </w:p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ve</w:t>
            </w:r>
          </w:p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Atatürkçülük</w:t>
            </w:r>
          </w:p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Konuları</w:t>
            </w:r>
          </w:p>
        </w:tc>
        <w:tc>
          <w:tcPr>
            <w:tcW w:w="3600" w:type="dxa"/>
          </w:tcPr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</w:p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 xml:space="preserve">Etkinlikler ve İnceleme, </w:t>
            </w:r>
          </w:p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Gezi, gözlem ve Deneyler</w:t>
            </w:r>
          </w:p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</w:p>
        </w:tc>
        <w:tc>
          <w:tcPr>
            <w:tcW w:w="1352" w:type="dxa"/>
          </w:tcPr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Öğrenme- Öğretme</w:t>
            </w:r>
          </w:p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Yöntem ve</w:t>
            </w:r>
          </w:p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Teknikleri</w:t>
            </w:r>
          </w:p>
        </w:tc>
        <w:tc>
          <w:tcPr>
            <w:tcW w:w="1276" w:type="dxa"/>
          </w:tcPr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Kullanılan Eğitim Teknolojileri,</w:t>
            </w:r>
          </w:p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Araç ve Gereçleri</w:t>
            </w:r>
          </w:p>
        </w:tc>
        <w:tc>
          <w:tcPr>
            <w:tcW w:w="1620" w:type="dxa"/>
          </w:tcPr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Açıklamalar</w:t>
            </w:r>
          </w:p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</w:p>
        </w:tc>
        <w:tc>
          <w:tcPr>
            <w:tcW w:w="2592" w:type="dxa"/>
          </w:tcPr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Değerlendirme</w:t>
            </w:r>
          </w:p>
          <w:p w:rsidR="00532D6C" w:rsidRPr="00E821C2" w:rsidRDefault="00532D6C" w:rsidP="00C33B9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(Kazanımlara-Hedef ve Davranışlara Ulaşma Düzeyi )</w:t>
            </w:r>
          </w:p>
        </w:tc>
      </w:tr>
      <w:tr w:rsidR="00532D6C" w:rsidTr="00E821C2">
        <w:trPr>
          <w:cantSplit/>
          <w:trHeight w:val="6430"/>
        </w:trPr>
        <w:tc>
          <w:tcPr>
            <w:tcW w:w="486" w:type="dxa"/>
            <w:textDirection w:val="btLr"/>
          </w:tcPr>
          <w:p w:rsidR="00532D6C" w:rsidRPr="005C1258" w:rsidRDefault="00532D6C" w:rsidP="00E821C2">
            <w:pPr>
              <w:ind w:left="113" w:right="113"/>
            </w:pPr>
            <w:r>
              <w:t xml:space="preserve">                                 30.09.2013       04.10.2013</w:t>
            </w: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</w:tc>
        <w:tc>
          <w:tcPr>
            <w:tcW w:w="441" w:type="dxa"/>
          </w:tcPr>
          <w:p w:rsidR="00532D6C" w:rsidRDefault="00532D6C" w:rsidP="00C33B94"/>
          <w:p w:rsidR="00532D6C" w:rsidRPr="005C1258" w:rsidRDefault="00532D6C" w:rsidP="00C33B94"/>
          <w:p w:rsidR="00532D6C" w:rsidRPr="005C1258" w:rsidRDefault="00532D6C" w:rsidP="00C33B94"/>
          <w:p w:rsidR="00532D6C" w:rsidRPr="005C1258" w:rsidRDefault="00532D6C" w:rsidP="00C33B94"/>
          <w:p w:rsidR="00532D6C" w:rsidRPr="005C1258" w:rsidRDefault="00532D6C" w:rsidP="00C33B94"/>
          <w:p w:rsidR="00532D6C" w:rsidRPr="005C1258" w:rsidRDefault="00532D6C" w:rsidP="00C33B94"/>
          <w:p w:rsidR="00532D6C" w:rsidRPr="005C1258" w:rsidRDefault="00532D6C" w:rsidP="00C33B94"/>
          <w:p w:rsidR="00532D6C" w:rsidRPr="005C1258" w:rsidRDefault="00532D6C" w:rsidP="00C33B94"/>
          <w:p w:rsidR="00532D6C" w:rsidRPr="005C1258" w:rsidRDefault="00532D6C" w:rsidP="00C33B94"/>
          <w:p w:rsidR="00532D6C" w:rsidRPr="005C1258" w:rsidRDefault="00532D6C" w:rsidP="00C33B94"/>
          <w:p w:rsidR="00532D6C" w:rsidRDefault="00532D6C" w:rsidP="00C33B94"/>
          <w:p w:rsidR="00532D6C" w:rsidRPr="00E821C2" w:rsidRDefault="00532D6C" w:rsidP="00C33B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93" w:type="dxa"/>
          </w:tcPr>
          <w:p w:rsidR="00532D6C" w:rsidRDefault="00532D6C" w:rsidP="00C33B94"/>
          <w:p w:rsidR="00532D6C" w:rsidRPr="005C1258" w:rsidRDefault="00532D6C" w:rsidP="00C33B94"/>
          <w:p w:rsidR="00532D6C" w:rsidRPr="005C1258" w:rsidRDefault="00532D6C" w:rsidP="00C33B94"/>
          <w:p w:rsidR="00532D6C" w:rsidRPr="005C1258" w:rsidRDefault="00532D6C" w:rsidP="00C33B94"/>
          <w:p w:rsidR="00532D6C" w:rsidRPr="005C1258" w:rsidRDefault="00532D6C" w:rsidP="00C33B94"/>
          <w:p w:rsidR="00532D6C" w:rsidRPr="005C1258" w:rsidRDefault="00532D6C" w:rsidP="00C33B94"/>
          <w:p w:rsidR="00532D6C" w:rsidRPr="005C1258" w:rsidRDefault="00532D6C" w:rsidP="00C33B94"/>
          <w:p w:rsidR="00532D6C" w:rsidRPr="005C1258" w:rsidRDefault="00532D6C" w:rsidP="00C33B94"/>
          <w:p w:rsidR="00532D6C" w:rsidRPr="005C1258" w:rsidRDefault="00532D6C" w:rsidP="00C33B94"/>
          <w:p w:rsidR="00532D6C" w:rsidRDefault="00532D6C" w:rsidP="00C33B94"/>
          <w:p w:rsidR="00532D6C" w:rsidRDefault="00532D6C" w:rsidP="00C33B94"/>
          <w:p w:rsidR="00532D6C" w:rsidRPr="005C1258" w:rsidRDefault="00532D6C" w:rsidP="00C33B94">
            <w:r>
              <w:t>10</w:t>
            </w:r>
          </w:p>
        </w:tc>
        <w:tc>
          <w:tcPr>
            <w:tcW w:w="1748" w:type="dxa"/>
          </w:tcPr>
          <w:p w:rsidR="00532D6C" w:rsidRPr="00E821C2" w:rsidRDefault="00532D6C" w:rsidP="00EA6A10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sym w:font="Webdings" w:char="F080"/>
            </w:r>
            <w:r w:rsidRPr="00E821C2">
              <w:rPr>
                <w:b/>
                <w:sz w:val="18"/>
                <w:szCs w:val="18"/>
              </w:rPr>
              <w:t xml:space="preserve"> </w:t>
            </w:r>
          </w:p>
          <w:p w:rsidR="00532D6C" w:rsidRPr="00E821C2" w:rsidRDefault="00532D6C" w:rsidP="00EA6A10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“</w:t>
            </w:r>
            <w:r w:rsidRPr="00E821C2">
              <w:rPr>
                <w:sz w:val="18"/>
                <w:szCs w:val="18"/>
              </w:rPr>
              <w:t>a” ve “e” harfini tanıma E ve A seslerini atma</w:t>
            </w:r>
          </w:p>
          <w:p w:rsidR="00532D6C" w:rsidRPr="00E821C2" w:rsidRDefault="00532D6C" w:rsidP="00EA6A10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EA6A10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sym w:font="Webdings" w:char="F080"/>
            </w:r>
          </w:p>
          <w:p w:rsidR="00532D6C" w:rsidRPr="00E821C2" w:rsidRDefault="00532D6C" w:rsidP="00EA6A10">
            <w:pPr>
              <w:rPr>
                <w:b/>
                <w:sz w:val="18"/>
                <w:szCs w:val="18"/>
              </w:rPr>
            </w:pPr>
            <w:r w:rsidRPr="00E821C2">
              <w:rPr>
                <w:bCs/>
                <w:sz w:val="18"/>
                <w:szCs w:val="18"/>
              </w:rPr>
              <w:t>Soldan sağa doğru kalemle takip etme</w:t>
            </w:r>
          </w:p>
          <w:p w:rsidR="00532D6C" w:rsidRPr="00E821C2" w:rsidRDefault="00532D6C" w:rsidP="00EA6A10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EA6A10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sym w:font="Webdings" w:char="F080"/>
            </w:r>
          </w:p>
          <w:p w:rsidR="00532D6C" w:rsidRPr="00E821C2" w:rsidRDefault="00532D6C" w:rsidP="00EA6A10">
            <w:pPr>
              <w:rPr>
                <w:b/>
                <w:bCs/>
                <w:sz w:val="18"/>
                <w:szCs w:val="18"/>
              </w:rPr>
            </w:pPr>
            <w:r w:rsidRPr="00E821C2">
              <w:rPr>
                <w:bCs/>
                <w:sz w:val="18"/>
                <w:szCs w:val="18"/>
              </w:rPr>
              <w:t>Yazmaya hazırlık</w:t>
            </w:r>
          </w:p>
          <w:p w:rsidR="00532D6C" w:rsidRPr="00E821C2" w:rsidRDefault="00532D6C" w:rsidP="00EA6A10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EA6A10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sym w:font="Webdings" w:char="F080"/>
            </w:r>
          </w:p>
          <w:p w:rsidR="00532D6C" w:rsidRDefault="00532D6C" w:rsidP="00EA6A10">
            <w:r w:rsidRPr="00E821C2">
              <w:rPr>
                <w:bCs/>
                <w:sz w:val="18"/>
                <w:szCs w:val="18"/>
              </w:rPr>
              <w:t>Dinleme izleme</w:t>
            </w:r>
          </w:p>
        </w:tc>
        <w:tc>
          <w:tcPr>
            <w:tcW w:w="1332" w:type="dxa"/>
          </w:tcPr>
          <w:p w:rsidR="00532D6C" w:rsidRDefault="00532D6C" w:rsidP="00C33B94"/>
        </w:tc>
        <w:tc>
          <w:tcPr>
            <w:tcW w:w="3600" w:type="dxa"/>
          </w:tcPr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‘’ E VE A NEREDE?’’</w:t>
            </w:r>
          </w:p>
          <w:p w:rsidR="00532D6C" w:rsidRPr="002830A8" w:rsidRDefault="00532D6C" w:rsidP="00EA6A10">
            <w:r>
              <w:t>(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Dikkat gelişimlerini desteklemeye yönelik</w:t>
            </w:r>
            <w:r>
              <w:t xml:space="preserve"> )</w:t>
            </w: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‘’RİTİM ÇALIŞIYORUZ’’</w:t>
            </w: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‘’KES YAP ÇALIŞMASI’’</w:t>
            </w: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‘’FARKLI KALIPLARLA ÇALIŞMA’’</w:t>
            </w: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  <w:r w:rsidRPr="00E821C2">
              <w:rPr>
                <w:rFonts w:ascii="Times" w:eastAsia="MS Mincho" w:hAnsi="Times"/>
                <w:bCs/>
                <w:iCs/>
                <w:sz w:val="18"/>
                <w:szCs w:val="18"/>
              </w:rPr>
              <w:t>(Sesleri tanıma becerilerini desteklemeye yönelik)</w:t>
            </w: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‘’KELİME ATMA’’</w:t>
            </w: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‘’SESLERİ ATALIM’’</w:t>
            </w: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‘’SARI EV’’</w:t>
            </w: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‘’OLAY SIRALAMA’’</w:t>
            </w: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  <w:r w:rsidRPr="00E821C2">
              <w:rPr>
                <w:rFonts w:ascii="Times" w:eastAsia="MS Mincho" w:hAnsi="Times"/>
                <w:bCs/>
                <w:iCs/>
                <w:sz w:val="18"/>
                <w:szCs w:val="18"/>
              </w:rPr>
              <w:t>(Konuşma gelişimlerini desteklemeye yönelik)</w:t>
            </w: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‘HAYDİ ANLAT BAKALIM’’</w:t>
            </w:r>
          </w:p>
          <w:p w:rsidR="00532D6C" w:rsidRPr="002830A8" w:rsidRDefault="00532D6C" w:rsidP="00EA6A10">
            <w:r>
              <w:t>(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Dikkat gelişimlerini desteklemeye yönelik</w:t>
            </w:r>
            <w:r>
              <w:t xml:space="preserve"> )</w:t>
            </w: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‘’ÇİZGİ ÇALIŞMASI’’</w:t>
            </w: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  <w:r w:rsidRPr="00E821C2">
              <w:rPr>
                <w:rFonts w:ascii="Times" w:eastAsia="MS Mincho" w:hAnsi="Times"/>
                <w:bCs/>
                <w:iCs/>
                <w:sz w:val="18"/>
                <w:szCs w:val="18"/>
              </w:rPr>
              <w:t>(Yazma becerilerini desteklemeye yönelik)</w:t>
            </w: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‘’KİTAP OKUMA’’</w:t>
            </w: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‘’RESMİ TAMAMLAYALIM’’</w:t>
            </w:r>
          </w:p>
          <w:p w:rsidR="00532D6C" w:rsidRPr="002830A8" w:rsidRDefault="00532D6C" w:rsidP="00EA6A10">
            <w:r>
              <w:t>(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Dikkat gelişimlerini desteklemeye yönelik</w:t>
            </w:r>
            <w:r>
              <w:t xml:space="preserve"> )</w:t>
            </w: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</w:p>
          <w:p w:rsidR="00532D6C" w:rsidRPr="00E821C2" w:rsidRDefault="00532D6C" w:rsidP="00085FA4">
            <w:pPr>
              <w:rPr>
                <w:b/>
                <w:sz w:val="16"/>
                <w:szCs w:val="16"/>
              </w:rPr>
            </w:pPr>
            <w:r w:rsidRPr="00E821C2">
              <w:rPr>
                <w:b/>
                <w:sz w:val="16"/>
                <w:szCs w:val="16"/>
              </w:rPr>
              <w:t>‘’EKSİKLERİ ÇİZELİM’’</w:t>
            </w:r>
          </w:p>
          <w:p w:rsidR="00532D6C" w:rsidRPr="002830A8" w:rsidRDefault="00532D6C" w:rsidP="00EA6A10">
            <w:r>
              <w:t>(</w:t>
            </w:r>
            <w:r w:rsidRPr="00E821C2">
              <w:rPr>
                <w:rFonts w:eastAsia="MS Mincho"/>
                <w:bCs/>
                <w:iCs/>
                <w:sz w:val="18"/>
                <w:szCs w:val="18"/>
              </w:rPr>
              <w:t>Dikkat gelişimlerini desteklemeye yönelik</w:t>
            </w:r>
            <w:r>
              <w:t xml:space="preserve"> )</w:t>
            </w:r>
          </w:p>
          <w:p w:rsidR="00532D6C" w:rsidRPr="00D65017" w:rsidRDefault="00532D6C" w:rsidP="00085FA4"/>
        </w:tc>
        <w:tc>
          <w:tcPr>
            <w:tcW w:w="1352" w:type="dxa"/>
          </w:tcPr>
          <w:p w:rsidR="00532D6C" w:rsidRPr="00E821C2" w:rsidRDefault="00532D6C" w:rsidP="00C33B94">
            <w:pPr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Problem Çözme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Rol Oynama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Gösteri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Oyunlar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Anlatım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Araştırma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Beyin Fırtınası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Soru-Cevap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Drama</w:t>
            </w:r>
          </w:p>
          <w:p w:rsidR="00532D6C" w:rsidRPr="00E821C2" w:rsidRDefault="00532D6C" w:rsidP="00E821C2">
            <w:pPr>
              <w:autoSpaceDE w:val="0"/>
              <w:autoSpaceDN w:val="0"/>
              <w:adjustRightInd w:val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autoSpaceDE w:val="0"/>
              <w:autoSpaceDN w:val="0"/>
              <w:adjustRightInd w:val="0"/>
              <w:ind w:left="0"/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rFonts w:eastAsia="HelveticaTBold"/>
                <w:bCs/>
                <w:noProof w:val="0"/>
                <w:color w:val="000000"/>
                <w:sz w:val="18"/>
                <w:szCs w:val="18"/>
              </w:rPr>
              <w:t>Tümevarım</w:t>
            </w:r>
          </w:p>
          <w:p w:rsidR="00532D6C" w:rsidRPr="00E821C2" w:rsidRDefault="00532D6C" w:rsidP="00C33B94">
            <w:pPr>
              <w:rPr>
                <w:sz w:val="18"/>
                <w:szCs w:val="18"/>
              </w:rPr>
            </w:pPr>
          </w:p>
          <w:p w:rsidR="00532D6C" w:rsidRPr="00E821C2" w:rsidRDefault="00532D6C" w:rsidP="00C33B94">
            <w:pPr>
              <w:rPr>
                <w:sz w:val="18"/>
                <w:szCs w:val="18"/>
              </w:rPr>
            </w:pPr>
          </w:p>
          <w:p w:rsidR="00532D6C" w:rsidRPr="00E821C2" w:rsidRDefault="00532D6C" w:rsidP="00C33B94">
            <w:pPr>
              <w:rPr>
                <w:sz w:val="18"/>
                <w:szCs w:val="18"/>
              </w:rPr>
            </w:pPr>
          </w:p>
          <w:p w:rsidR="00532D6C" w:rsidRPr="00E821C2" w:rsidRDefault="00532D6C" w:rsidP="00C33B94">
            <w:pPr>
              <w:rPr>
                <w:sz w:val="18"/>
                <w:szCs w:val="18"/>
              </w:rPr>
            </w:pPr>
          </w:p>
          <w:p w:rsidR="00532D6C" w:rsidRPr="00E821C2" w:rsidRDefault="00532D6C" w:rsidP="00C33B94">
            <w:pPr>
              <w:rPr>
                <w:sz w:val="18"/>
                <w:szCs w:val="18"/>
              </w:rPr>
            </w:pPr>
          </w:p>
          <w:p w:rsidR="00532D6C" w:rsidRPr="00E821C2" w:rsidRDefault="00532D6C" w:rsidP="00C33B94">
            <w:pPr>
              <w:rPr>
                <w:sz w:val="18"/>
                <w:szCs w:val="18"/>
              </w:rPr>
            </w:pPr>
          </w:p>
          <w:p w:rsidR="00532D6C" w:rsidRPr="00E821C2" w:rsidRDefault="00532D6C" w:rsidP="00C33B94">
            <w:pPr>
              <w:rPr>
                <w:sz w:val="18"/>
                <w:szCs w:val="18"/>
              </w:rPr>
            </w:pPr>
          </w:p>
          <w:p w:rsidR="00532D6C" w:rsidRPr="00E821C2" w:rsidRDefault="00532D6C" w:rsidP="00C33B94">
            <w:pPr>
              <w:rPr>
                <w:sz w:val="18"/>
                <w:szCs w:val="18"/>
              </w:rPr>
            </w:pPr>
          </w:p>
          <w:p w:rsidR="00532D6C" w:rsidRPr="00E821C2" w:rsidRDefault="00532D6C" w:rsidP="00C33B9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32D6C" w:rsidRPr="00E821C2" w:rsidRDefault="00532D6C" w:rsidP="00085F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Çalışma kitabı, </w:t>
            </w:r>
          </w:p>
          <w:p w:rsidR="00532D6C" w:rsidRPr="00E821C2" w:rsidRDefault="00532D6C" w:rsidP="00085FA4">
            <w:pPr>
              <w:rPr>
                <w:sz w:val="18"/>
                <w:szCs w:val="18"/>
              </w:rPr>
            </w:pPr>
          </w:p>
          <w:p w:rsidR="00532D6C" w:rsidRPr="00E821C2" w:rsidRDefault="00532D6C" w:rsidP="00085F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Kalemler</w:t>
            </w:r>
          </w:p>
          <w:p w:rsidR="00532D6C" w:rsidRPr="00E821C2" w:rsidRDefault="00532D6C" w:rsidP="00085FA4">
            <w:pPr>
              <w:rPr>
                <w:sz w:val="18"/>
                <w:szCs w:val="18"/>
              </w:rPr>
            </w:pPr>
          </w:p>
          <w:p w:rsidR="00532D6C" w:rsidRPr="00E821C2" w:rsidRDefault="00532D6C" w:rsidP="00085F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Dinleme metni, </w:t>
            </w:r>
          </w:p>
          <w:p w:rsidR="00532D6C" w:rsidRPr="00E821C2" w:rsidRDefault="00532D6C" w:rsidP="00085FA4">
            <w:pPr>
              <w:rPr>
                <w:sz w:val="18"/>
                <w:szCs w:val="18"/>
              </w:rPr>
            </w:pPr>
          </w:p>
          <w:p w:rsidR="00532D6C" w:rsidRPr="00E821C2" w:rsidRDefault="00532D6C" w:rsidP="00085F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Küçük kâğıtlar</w:t>
            </w:r>
          </w:p>
          <w:p w:rsidR="00532D6C" w:rsidRPr="00E821C2" w:rsidRDefault="00532D6C" w:rsidP="00085FA4">
            <w:pPr>
              <w:rPr>
                <w:sz w:val="18"/>
                <w:szCs w:val="18"/>
              </w:rPr>
            </w:pPr>
          </w:p>
          <w:p w:rsidR="00532D6C" w:rsidRPr="00E821C2" w:rsidRDefault="00532D6C" w:rsidP="00085F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Çocukların getirecekleri hayvan resimleri, </w:t>
            </w:r>
          </w:p>
          <w:p w:rsidR="00532D6C" w:rsidRPr="00E821C2" w:rsidRDefault="00532D6C" w:rsidP="00085FA4">
            <w:pPr>
              <w:rPr>
                <w:sz w:val="18"/>
                <w:szCs w:val="18"/>
              </w:rPr>
            </w:pPr>
          </w:p>
          <w:p w:rsidR="00532D6C" w:rsidRPr="00E821C2" w:rsidRDefault="00532D6C" w:rsidP="00085F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2 karton kutu</w:t>
            </w:r>
          </w:p>
          <w:p w:rsidR="00532D6C" w:rsidRPr="00E821C2" w:rsidRDefault="00532D6C" w:rsidP="00085FA4">
            <w:pPr>
              <w:rPr>
                <w:sz w:val="18"/>
                <w:szCs w:val="18"/>
              </w:rPr>
            </w:pPr>
          </w:p>
          <w:p w:rsidR="00532D6C" w:rsidRPr="00E821C2" w:rsidRDefault="00532D6C" w:rsidP="00085F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Bant, </w:t>
            </w:r>
          </w:p>
          <w:p w:rsidR="00532D6C" w:rsidRPr="00E821C2" w:rsidRDefault="00532D6C" w:rsidP="00085FA4">
            <w:pPr>
              <w:rPr>
                <w:sz w:val="18"/>
                <w:szCs w:val="18"/>
              </w:rPr>
            </w:pPr>
          </w:p>
          <w:p w:rsidR="00532D6C" w:rsidRPr="00E821C2" w:rsidRDefault="00532D6C" w:rsidP="00085F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“e” ve “a” harfleri</w:t>
            </w:r>
          </w:p>
          <w:p w:rsidR="00532D6C" w:rsidRPr="00E821C2" w:rsidRDefault="00532D6C" w:rsidP="00C33B94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532D6C" w:rsidRPr="00E821C2" w:rsidRDefault="00532D6C" w:rsidP="00C33B94">
            <w:pPr>
              <w:rPr>
                <w:sz w:val="20"/>
                <w:szCs w:val="20"/>
              </w:rPr>
            </w:pPr>
            <w:r w:rsidRPr="00E821C2">
              <w:rPr>
                <w:color w:val="000000"/>
                <w:sz w:val="18"/>
                <w:szCs w:val="18"/>
              </w:rPr>
              <w:t>’HAYVANLARI KORUMA GÜNÜ’’</w:t>
            </w:r>
          </w:p>
        </w:tc>
        <w:tc>
          <w:tcPr>
            <w:tcW w:w="2592" w:type="dxa"/>
          </w:tcPr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Öğrenci Gözlem Ölçeği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Hikaye Anlatma Gözlem Ölçeği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Kendini Değerlendirme Ölçeği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Grup Çalışması Kendini Değerlendirme Ölçeği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Ürün Dosyası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Akran Değerlendirme Ölçeği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Proje Değerlendirme Ölçeği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Ses Grubu Değerlendirmesi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E821C2">
            <w:pPr>
              <w:pStyle w:val="ListeParagraf1"/>
              <w:ind w:left="0"/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C33B94">
            <w:pPr>
              <w:rPr>
                <w:color w:val="000000"/>
                <w:sz w:val="18"/>
                <w:szCs w:val="18"/>
              </w:rPr>
            </w:pPr>
          </w:p>
          <w:p w:rsidR="00532D6C" w:rsidRPr="00E821C2" w:rsidRDefault="00532D6C" w:rsidP="00C33B94">
            <w:pPr>
              <w:rPr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Tema Sonu Değerlendirme</w:t>
            </w:r>
          </w:p>
        </w:tc>
      </w:tr>
    </w:tbl>
    <w:p w:rsidR="00532D6C" w:rsidRDefault="00532D6C"/>
    <w:p w:rsidR="00532D6C" w:rsidRDefault="00532D6C"/>
    <w:p w:rsidR="00532D6C" w:rsidRDefault="00532D6C"/>
    <w:p w:rsidR="00532D6C" w:rsidRDefault="00532D6C"/>
    <w:p w:rsidR="00532D6C" w:rsidRDefault="00532D6C"/>
    <w:p w:rsidR="00532D6C" w:rsidRDefault="00532D6C"/>
    <w:tbl>
      <w:tblPr>
        <w:tblW w:w="1477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"/>
        <w:gridCol w:w="355"/>
        <w:gridCol w:w="356"/>
        <w:gridCol w:w="533"/>
        <w:gridCol w:w="1717"/>
        <w:gridCol w:w="1664"/>
        <w:gridCol w:w="2065"/>
        <w:gridCol w:w="2731"/>
        <w:gridCol w:w="2598"/>
        <w:gridCol w:w="2397"/>
      </w:tblGrid>
      <w:tr w:rsidR="00532D6C" w:rsidTr="00E821C2">
        <w:trPr>
          <w:trHeight w:val="203"/>
          <w:jc w:val="center"/>
        </w:trPr>
        <w:tc>
          <w:tcPr>
            <w:tcW w:w="14770" w:type="dxa"/>
            <w:gridSpan w:val="10"/>
          </w:tcPr>
          <w:p w:rsidR="00532D6C" w:rsidRPr="00E821C2" w:rsidRDefault="00532D6C" w:rsidP="00E821C2">
            <w:pPr>
              <w:jc w:val="center"/>
              <w:rPr>
                <w:b/>
                <w:sz w:val="20"/>
                <w:szCs w:val="20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Tr="00E821C2">
        <w:trPr>
          <w:trHeight w:val="467"/>
          <w:jc w:val="center"/>
        </w:trPr>
        <w:tc>
          <w:tcPr>
            <w:tcW w:w="1065" w:type="dxa"/>
            <w:gridSpan w:val="3"/>
          </w:tcPr>
          <w:p w:rsidR="00532D6C" w:rsidRPr="00E821C2" w:rsidRDefault="00532D6C" w:rsidP="00122E65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33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2"/>
                <w:szCs w:val="22"/>
              </w:rPr>
            </w:pPr>
            <w:r w:rsidRPr="00E821C2">
              <w:rPr>
                <w:b/>
                <w:sz w:val="22"/>
                <w:szCs w:val="22"/>
              </w:rPr>
              <w:t>TEMA</w:t>
            </w:r>
          </w:p>
        </w:tc>
        <w:tc>
          <w:tcPr>
            <w:tcW w:w="1717" w:type="dxa"/>
            <w:vMerge w:val="restart"/>
          </w:tcPr>
          <w:p w:rsidR="00532D6C" w:rsidRPr="00E821C2" w:rsidRDefault="00532D6C" w:rsidP="00643A0D">
            <w:pPr>
              <w:rPr>
                <w:b/>
                <w:sz w:val="28"/>
                <w:szCs w:val="28"/>
              </w:rPr>
            </w:pPr>
          </w:p>
          <w:p w:rsidR="00532D6C" w:rsidRPr="00E821C2" w:rsidRDefault="00532D6C" w:rsidP="00643A0D">
            <w:pPr>
              <w:rPr>
                <w:b/>
                <w:sz w:val="28"/>
                <w:szCs w:val="28"/>
              </w:rPr>
            </w:pPr>
            <w:r w:rsidRPr="00E821C2">
              <w:rPr>
                <w:b/>
                <w:sz w:val="28"/>
                <w:szCs w:val="28"/>
              </w:rPr>
              <w:t>METİN</w:t>
            </w:r>
          </w:p>
          <w:p w:rsidR="00532D6C" w:rsidRPr="00E821C2" w:rsidRDefault="00532D6C" w:rsidP="00643A0D">
            <w:pPr>
              <w:rPr>
                <w:b/>
              </w:rPr>
            </w:pPr>
          </w:p>
          <w:p w:rsidR="00532D6C" w:rsidRPr="00E821C2" w:rsidRDefault="00532D6C" w:rsidP="00643A0D">
            <w:pPr>
              <w:rPr>
                <w:b/>
                <w:sz w:val="20"/>
                <w:szCs w:val="20"/>
              </w:rPr>
            </w:pPr>
          </w:p>
          <w:p w:rsidR="00532D6C" w:rsidRPr="00E821C2" w:rsidRDefault="00532D6C" w:rsidP="00643A0D">
            <w:pPr>
              <w:rPr>
                <w:b/>
                <w:sz w:val="10"/>
                <w:szCs w:val="10"/>
              </w:rPr>
            </w:pPr>
          </w:p>
          <w:p w:rsidR="00532D6C" w:rsidRPr="00E821C2" w:rsidRDefault="00532D6C" w:rsidP="00643A0D">
            <w:pPr>
              <w:rPr>
                <w:b/>
                <w:sz w:val="16"/>
                <w:szCs w:val="16"/>
              </w:rPr>
            </w:pPr>
          </w:p>
        </w:tc>
        <w:tc>
          <w:tcPr>
            <w:tcW w:w="1664" w:type="dxa"/>
            <w:vMerge w:val="restart"/>
          </w:tcPr>
          <w:p w:rsidR="00532D6C" w:rsidRPr="00E821C2" w:rsidRDefault="00532D6C" w:rsidP="00643A0D">
            <w:pPr>
              <w:rPr>
                <w:b/>
              </w:rPr>
            </w:pPr>
          </w:p>
          <w:p w:rsidR="00532D6C" w:rsidRPr="00E821C2" w:rsidRDefault="00532D6C" w:rsidP="00643A0D">
            <w:pPr>
              <w:rPr>
                <w:b/>
              </w:rPr>
            </w:pPr>
            <w:r w:rsidRPr="00E821C2">
              <w:rPr>
                <w:b/>
              </w:rPr>
              <w:t xml:space="preserve">ÖĞRENME </w:t>
            </w:r>
          </w:p>
          <w:p w:rsidR="00532D6C" w:rsidRPr="00E821C2" w:rsidRDefault="00532D6C" w:rsidP="00643A0D">
            <w:pPr>
              <w:rPr>
                <w:b/>
              </w:rPr>
            </w:pPr>
            <w:r w:rsidRPr="00E821C2">
              <w:rPr>
                <w:b/>
              </w:rPr>
              <w:t>ALANI</w:t>
            </w:r>
          </w:p>
        </w:tc>
        <w:tc>
          <w:tcPr>
            <w:tcW w:w="4796" w:type="dxa"/>
            <w:gridSpan w:val="2"/>
            <w:vMerge w:val="restart"/>
          </w:tcPr>
          <w:p w:rsidR="00532D6C" w:rsidRPr="00E821C2" w:rsidRDefault="00532D6C" w:rsidP="00643A0D">
            <w:pPr>
              <w:rPr>
                <w:b/>
              </w:rPr>
            </w:pPr>
          </w:p>
          <w:p w:rsidR="00532D6C" w:rsidRPr="00E821C2" w:rsidRDefault="00532D6C" w:rsidP="00643A0D">
            <w:pPr>
              <w:rPr>
                <w:b/>
              </w:rPr>
            </w:pPr>
            <w:r w:rsidRPr="00E821C2">
              <w:rPr>
                <w:b/>
                <w:sz w:val="28"/>
                <w:szCs w:val="28"/>
              </w:rPr>
              <w:t>KAZANIMLAR</w:t>
            </w:r>
          </w:p>
        </w:tc>
        <w:tc>
          <w:tcPr>
            <w:tcW w:w="2598" w:type="dxa"/>
            <w:vMerge w:val="restart"/>
            <w:vAlign w:val="center"/>
          </w:tcPr>
          <w:p w:rsidR="00532D6C" w:rsidRPr="00E821C2" w:rsidRDefault="00532D6C" w:rsidP="00643A0D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ATATÜRKÇÜLÜK, DİĞER DERSLER VE ARA DİSİPLİNLERLE İLİŞKİLENDİRME</w:t>
            </w:r>
          </w:p>
        </w:tc>
        <w:tc>
          <w:tcPr>
            <w:tcW w:w="2397" w:type="dxa"/>
            <w:vMerge w:val="restart"/>
            <w:vAlign w:val="center"/>
          </w:tcPr>
          <w:p w:rsidR="00532D6C" w:rsidRPr="00E821C2" w:rsidRDefault="00532D6C" w:rsidP="00643A0D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532D6C" w:rsidTr="00E821C2">
        <w:trPr>
          <w:cantSplit/>
          <w:trHeight w:val="711"/>
          <w:jc w:val="center"/>
        </w:trPr>
        <w:tc>
          <w:tcPr>
            <w:tcW w:w="354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355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356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533" w:type="dxa"/>
            <w:vMerge/>
          </w:tcPr>
          <w:p w:rsidR="00532D6C" w:rsidRDefault="00532D6C" w:rsidP="00643A0D"/>
        </w:tc>
        <w:tc>
          <w:tcPr>
            <w:tcW w:w="1717" w:type="dxa"/>
            <w:vMerge/>
          </w:tcPr>
          <w:p w:rsidR="00532D6C" w:rsidRPr="00DA6703" w:rsidRDefault="00532D6C" w:rsidP="00643A0D"/>
        </w:tc>
        <w:tc>
          <w:tcPr>
            <w:tcW w:w="1664" w:type="dxa"/>
            <w:vMerge/>
          </w:tcPr>
          <w:p w:rsidR="00532D6C" w:rsidRDefault="00532D6C" w:rsidP="00643A0D"/>
        </w:tc>
        <w:tc>
          <w:tcPr>
            <w:tcW w:w="4796" w:type="dxa"/>
            <w:gridSpan w:val="2"/>
            <w:vMerge/>
          </w:tcPr>
          <w:p w:rsidR="00532D6C" w:rsidRDefault="00532D6C" w:rsidP="00643A0D"/>
        </w:tc>
        <w:tc>
          <w:tcPr>
            <w:tcW w:w="2598" w:type="dxa"/>
            <w:vMerge/>
          </w:tcPr>
          <w:p w:rsidR="00532D6C" w:rsidRDefault="00532D6C" w:rsidP="00643A0D"/>
        </w:tc>
        <w:tc>
          <w:tcPr>
            <w:tcW w:w="2397" w:type="dxa"/>
            <w:vMerge/>
          </w:tcPr>
          <w:p w:rsidR="00532D6C" w:rsidRDefault="00532D6C" w:rsidP="00643A0D"/>
        </w:tc>
      </w:tr>
      <w:tr w:rsidR="00532D6C" w:rsidTr="00E821C2">
        <w:trPr>
          <w:trHeight w:val="509"/>
          <w:jc w:val="center"/>
        </w:trPr>
        <w:tc>
          <w:tcPr>
            <w:tcW w:w="354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</w:pPr>
            <w:r>
              <w:t xml:space="preserve">                                         07-11.EKİM   </w:t>
            </w: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</w:tc>
        <w:tc>
          <w:tcPr>
            <w:tcW w:w="355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  <w:jc w:val="center"/>
            </w:pPr>
            <w:r>
              <w:t>4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E821C2" w:rsidRDefault="00532D6C" w:rsidP="00E821C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21C2">
              <w:rPr>
                <w:sz w:val="22"/>
                <w:szCs w:val="22"/>
              </w:rPr>
              <w:t>12</w:t>
            </w:r>
          </w:p>
        </w:tc>
        <w:tc>
          <w:tcPr>
            <w:tcW w:w="356" w:type="dxa"/>
            <w:vMerge w:val="restart"/>
            <w:textDirection w:val="btLr"/>
          </w:tcPr>
          <w:p w:rsidR="00532D6C" w:rsidRDefault="00532D6C" w:rsidP="00E821C2">
            <w:pPr>
              <w:ind w:left="113" w:right="113"/>
              <w:jc w:val="center"/>
            </w:pPr>
            <w:r>
              <w:t>10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533" w:type="dxa"/>
            <w:vMerge w:val="restart"/>
          </w:tcPr>
          <w:p w:rsidR="00532D6C" w:rsidRDefault="00532D6C" w:rsidP="00643A0D"/>
        </w:tc>
        <w:tc>
          <w:tcPr>
            <w:tcW w:w="1717" w:type="dxa"/>
          </w:tcPr>
          <w:p w:rsidR="00532D6C" w:rsidRDefault="00532D6C" w:rsidP="00643A0D"/>
          <w:p w:rsidR="00532D6C" w:rsidRDefault="00532D6C" w:rsidP="00643A0D"/>
          <w:p w:rsidR="00532D6C" w:rsidRDefault="00532D6C" w:rsidP="00643A0D"/>
        </w:tc>
        <w:tc>
          <w:tcPr>
            <w:tcW w:w="1664" w:type="dxa"/>
            <w:vAlign w:val="center"/>
          </w:tcPr>
          <w:p w:rsidR="00532D6C" w:rsidRPr="00E821C2" w:rsidRDefault="00532D6C" w:rsidP="00E821C2">
            <w:pPr>
              <w:jc w:val="center"/>
              <w:rPr>
                <w:b/>
              </w:rPr>
            </w:pPr>
            <w:r w:rsidRPr="00E821C2">
              <w:rPr>
                <w:b/>
                <w:sz w:val="18"/>
                <w:szCs w:val="18"/>
              </w:rPr>
              <w:t>DİNLEME</w:t>
            </w:r>
          </w:p>
        </w:tc>
        <w:tc>
          <w:tcPr>
            <w:tcW w:w="4796" w:type="dxa"/>
            <w:gridSpan w:val="2"/>
            <w:vAlign w:val="center"/>
          </w:tcPr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1- Dinleme Kurallarını Uygulama:</w:t>
            </w:r>
            <w:r w:rsidRPr="00E821C2">
              <w:rPr>
                <w:sz w:val="18"/>
                <w:szCs w:val="18"/>
              </w:rPr>
              <w:t xml:space="preserve"> 1, 2, 3</w:t>
            </w:r>
          </w:p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2- Dinlediğini Anlama:</w:t>
            </w:r>
            <w:r w:rsidRPr="00E821C2">
              <w:rPr>
                <w:sz w:val="18"/>
                <w:szCs w:val="18"/>
              </w:rPr>
              <w:t xml:space="preserve"> 1, 2, 3, 4, 10, 12, 13, 15, 16, 17</w:t>
            </w:r>
          </w:p>
          <w:p w:rsidR="00532D6C" w:rsidRPr="00B32E88" w:rsidRDefault="00532D6C" w:rsidP="00E821C2">
            <w:pPr>
              <w:tabs>
                <w:tab w:val="left" w:pos="324"/>
              </w:tabs>
              <w:ind w:left="324" w:hanging="324"/>
            </w:pPr>
            <w:r w:rsidRPr="00E821C2">
              <w:rPr>
                <w:b/>
                <w:sz w:val="18"/>
                <w:szCs w:val="18"/>
              </w:rPr>
              <w:t>3- Tür, Yöntem ve Tekniklere Uygun Dinleme:</w:t>
            </w:r>
            <w:r w:rsidRPr="00E821C2">
              <w:rPr>
                <w:sz w:val="18"/>
                <w:szCs w:val="18"/>
              </w:rPr>
              <w:t xml:space="preserve"> 1</w:t>
            </w:r>
          </w:p>
        </w:tc>
        <w:tc>
          <w:tcPr>
            <w:tcW w:w="2598" w:type="dxa"/>
            <w:vMerge w:val="restart"/>
          </w:tcPr>
          <w:p w:rsidR="00532D6C" w:rsidRDefault="00532D6C" w:rsidP="00E821C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  <w:p w:rsidR="00532D6C" w:rsidRPr="00E821C2" w:rsidRDefault="00532D6C" w:rsidP="00027416">
            <w:pPr>
              <w:rPr>
                <w:color w:val="000000"/>
                <w:sz w:val="18"/>
                <w:szCs w:val="18"/>
              </w:rPr>
            </w:pPr>
            <w:r w:rsidRPr="00E821C2">
              <w:rPr>
                <w:color w:val="000000"/>
                <w:sz w:val="18"/>
                <w:szCs w:val="18"/>
              </w:rPr>
              <w:t>’DÜNYA ÇOCUK GÜNÜ’’</w:t>
            </w:r>
          </w:p>
          <w:p w:rsidR="00532D6C" w:rsidRDefault="00532D6C" w:rsidP="00027416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:rsidR="00532D6C" w:rsidRDefault="00532D6C" w:rsidP="00E821C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  <w:p w:rsidR="00532D6C" w:rsidRDefault="00532D6C" w:rsidP="00E821C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  <w:p w:rsidR="00532D6C" w:rsidRPr="00E821C2" w:rsidRDefault="00532D6C" w:rsidP="00E821C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821C2">
              <w:rPr>
                <w:b/>
                <w:bCs/>
                <w:sz w:val="20"/>
                <w:szCs w:val="20"/>
                <w:u w:val="single"/>
              </w:rPr>
              <w:t>Hayat Bilgisi</w:t>
            </w:r>
          </w:p>
          <w:p w:rsidR="00532D6C" w:rsidRPr="00E821C2" w:rsidRDefault="00532D6C" w:rsidP="00E821C2">
            <w:pPr>
              <w:jc w:val="center"/>
              <w:rPr>
                <w:b/>
                <w:bCs/>
                <w:sz w:val="20"/>
                <w:szCs w:val="20"/>
              </w:rPr>
            </w:pPr>
            <w:r w:rsidRPr="00E821C2">
              <w:rPr>
                <w:b/>
                <w:bCs/>
                <w:sz w:val="20"/>
                <w:szCs w:val="20"/>
              </w:rPr>
              <w:t xml:space="preserve">“Okul Heyecanım” </w:t>
            </w:r>
          </w:p>
          <w:p w:rsidR="00532D6C" w:rsidRDefault="00532D6C" w:rsidP="00714AE8">
            <w:r w:rsidRPr="00E821C2">
              <w:rPr>
                <w:b/>
                <w:bCs/>
                <w:sz w:val="20"/>
                <w:szCs w:val="20"/>
              </w:rPr>
              <w:t xml:space="preserve">               (</w:t>
            </w:r>
            <w:r w:rsidRPr="00E821C2">
              <w:rPr>
                <w:b/>
                <w:sz w:val="20"/>
                <w:szCs w:val="20"/>
              </w:rPr>
              <w:t>A. 1. 17)</w:t>
            </w:r>
          </w:p>
        </w:tc>
        <w:tc>
          <w:tcPr>
            <w:tcW w:w="2397" w:type="dxa"/>
            <w:vMerge w:val="restart"/>
          </w:tcPr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 Becerisi Değerlendirme Ölçeği</w:t>
            </w:r>
          </w:p>
          <w:p w:rsidR="00532D6C" w:rsidRDefault="00532D6C" w:rsidP="00643A0D"/>
        </w:tc>
      </w:tr>
      <w:tr w:rsidR="00532D6C" w:rsidTr="00E821C2">
        <w:trPr>
          <w:trHeight w:val="203"/>
          <w:jc w:val="center"/>
        </w:trPr>
        <w:tc>
          <w:tcPr>
            <w:tcW w:w="354" w:type="dxa"/>
            <w:vMerge/>
          </w:tcPr>
          <w:p w:rsidR="00532D6C" w:rsidRDefault="00532D6C" w:rsidP="00643A0D"/>
        </w:tc>
        <w:tc>
          <w:tcPr>
            <w:tcW w:w="355" w:type="dxa"/>
            <w:vMerge/>
          </w:tcPr>
          <w:p w:rsidR="00532D6C" w:rsidRDefault="00532D6C" w:rsidP="00643A0D"/>
        </w:tc>
        <w:tc>
          <w:tcPr>
            <w:tcW w:w="356" w:type="dxa"/>
            <w:vMerge/>
          </w:tcPr>
          <w:p w:rsidR="00532D6C" w:rsidRDefault="00532D6C" w:rsidP="00643A0D"/>
        </w:tc>
        <w:tc>
          <w:tcPr>
            <w:tcW w:w="533" w:type="dxa"/>
            <w:vMerge/>
          </w:tcPr>
          <w:p w:rsidR="00532D6C" w:rsidRDefault="00532D6C" w:rsidP="00643A0D"/>
        </w:tc>
        <w:tc>
          <w:tcPr>
            <w:tcW w:w="3381" w:type="dxa"/>
            <w:gridSpan w:val="2"/>
          </w:tcPr>
          <w:p w:rsidR="00532D6C" w:rsidRPr="00E821C2" w:rsidRDefault="00532D6C" w:rsidP="00643A0D">
            <w:pPr>
              <w:rPr>
                <w:b/>
                <w:bCs/>
              </w:rPr>
            </w:pPr>
            <w:r w:rsidRPr="00E821C2">
              <w:rPr>
                <w:b/>
                <w:bCs/>
              </w:rPr>
              <w:t>KAVRATILACAK SESLER</w:t>
            </w:r>
          </w:p>
        </w:tc>
        <w:tc>
          <w:tcPr>
            <w:tcW w:w="4796" w:type="dxa"/>
            <w:gridSpan w:val="2"/>
          </w:tcPr>
          <w:p w:rsidR="00532D6C" w:rsidRPr="00366234" w:rsidRDefault="00532D6C" w:rsidP="00643A0D">
            <w:r w:rsidRPr="00E821C2">
              <w:rPr>
                <w:b/>
                <w:bCs/>
              </w:rPr>
              <w:t>İLK OKUMA YAZMA KAZANIMLARI</w:t>
            </w:r>
          </w:p>
        </w:tc>
        <w:tc>
          <w:tcPr>
            <w:tcW w:w="2598" w:type="dxa"/>
            <w:vMerge/>
          </w:tcPr>
          <w:p w:rsidR="00532D6C" w:rsidRDefault="00532D6C" w:rsidP="00643A0D"/>
        </w:tc>
        <w:tc>
          <w:tcPr>
            <w:tcW w:w="2397" w:type="dxa"/>
            <w:vMerge/>
          </w:tcPr>
          <w:p w:rsidR="00532D6C" w:rsidRDefault="00532D6C" w:rsidP="00643A0D"/>
        </w:tc>
      </w:tr>
      <w:tr w:rsidR="00532D6C" w:rsidTr="00E821C2">
        <w:trPr>
          <w:trHeight w:val="5197"/>
          <w:jc w:val="center"/>
        </w:trPr>
        <w:tc>
          <w:tcPr>
            <w:tcW w:w="354" w:type="dxa"/>
            <w:vMerge/>
          </w:tcPr>
          <w:p w:rsidR="00532D6C" w:rsidRDefault="00532D6C" w:rsidP="00643A0D"/>
        </w:tc>
        <w:tc>
          <w:tcPr>
            <w:tcW w:w="355" w:type="dxa"/>
            <w:vMerge/>
          </w:tcPr>
          <w:p w:rsidR="00532D6C" w:rsidRDefault="00532D6C" w:rsidP="00643A0D"/>
        </w:tc>
        <w:tc>
          <w:tcPr>
            <w:tcW w:w="356" w:type="dxa"/>
            <w:vMerge/>
          </w:tcPr>
          <w:p w:rsidR="00532D6C" w:rsidRDefault="00532D6C" w:rsidP="00643A0D"/>
        </w:tc>
        <w:tc>
          <w:tcPr>
            <w:tcW w:w="533" w:type="dxa"/>
            <w:vMerge/>
          </w:tcPr>
          <w:p w:rsidR="00532D6C" w:rsidRDefault="00532D6C" w:rsidP="00643A0D"/>
        </w:tc>
        <w:tc>
          <w:tcPr>
            <w:tcW w:w="3381" w:type="dxa"/>
            <w:gridSpan w:val="2"/>
          </w:tcPr>
          <w:p w:rsidR="00532D6C" w:rsidRDefault="00532D6C" w:rsidP="00643A0D"/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rFonts w:ascii="Hand writing Mutlu" w:hAnsi="Hand writing Mutlu"/>
                <w:sz w:val="32"/>
                <w:szCs w:val="32"/>
              </w:rPr>
              <w:t xml:space="preserve">E e      </w:t>
            </w:r>
          </w:p>
          <w:p w:rsidR="00532D6C" w:rsidRPr="00E821C2" w:rsidRDefault="00532D6C" w:rsidP="00714AE8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>E SESİ</w:t>
            </w: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Hissetme ve Tanıma Çalışması sırasında Kayahan’ın ‘’E Bebeğim’ şarkısı kullanılır.</w:t>
            </w: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Ayırt Etme Çalışması sırasında öğrencilere sesin içeren ve içermeyen varlıkların resimleri (el, limon, dede) gösterilir ve öğrencilerin sesi ayırt etmesi sağlanır.</w:t>
            </w: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</w:p>
        </w:tc>
        <w:tc>
          <w:tcPr>
            <w:tcW w:w="2065" w:type="dxa"/>
          </w:tcPr>
          <w:p w:rsidR="00532D6C" w:rsidRDefault="00532D6C" w:rsidP="00643A0D"/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b/>
                <w:bCs/>
                <w:sz w:val="18"/>
                <w:szCs w:val="18"/>
              </w:rPr>
              <w:t>HAZIRLIK</w:t>
            </w:r>
          </w:p>
          <w:p w:rsidR="00532D6C" w:rsidRPr="00E821C2" w:rsidRDefault="00532D6C" w:rsidP="00D94B0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Dinlemek için hazırlık yapar.</w:t>
            </w:r>
          </w:p>
          <w:p w:rsidR="00532D6C" w:rsidRPr="00E821C2" w:rsidRDefault="00532D6C" w:rsidP="00D94B0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Yazmak için hazırlık yapar.</w:t>
            </w:r>
          </w:p>
          <w:p w:rsidR="00532D6C" w:rsidRPr="00E821C2" w:rsidRDefault="00532D6C" w:rsidP="00D94B0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Okumak için hazırlık yapar.</w:t>
            </w:r>
          </w:p>
          <w:p w:rsidR="00532D6C" w:rsidRPr="00E821C2" w:rsidRDefault="00532D6C" w:rsidP="00D94B0B">
            <w:pPr>
              <w:rPr>
                <w:sz w:val="18"/>
                <w:szCs w:val="18"/>
              </w:rPr>
            </w:pP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b/>
                <w:bCs/>
                <w:sz w:val="18"/>
                <w:szCs w:val="18"/>
              </w:rPr>
              <w:t>SESİ HİSSETME VE TANIMA</w:t>
            </w: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sesleri ayırt eder.</w:t>
            </w: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seslerle harfleri eşleştirir.</w:t>
            </w: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Dikkatini dinlediğine yoğunlaştırır.</w:t>
            </w: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Resim ve fotoğrafları yorumlar.</w:t>
            </w:r>
          </w:p>
          <w:p w:rsidR="00532D6C" w:rsidRPr="00E821C2" w:rsidRDefault="00532D6C" w:rsidP="00714AE8">
            <w:pPr>
              <w:rPr>
                <w:b/>
                <w:bCs/>
                <w:sz w:val="18"/>
                <w:szCs w:val="18"/>
              </w:rPr>
            </w:pP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b/>
                <w:bCs/>
                <w:sz w:val="18"/>
                <w:szCs w:val="18"/>
              </w:rPr>
              <w:t>SESİ / HARFİ OKUMA VE YAZMA</w:t>
            </w: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Yankılayıcı okur.</w:t>
            </w: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Rehber yardımıyla okur.</w:t>
            </w:r>
          </w:p>
          <w:p w:rsidR="00532D6C" w:rsidRPr="00E821C2" w:rsidRDefault="00532D6C" w:rsidP="00714AE8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Bitişik eğik yazı harflerini kurallarına </w:t>
            </w:r>
          </w:p>
          <w:p w:rsidR="00532D6C" w:rsidRDefault="00532D6C" w:rsidP="00714AE8">
            <w:r w:rsidRPr="00E821C2">
              <w:rPr>
                <w:sz w:val="18"/>
                <w:szCs w:val="18"/>
              </w:rPr>
              <w:t>uygun yazar.</w:t>
            </w:r>
          </w:p>
        </w:tc>
        <w:tc>
          <w:tcPr>
            <w:tcW w:w="2731" w:type="dxa"/>
          </w:tcPr>
          <w:p w:rsidR="00532D6C" w:rsidRDefault="00532D6C" w:rsidP="00BC5F0B"/>
        </w:tc>
        <w:tc>
          <w:tcPr>
            <w:tcW w:w="2598" w:type="dxa"/>
            <w:vMerge/>
          </w:tcPr>
          <w:p w:rsidR="00532D6C" w:rsidRDefault="00532D6C" w:rsidP="00643A0D"/>
        </w:tc>
        <w:tc>
          <w:tcPr>
            <w:tcW w:w="2397" w:type="dxa"/>
            <w:vMerge/>
          </w:tcPr>
          <w:p w:rsidR="00532D6C" w:rsidRDefault="00532D6C" w:rsidP="00643A0D"/>
        </w:tc>
      </w:tr>
      <w:tr w:rsidR="00532D6C" w:rsidTr="00E821C2">
        <w:trPr>
          <w:trHeight w:val="526"/>
          <w:jc w:val="center"/>
        </w:trPr>
        <w:tc>
          <w:tcPr>
            <w:tcW w:w="14770" w:type="dxa"/>
            <w:gridSpan w:val="10"/>
          </w:tcPr>
          <w:p w:rsidR="00532D6C" w:rsidRPr="00E821C2" w:rsidRDefault="00532D6C" w:rsidP="00BC5F0B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BC5F0B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Pr="00E821C2" w:rsidRDefault="00532D6C" w:rsidP="00F363E5">
            <w:pPr>
              <w:rPr>
                <w:sz w:val="17"/>
                <w:szCs w:val="17"/>
              </w:rPr>
            </w:pPr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</w:tc>
      </w:tr>
    </w:tbl>
    <w:p w:rsidR="00532D6C" w:rsidRDefault="00532D6C"/>
    <w:p w:rsidR="00532D6C" w:rsidRDefault="00532D6C"/>
    <w:p w:rsidR="00532D6C" w:rsidRDefault="00532D6C" w:rsidP="002B2A2B"/>
    <w:p w:rsidR="00532D6C" w:rsidRDefault="00532D6C" w:rsidP="002B2A2B"/>
    <w:p w:rsidR="00532D6C" w:rsidRDefault="00532D6C" w:rsidP="002B2A2B"/>
    <w:p w:rsidR="00532D6C" w:rsidRDefault="00532D6C" w:rsidP="00DC4881"/>
    <w:tbl>
      <w:tblPr>
        <w:tblW w:w="1477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"/>
        <w:gridCol w:w="355"/>
        <w:gridCol w:w="356"/>
        <w:gridCol w:w="533"/>
        <w:gridCol w:w="1717"/>
        <w:gridCol w:w="1664"/>
        <w:gridCol w:w="2065"/>
        <w:gridCol w:w="2731"/>
        <w:gridCol w:w="2598"/>
        <w:gridCol w:w="2397"/>
      </w:tblGrid>
      <w:tr w:rsidR="00532D6C" w:rsidTr="00876F0E">
        <w:trPr>
          <w:trHeight w:val="203"/>
          <w:jc w:val="center"/>
        </w:trPr>
        <w:tc>
          <w:tcPr>
            <w:tcW w:w="14770" w:type="dxa"/>
            <w:gridSpan w:val="10"/>
          </w:tcPr>
          <w:p w:rsidR="00532D6C" w:rsidRPr="00E821C2" w:rsidRDefault="00532D6C" w:rsidP="00876F0E">
            <w:pPr>
              <w:jc w:val="center"/>
              <w:rPr>
                <w:b/>
                <w:sz w:val="20"/>
                <w:szCs w:val="20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Tr="00876F0E">
        <w:trPr>
          <w:trHeight w:val="467"/>
          <w:jc w:val="center"/>
        </w:trPr>
        <w:tc>
          <w:tcPr>
            <w:tcW w:w="1065" w:type="dxa"/>
            <w:gridSpan w:val="3"/>
          </w:tcPr>
          <w:p w:rsidR="00532D6C" w:rsidRPr="00E821C2" w:rsidRDefault="00532D6C" w:rsidP="00876F0E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33" w:type="dxa"/>
            <w:vMerge w:val="restart"/>
            <w:textDirection w:val="btLr"/>
          </w:tcPr>
          <w:p w:rsidR="00532D6C" w:rsidRPr="00E821C2" w:rsidRDefault="00532D6C" w:rsidP="00876F0E">
            <w:pPr>
              <w:ind w:left="113" w:right="113"/>
              <w:rPr>
                <w:b/>
                <w:sz w:val="22"/>
                <w:szCs w:val="22"/>
              </w:rPr>
            </w:pPr>
            <w:r w:rsidRPr="00E821C2">
              <w:rPr>
                <w:b/>
                <w:sz w:val="22"/>
                <w:szCs w:val="22"/>
              </w:rPr>
              <w:t>TEMA</w:t>
            </w:r>
          </w:p>
        </w:tc>
        <w:tc>
          <w:tcPr>
            <w:tcW w:w="1717" w:type="dxa"/>
            <w:vMerge w:val="restart"/>
          </w:tcPr>
          <w:p w:rsidR="00532D6C" w:rsidRPr="00E821C2" w:rsidRDefault="00532D6C" w:rsidP="00876F0E">
            <w:pPr>
              <w:rPr>
                <w:b/>
                <w:sz w:val="28"/>
                <w:szCs w:val="28"/>
              </w:rPr>
            </w:pPr>
          </w:p>
          <w:p w:rsidR="00532D6C" w:rsidRPr="00E821C2" w:rsidRDefault="00532D6C" w:rsidP="00876F0E">
            <w:pPr>
              <w:rPr>
                <w:b/>
                <w:sz w:val="28"/>
                <w:szCs w:val="28"/>
              </w:rPr>
            </w:pPr>
            <w:r w:rsidRPr="00E821C2">
              <w:rPr>
                <w:b/>
                <w:sz w:val="28"/>
                <w:szCs w:val="28"/>
              </w:rPr>
              <w:t>METİN</w:t>
            </w:r>
          </w:p>
          <w:p w:rsidR="00532D6C" w:rsidRPr="00E821C2" w:rsidRDefault="00532D6C" w:rsidP="00876F0E">
            <w:pPr>
              <w:rPr>
                <w:b/>
              </w:rPr>
            </w:pPr>
          </w:p>
          <w:p w:rsidR="00532D6C" w:rsidRPr="00E821C2" w:rsidRDefault="00532D6C" w:rsidP="00876F0E">
            <w:pPr>
              <w:rPr>
                <w:b/>
                <w:sz w:val="20"/>
                <w:szCs w:val="20"/>
              </w:rPr>
            </w:pPr>
          </w:p>
          <w:p w:rsidR="00532D6C" w:rsidRPr="00E821C2" w:rsidRDefault="00532D6C" w:rsidP="00876F0E">
            <w:pPr>
              <w:rPr>
                <w:b/>
                <w:sz w:val="10"/>
                <w:szCs w:val="10"/>
              </w:rPr>
            </w:pPr>
          </w:p>
          <w:p w:rsidR="00532D6C" w:rsidRPr="00E821C2" w:rsidRDefault="00532D6C" w:rsidP="00876F0E">
            <w:pPr>
              <w:rPr>
                <w:b/>
                <w:sz w:val="16"/>
                <w:szCs w:val="16"/>
              </w:rPr>
            </w:pPr>
          </w:p>
        </w:tc>
        <w:tc>
          <w:tcPr>
            <w:tcW w:w="1664" w:type="dxa"/>
            <w:vMerge w:val="restart"/>
          </w:tcPr>
          <w:p w:rsidR="00532D6C" w:rsidRPr="00E821C2" w:rsidRDefault="00532D6C" w:rsidP="00876F0E">
            <w:pPr>
              <w:rPr>
                <w:b/>
              </w:rPr>
            </w:pPr>
          </w:p>
          <w:p w:rsidR="00532D6C" w:rsidRPr="00E821C2" w:rsidRDefault="00532D6C" w:rsidP="00876F0E">
            <w:pPr>
              <w:rPr>
                <w:b/>
              </w:rPr>
            </w:pPr>
            <w:r w:rsidRPr="00E821C2">
              <w:rPr>
                <w:b/>
              </w:rPr>
              <w:t xml:space="preserve">ÖĞRENME </w:t>
            </w:r>
          </w:p>
          <w:p w:rsidR="00532D6C" w:rsidRPr="00E821C2" w:rsidRDefault="00532D6C" w:rsidP="00876F0E">
            <w:pPr>
              <w:rPr>
                <w:b/>
              </w:rPr>
            </w:pPr>
            <w:r w:rsidRPr="00E821C2">
              <w:rPr>
                <w:b/>
              </w:rPr>
              <w:t>ALANI</w:t>
            </w:r>
          </w:p>
        </w:tc>
        <w:tc>
          <w:tcPr>
            <w:tcW w:w="4796" w:type="dxa"/>
            <w:gridSpan w:val="2"/>
            <w:vMerge w:val="restart"/>
          </w:tcPr>
          <w:p w:rsidR="00532D6C" w:rsidRPr="00E821C2" w:rsidRDefault="00532D6C" w:rsidP="00876F0E">
            <w:pPr>
              <w:rPr>
                <w:b/>
              </w:rPr>
            </w:pPr>
          </w:p>
          <w:p w:rsidR="00532D6C" w:rsidRPr="00E821C2" w:rsidRDefault="00532D6C" w:rsidP="00876F0E">
            <w:pPr>
              <w:rPr>
                <w:b/>
              </w:rPr>
            </w:pPr>
            <w:r w:rsidRPr="00E821C2">
              <w:rPr>
                <w:b/>
                <w:sz w:val="28"/>
                <w:szCs w:val="28"/>
              </w:rPr>
              <w:t>KAZANIMLAR</w:t>
            </w:r>
          </w:p>
        </w:tc>
        <w:tc>
          <w:tcPr>
            <w:tcW w:w="2598" w:type="dxa"/>
            <w:vMerge w:val="restart"/>
            <w:vAlign w:val="center"/>
          </w:tcPr>
          <w:p w:rsidR="00532D6C" w:rsidRPr="00E821C2" w:rsidRDefault="00532D6C" w:rsidP="00876F0E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ATATÜRKÇÜLÜK, DİĞER DERSLER VE ARA DİSİPLİNLERLE İLİŞKİLENDİRME</w:t>
            </w:r>
          </w:p>
        </w:tc>
        <w:tc>
          <w:tcPr>
            <w:tcW w:w="2397" w:type="dxa"/>
            <w:vMerge w:val="restart"/>
            <w:vAlign w:val="center"/>
          </w:tcPr>
          <w:p w:rsidR="00532D6C" w:rsidRPr="00E821C2" w:rsidRDefault="00532D6C" w:rsidP="00876F0E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532D6C" w:rsidTr="00876F0E">
        <w:trPr>
          <w:cantSplit/>
          <w:trHeight w:val="711"/>
          <w:jc w:val="center"/>
        </w:trPr>
        <w:tc>
          <w:tcPr>
            <w:tcW w:w="354" w:type="dxa"/>
            <w:textDirection w:val="btLr"/>
          </w:tcPr>
          <w:p w:rsidR="00532D6C" w:rsidRPr="00E821C2" w:rsidRDefault="00532D6C" w:rsidP="00876F0E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355" w:type="dxa"/>
            <w:textDirection w:val="btLr"/>
          </w:tcPr>
          <w:p w:rsidR="00532D6C" w:rsidRPr="00E821C2" w:rsidRDefault="00532D6C" w:rsidP="00876F0E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356" w:type="dxa"/>
            <w:textDirection w:val="btLr"/>
          </w:tcPr>
          <w:p w:rsidR="00532D6C" w:rsidRPr="00E821C2" w:rsidRDefault="00532D6C" w:rsidP="00876F0E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533" w:type="dxa"/>
            <w:vMerge/>
          </w:tcPr>
          <w:p w:rsidR="00532D6C" w:rsidRDefault="00532D6C" w:rsidP="00876F0E"/>
        </w:tc>
        <w:tc>
          <w:tcPr>
            <w:tcW w:w="1717" w:type="dxa"/>
            <w:vMerge/>
          </w:tcPr>
          <w:p w:rsidR="00532D6C" w:rsidRPr="00DA6703" w:rsidRDefault="00532D6C" w:rsidP="00876F0E"/>
        </w:tc>
        <w:tc>
          <w:tcPr>
            <w:tcW w:w="1664" w:type="dxa"/>
            <w:vMerge/>
          </w:tcPr>
          <w:p w:rsidR="00532D6C" w:rsidRDefault="00532D6C" w:rsidP="00876F0E"/>
        </w:tc>
        <w:tc>
          <w:tcPr>
            <w:tcW w:w="4796" w:type="dxa"/>
            <w:gridSpan w:val="2"/>
            <w:vMerge/>
          </w:tcPr>
          <w:p w:rsidR="00532D6C" w:rsidRDefault="00532D6C" w:rsidP="00876F0E"/>
        </w:tc>
        <w:tc>
          <w:tcPr>
            <w:tcW w:w="2598" w:type="dxa"/>
            <w:vMerge/>
          </w:tcPr>
          <w:p w:rsidR="00532D6C" w:rsidRDefault="00532D6C" w:rsidP="00876F0E"/>
        </w:tc>
        <w:tc>
          <w:tcPr>
            <w:tcW w:w="2397" w:type="dxa"/>
            <w:vMerge/>
          </w:tcPr>
          <w:p w:rsidR="00532D6C" w:rsidRDefault="00532D6C" w:rsidP="00876F0E"/>
        </w:tc>
      </w:tr>
      <w:tr w:rsidR="00532D6C" w:rsidTr="00876F0E">
        <w:trPr>
          <w:trHeight w:val="509"/>
          <w:jc w:val="center"/>
        </w:trPr>
        <w:tc>
          <w:tcPr>
            <w:tcW w:w="354" w:type="dxa"/>
            <w:vMerge w:val="restart"/>
            <w:textDirection w:val="btLr"/>
          </w:tcPr>
          <w:p w:rsidR="00532D6C" w:rsidRPr="005C1258" w:rsidRDefault="00532D6C" w:rsidP="00876F0E">
            <w:pPr>
              <w:ind w:left="113" w:right="113"/>
            </w:pPr>
            <w:r>
              <w:t xml:space="preserve">                                       21-25 EKİM   </w:t>
            </w: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Default="00532D6C" w:rsidP="00876F0E">
            <w:pPr>
              <w:ind w:left="113" w:right="113"/>
            </w:pPr>
          </w:p>
          <w:p w:rsidR="00532D6C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</w:tc>
        <w:tc>
          <w:tcPr>
            <w:tcW w:w="355" w:type="dxa"/>
            <w:vMerge w:val="restart"/>
            <w:textDirection w:val="btLr"/>
          </w:tcPr>
          <w:p w:rsidR="00532D6C" w:rsidRPr="005C1258" w:rsidRDefault="00532D6C" w:rsidP="00876F0E">
            <w:pPr>
              <w:ind w:left="113" w:right="113"/>
              <w:jc w:val="center"/>
            </w:pPr>
            <w:r>
              <w:t>5</w:t>
            </w: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Default="00532D6C" w:rsidP="00876F0E">
            <w:pPr>
              <w:ind w:left="113" w:right="113"/>
              <w:jc w:val="center"/>
            </w:pPr>
          </w:p>
          <w:p w:rsidR="00532D6C" w:rsidRPr="00E821C2" w:rsidRDefault="00532D6C" w:rsidP="00876F0E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21C2">
              <w:rPr>
                <w:sz w:val="22"/>
                <w:szCs w:val="22"/>
              </w:rPr>
              <w:t>12</w:t>
            </w:r>
          </w:p>
        </w:tc>
        <w:tc>
          <w:tcPr>
            <w:tcW w:w="356" w:type="dxa"/>
            <w:vMerge w:val="restart"/>
            <w:textDirection w:val="btLr"/>
          </w:tcPr>
          <w:p w:rsidR="00532D6C" w:rsidRDefault="00532D6C" w:rsidP="00876F0E">
            <w:pPr>
              <w:ind w:left="113" w:right="113"/>
              <w:jc w:val="center"/>
            </w:pPr>
            <w:r>
              <w:t>10</w:t>
            </w: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Default="00532D6C" w:rsidP="00876F0E">
            <w:pPr>
              <w:ind w:left="113" w:right="113"/>
              <w:jc w:val="center"/>
            </w:pPr>
          </w:p>
          <w:p w:rsidR="00532D6C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533" w:type="dxa"/>
            <w:vMerge w:val="restart"/>
          </w:tcPr>
          <w:p w:rsidR="00532D6C" w:rsidRDefault="00532D6C" w:rsidP="00876F0E"/>
        </w:tc>
        <w:tc>
          <w:tcPr>
            <w:tcW w:w="1717" w:type="dxa"/>
          </w:tcPr>
          <w:p w:rsidR="00532D6C" w:rsidRDefault="00532D6C" w:rsidP="00876F0E"/>
          <w:p w:rsidR="00532D6C" w:rsidRDefault="00532D6C" w:rsidP="00876F0E"/>
          <w:p w:rsidR="00532D6C" w:rsidRDefault="00532D6C" w:rsidP="00876F0E"/>
        </w:tc>
        <w:tc>
          <w:tcPr>
            <w:tcW w:w="1664" w:type="dxa"/>
            <w:vAlign w:val="center"/>
          </w:tcPr>
          <w:p w:rsidR="00532D6C" w:rsidRPr="00E821C2" w:rsidRDefault="00532D6C" w:rsidP="00876F0E">
            <w:pPr>
              <w:jc w:val="center"/>
              <w:rPr>
                <w:b/>
              </w:rPr>
            </w:pPr>
            <w:r w:rsidRPr="00E821C2">
              <w:rPr>
                <w:b/>
                <w:sz w:val="18"/>
                <w:szCs w:val="18"/>
              </w:rPr>
              <w:t>DİNLEME</w:t>
            </w:r>
          </w:p>
        </w:tc>
        <w:tc>
          <w:tcPr>
            <w:tcW w:w="4796" w:type="dxa"/>
            <w:gridSpan w:val="2"/>
            <w:vAlign w:val="center"/>
          </w:tcPr>
          <w:p w:rsidR="00532D6C" w:rsidRPr="00E821C2" w:rsidRDefault="00532D6C" w:rsidP="00876F0E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1- Dinleme Kurallarını Uygulama:</w:t>
            </w:r>
            <w:r w:rsidRPr="00E821C2">
              <w:rPr>
                <w:sz w:val="18"/>
                <w:szCs w:val="18"/>
              </w:rPr>
              <w:t xml:space="preserve"> 1, 2, 3</w:t>
            </w:r>
          </w:p>
          <w:p w:rsidR="00532D6C" w:rsidRPr="00E821C2" w:rsidRDefault="00532D6C" w:rsidP="00876F0E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2- Dinlediğini Anlama:</w:t>
            </w:r>
            <w:r w:rsidRPr="00E821C2">
              <w:rPr>
                <w:sz w:val="18"/>
                <w:szCs w:val="18"/>
              </w:rPr>
              <w:t xml:space="preserve"> 1, 2, 3, 4, 10, 12, 13, 15, 16, 17</w:t>
            </w:r>
          </w:p>
          <w:p w:rsidR="00532D6C" w:rsidRPr="00B32E88" w:rsidRDefault="00532D6C" w:rsidP="00876F0E">
            <w:pPr>
              <w:tabs>
                <w:tab w:val="left" w:pos="324"/>
              </w:tabs>
              <w:ind w:left="324" w:hanging="324"/>
            </w:pPr>
            <w:r w:rsidRPr="00E821C2">
              <w:rPr>
                <w:b/>
                <w:sz w:val="18"/>
                <w:szCs w:val="18"/>
              </w:rPr>
              <w:t>3- Tür, Yöntem ve Tekniklere Uygun Dinleme:</w:t>
            </w:r>
            <w:r w:rsidRPr="00E821C2">
              <w:rPr>
                <w:sz w:val="18"/>
                <w:szCs w:val="18"/>
              </w:rPr>
              <w:t xml:space="preserve"> 1</w:t>
            </w:r>
          </w:p>
        </w:tc>
        <w:tc>
          <w:tcPr>
            <w:tcW w:w="2598" w:type="dxa"/>
            <w:vMerge w:val="restart"/>
          </w:tcPr>
          <w:p w:rsidR="00532D6C" w:rsidRPr="00E821C2" w:rsidRDefault="00532D6C" w:rsidP="00876F0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821C2">
              <w:rPr>
                <w:b/>
                <w:bCs/>
                <w:sz w:val="20"/>
                <w:szCs w:val="20"/>
                <w:u w:val="single"/>
              </w:rPr>
              <w:t>Hayat Bilgisi</w:t>
            </w:r>
          </w:p>
          <w:p w:rsidR="00532D6C" w:rsidRPr="00E821C2" w:rsidRDefault="00532D6C" w:rsidP="00876F0E">
            <w:pPr>
              <w:jc w:val="center"/>
              <w:rPr>
                <w:b/>
                <w:bCs/>
                <w:sz w:val="20"/>
                <w:szCs w:val="20"/>
              </w:rPr>
            </w:pPr>
            <w:r w:rsidRPr="00E821C2">
              <w:rPr>
                <w:b/>
                <w:bCs/>
                <w:sz w:val="20"/>
                <w:szCs w:val="20"/>
              </w:rPr>
              <w:t xml:space="preserve">“Okul Heyecanım” </w:t>
            </w:r>
          </w:p>
          <w:p w:rsidR="00532D6C" w:rsidRDefault="00532D6C" w:rsidP="00876F0E">
            <w:r w:rsidRPr="00E821C2">
              <w:rPr>
                <w:b/>
                <w:bCs/>
                <w:sz w:val="20"/>
                <w:szCs w:val="20"/>
              </w:rPr>
              <w:t xml:space="preserve">               (</w:t>
            </w:r>
            <w:r w:rsidRPr="00E821C2">
              <w:rPr>
                <w:b/>
                <w:sz w:val="20"/>
                <w:szCs w:val="20"/>
              </w:rPr>
              <w:t>A. 1. 17)</w:t>
            </w:r>
          </w:p>
        </w:tc>
        <w:tc>
          <w:tcPr>
            <w:tcW w:w="2397" w:type="dxa"/>
            <w:vMerge w:val="restart"/>
          </w:tcPr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 Becerisi Değerlendirme Ölçeği</w:t>
            </w:r>
          </w:p>
          <w:p w:rsidR="00532D6C" w:rsidRDefault="00532D6C" w:rsidP="00876F0E"/>
        </w:tc>
      </w:tr>
      <w:tr w:rsidR="00532D6C" w:rsidTr="00876F0E">
        <w:trPr>
          <w:trHeight w:val="203"/>
          <w:jc w:val="center"/>
        </w:trPr>
        <w:tc>
          <w:tcPr>
            <w:tcW w:w="354" w:type="dxa"/>
            <w:vMerge/>
          </w:tcPr>
          <w:p w:rsidR="00532D6C" w:rsidRDefault="00532D6C" w:rsidP="00876F0E"/>
        </w:tc>
        <w:tc>
          <w:tcPr>
            <w:tcW w:w="355" w:type="dxa"/>
            <w:vMerge/>
          </w:tcPr>
          <w:p w:rsidR="00532D6C" w:rsidRDefault="00532D6C" w:rsidP="00876F0E"/>
        </w:tc>
        <w:tc>
          <w:tcPr>
            <w:tcW w:w="356" w:type="dxa"/>
            <w:vMerge/>
          </w:tcPr>
          <w:p w:rsidR="00532D6C" w:rsidRDefault="00532D6C" w:rsidP="00876F0E"/>
        </w:tc>
        <w:tc>
          <w:tcPr>
            <w:tcW w:w="533" w:type="dxa"/>
            <w:vMerge/>
          </w:tcPr>
          <w:p w:rsidR="00532D6C" w:rsidRDefault="00532D6C" w:rsidP="00876F0E"/>
        </w:tc>
        <w:tc>
          <w:tcPr>
            <w:tcW w:w="3381" w:type="dxa"/>
            <w:gridSpan w:val="2"/>
          </w:tcPr>
          <w:p w:rsidR="00532D6C" w:rsidRPr="00E821C2" w:rsidRDefault="00532D6C" w:rsidP="00876F0E">
            <w:pPr>
              <w:rPr>
                <w:b/>
                <w:bCs/>
              </w:rPr>
            </w:pPr>
            <w:r w:rsidRPr="00E821C2">
              <w:rPr>
                <w:b/>
                <w:bCs/>
              </w:rPr>
              <w:t>KAVRATILACAK SESLER</w:t>
            </w:r>
          </w:p>
        </w:tc>
        <w:tc>
          <w:tcPr>
            <w:tcW w:w="4796" w:type="dxa"/>
            <w:gridSpan w:val="2"/>
          </w:tcPr>
          <w:p w:rsidR="00532D6C" w:rsidRPr="00366234" w:rsidRDefault="00532D6C" w:rsidP="00876F0E">
            <w:r w:rsidRPr="00E821C2">
              <w:rPr>
                <w:b/>
                <w:bCs/>
              </w:rPr>
              <w:t>İLK OKUMA YAZMA KAZANIMLARI</w:t>
            </w:r>
          </w:p>
        </w:tc>
        <w:tc>
          <w:tcPr>
            <w:tcW w:w="2598" w:type="dxa"/>
            <w:vMerge/>
          </w:tcPr>
          <w:p w:rsidR="00532D6C" w:rsidRDefault="00532D6C" w:rsidP="00876F0E"/>
        </w:tc>
        <w:tc>
          <w:tcPr>
            <w:tcW w:w="2397" w:type="dxa"/>
            <w:vMerge/>
          </w:tcPr>
          <w:p w:rsidR="00532D6C" w:rsidRDefault="00532D6C" w:rsidP="00876F0E"/>
        </w:tc>
      </w:tr>
      <w:tr w:rsidR="00532D6C" w:rsidTr="00876F0E">
        <w:trPr>
          <w:trHeight w:val="5197"/>
          <w:jc w:val="center"/>
        </w:trPr>
        <w:tc>
          <w:tcPr>
            <w:tcW w:w="354" w:type="dxa"/>
            <w:vMerge/>
          </w:tcPr>
          <w:p w:rsidR="00532D6C" w:rsidRDefault="00532D6C" w:rsidP="00876F0E"/>
        </w:tc>
        <w:tc>
          <w:tcPr>
            <w:tcW w:w="355" w:type="dxa"/>
            <w:vMerge/>
          </w:tcPr>
          <w:p w:rsidR="00532D6C" w:rsidRDefault="00532D6C" w:rsidP="00876F0E"/>
        </w:tc>
        <w:tc>
          <w:tcPr>
            <w:tcW w:w="356" w:type="dxa"/>
            <w:vMerge/>
          </w:tcPr>
          <w:p w:rsidR="00532D6C" w:rsidRDefault="00532D6C" w:rsidP="00876F0E"/>
        </w:tc>
        <w:tc>
          <w:tcPr>
            <w:tcW w:w="533" w:type="dxa"/>
            <w:vMerge/>
          </w:tcPr>
          <w:p w:rsidR="00532D6C" w:rsidRDefault="00532D6C" w:rsidP="00876F0E"/>
        </w:tc>
        <w:tc>
          <w:tcPr>
            <w:tcW w:w="3381" w:type="dxa"/>
            <w:gridSpan w:val="2"/>
          </w:tcPr>
          <w:p w:rsidR="00532D6C" w:rsidRDefault="00532D6C" w:rsidP="00876F0E"/>
          <w:p w:rsidR="00532D6C" w:rsidRPr="00E821C2" w:rsidRDefault="00532D6C" w:rsidP="00876F0E">
            <w:pPr>
              <w:rPr>
                <w:rFonts w:ascii="Hand writing Mutlu" w:hAnsi="Hand writing Mutlu"/>
                <w:sz w:val="32"/>
                <w:szCs w:val="32"/>
              </w:rPr>
            </w:pPr>
            <w:r w:rsidRPr="00E821C2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Pr="00885043">
              <w:rPr>
                <w:rFonts w:ascii="Hand writing Mutlu" w:hAnsi="Hand writing Mutlu" w:cs="Alfabe"/>
                <w:sz w:val="32"/>
                <w:szCs w:val="32"/>
              </w:rPr>
              <w:t>L l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>L SESİ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Hissetme ve Tanıma Çalışması sırasında ‘’El Ele El Ele Verin Çocuklar’’ şarkısı kullanılır.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Ayırt Etme Çalışması sırasında öğrencilere sesin içeren ve içermeyen varlıkların resimleri (zil, kitap, limon) gösterilir ve öğrencilerin sesi ayırt etmesi sağlanır.</w:t>
            </w:r>
          </w:p>
        </w:tc>
        <w:tc>
          <w:tcPr>
            <w:tcW w:w="2065" w:type="dxa"/>
          </w:tcPr>
          <w:p w:rsidR="00532D6C" w:rsidRDefault="00532D6C" w:rsidP="00876F0E"/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b/>
                <w:bCs/>
                <w:sz w:val="18"/>
                <w:szCs w:val="18"/>
              </w:rPr>
              <w:t>HAZIRLIK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Dinlemek için hazırlık yapar.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Yazmak için hazırlık yapar.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Okumak için hazırlık yapar.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b/>
                <w:bCs/>
                <w:sz w:val="18"/>
                <w:szCs w:val="18"/>
              </w:rPr>
              <w:t>SESİ HİSSETME VE TANIMA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sesleri ayırt eder.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seslerle harfleri eşleştirir.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Dikkatini dinlediğine yoğunlaştırır.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Resim ve fotoğrafları yorumlar.</w:t>
            </w:r>
          </w:p>
          <w:p w:rsidR="00532D6C" w:rsidRPr="00E821C2" w:rsidRDefault="00532D6C" w:rsidP="00876F0E">
            <w:pPr>
              <w:rPr>
                <w:b/>
                <w:bCs/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b/>
                <w:bCs/>
                <w:sz w:val="18"/>
                <w:szCs w:val="18"/>
              </w:rPr>
              <w:t>SESİ / HARFİ OKUMA VE YAZMA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Yankılayıcı okur.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Rehber yardımıyla okur.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Bitişik eğik yazı harflerini kurallarına </w:t>
            </w:r>
          </w:p>
          <w:p w:rsidR="00532D6C" w:rsidRDefault="00532D6C" w:rsidP="00876F0E">
            <w:r w:rsidRPr="00E821C2">
              <w:rPr>
                <w:sz w:val="18"/>
                <w:szCs w:val="18"/>
              </w:rPr>
              <w:t>uygun yazar.</w:t>
            </w:r>
          </w:p>
        </w:tc>
        <w:tc>
          <w:tcPr>
            <w:tcW w:w="2731" w:type="dxa"/>
          </w:tcPr>
          <w:p w:rsidR="00532D6C" w:rsidRDefault="00532D6C" w:rsidP="00876F0E"/>
        </w:tc>
        <w:tc>
          <w:tcPr>
            <w:tcW w:w="2598" w:type="dxa"/>
            <w:vMerge/>
          </w:tcPr>
          <w:p w:rsidR="00532D6C" w:rsidRDefault="00532D6C" w:rsidP="00876F0E"/>
        </w:tc>
        <w:tc>
          <w:tcPr>
            <w:tcW w:w="2397" w:type="dxa"/>
            <w:vMerge/>
          </w:tcPr>
          <w:p w:rsidR="00532D6C" w:rsidRDefault="00532D6C" w:rsidP="00876F0E"/>
        </w:tc>
      </w:tr>
      <w:tr w:rsidR="00532D6C" w:rsidTr="00876F0E">
        <w:trPr>
          <w:trHeight w:val="526"/>
          <w:jc w:val="center"/>
        </w:trPr>
        <w:tc>
          <w:tcPr>
            <w:tcW w:w="14770" w:type="dxa"/>
            <w:gridSpan w:val="10"/>
          </w:tcPr>
          <w:p w:rsidR="00532D6C" w:rsidRPr="00E821C2" w:rsidRDefault="00532D6C" w:rsidP="00876F0E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</w:tc>
      </w:tr>
    </w:tbl>
    <w:p w:rsidR="00532D6C" w:rsidRDefault="00532D6C" w:rsidP="00DC4881"/>
    <w:p w:rsidR="00532D6C" w:rsidRDefault="00532D6C" w:rsidP="00DC4881"/>
    <w:p w:rsidR="00532D6C" w:rsidRDefault="00532D6C" w:rsidP="00DC4881"/>
    <w:p w:rsidR="00532D6C" w:rsidRDefault="00532D6C"/>
    <w:tbl>
      <w:tblPr>
        <w:tblW w:w="1477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"/>
        <w:gridCol w:w="355"/>
        <w:gridCol w:w="356"/>
        <w:gridCol w:w="533"/>
        <w:gridCol w:w="1717"/>
        <w:gridCol w:w="1664"/>
        <w:gridCol w:w="2245"/>
        <w:gridCol w:w="2551"/>
        <w:gridCol w:w="2598"/>
        <w:gridCol w:w="2397"/>
      </w:tblGrid>
      <w:tr w:rsidR="00532D6C" w:rsidTr="00E821C2">
        <w:trPr>
          <w:trHeight w:val="203"/>
          <w:jc w:val="center"/>
        </w:trPr>
        <w:tc>
          <w:tcPr>
            <w:tcW w:w="14770" w:type="dxa"/>
            <w:gridSpan w:val="10"/>
          </w:tcPr>
          <w:p w:rsidR="00532D6C" w:rsidRPr="00E821C2" w:rsidRDefault="00532D6C" w:rsidP="00E821C2">
            <w:pPr>
              <w:jc w:val="center"/>
              <w:rPr>
                <w:b/>
                <w:sz w:val="20"/>
                <w:szCs w:val="20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Tr="00E821C2">
        <w:trPr>
          <w:trHeight w:val="467"/>
          <w:jc w:val="center"/>
        </w:trPr>
        <w:tc>
          <w:tcPr>
            <w:tcW w:w="1065" w:type="dxa"/>
            <w:gridSpan w:val="3"/>
          </w:tcPr>
          <w:p w:rsidR="00532D6C" w:rsidRPr="00E821C2" w:rsidRDefault="00532D6C" w:rsidP="00F363E5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33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2"/>
                <w:szCs w:val="22"/>
              </w:rPr>
            </w:pPr>
            <w:r w:rsidRPr="00E821C2">
              <w:rPr>
                <w:b/>
                <w:sz w:val="22"/>
                <w:szCs w:val="22"/>
              </w:rPr>
              <w:t>TEMA</w:t>
            </w:r>
          </w:p>
        </w:tc>
        <w:tc>
          <w:tcPr>
            <w:tcW w:w="1717" w:type="dxa"/>
            <w:vMerge w:val="restart"/>
          </w:tcPr>
          <w:p w:rsidR="00532D6C" w:rsidRPr="00E821C2" w:rsidRDefault="00532D6C" w:rsidP="00F363E5">
            <w:pPr>
              <w:rPr>
                <w:b/>
                <w:sz w:val="28"/>
                <w:szCs w:val="28"/>
              </w:rPr>
            </w:pPr>
          </w:p>
          <w:p w:rsidR="00532D6C" w:rsidRPr="00E821C2" w:rsidRDefault="00532D6C" w:rsidP="00F363E5">
            <w:pPr>
              <w:rPr>
                <w:b/>
                <w:sz w:val="28"/>
                <w:szCs w:val="28"/>
              </w:rPr>
            </w:pPr>
            <w:r w:rsidRPr="00E821C2">
              <w:rPr>
                <w:b/>
                <w:sz w:val="28"/>
                <w:szCs w:val="28"/>
              </w:rPr>
              <w:t>METİN</w:t>
            </w:r>
          </w:p>
          <w:p w:rsidR="00532D6C" w:rsidRPr="00E821C2" w:rsidRDefault="00532D6C" w:rsidP="00F363E5">
            <w:pPr>
              <w:rPr>
                <w:b/>
              </w:rPr>
            </w:pPr>
          </w:p>
          <w:p w:rsidR="00532D6C" w:rsidRPr="00E821C2" w:rsidRDefault="00532D6C" w:rsidP="00F363E5">
            <w:pPr>
              <w:rPr>
                <w:b/>
                <w:sz w:val="20"/>
                <w:szCs w:val="20"/>
              </w:rPr>
            </w:pPr>
          </w:p>
          <w:p w:rsidR="00532D6C" w:rsidRPr="00E821C2" w:rsidRDefault="00532D6C" w:rsidP="00F363E5">
            <w:pPr>
              <w:rPr>
                <w:b/>
                <w:sz w:val="10"/>
                <w:szCs w:val="10"/>
              </w:rPr>
            </w:pPr>
          </w:p>
          <w:p w:rsidR="00532D6C" w:rsidRPr="00E821C2" w:rsidRDefault="00532D6C" w:rsidP="00F363E5">
            <w:pPr>
              <w:rPr>
                <w:b/>
                <w:sz w:val="16"/>
                <w:szCs w:val="16"/>
              </w:rPr>
            </w:pPr>
          </w:p>
        </w:tc>
        <w:tc>
          <w:tcPr>
            <w:tcW w:w="1664" w:type="dxa"/>
            <w:vMerge w:val="restart"/>
          </w:tcPr>
          <w:p w:rsidR="00532D6C" w:rsidRPr="00E821C2" w:rsidRDefault="00532D6C" w:rsidP="00F363E5">
            <w:pPr>
              <w:rPr>
                <w:b/>
              </w:rPr>
            </w:pPr>
          </w:p>
          <w:p w:rsidR="00532D6C" w:rsidRPr="00E821C2" w:rsidRDefault="00532D6C" w:rsidP="00F363E5">
            <w:pPr>
              <w:rPr>
                <w:b/>
              </w:rPr>
            </w:pPr>
            <w:r w:rsidRPr="00E821C2">
              <w:rPr>
                <w:b/>
              </w:rPr>
              <w:t xml:space="preserve">ÖĞRENME </w:t>
            </w:r>
          </w:p>
          <w:p w:rsidR="00532D6C" w:rsidRPr="00E821C2" w:rsidRDefault="00532D6C" w:rsidP="00F363E5">
            <w:pPr>
              <w:rPr>
                <w:b/>
              </w:rPr>
            </w:pPr>
            <w:r w:rsidRPr="00E821C2">
              <w:rPr>
                <w:b/>
              </w:rPr>
              <w:t>ALANI</w:t>
            </w:r>
          </w:p>
        </w:tc>
        <w:tc>
          <w:tcPr>
            <w:tcW w:w="4796" w:type="dxa"/>
            <w:gridSpan w:val="2"/>
            <w:vMerge w:val="restart"/>
          </w:tcPr>
          <w:p w:rsidR="00532D6C" w:rsidRPr="00E821C2" w:rsidRDefault="00532D6C" w:rsidP="00F363E5">
            <w:pPr>
              <w:rPr>
                <w:b/>
              </w:rPr>
            </w:pPr>
          </w:p>
          <w:p w:rsidR="00532D6C" w:rsidRPr="00E821C2" w:rsidRDefault="00532D6C" w:rsidP="00F363E5">
            <w:pPr>
              <w:rPr>
                <w:b/>
              </w:rPr>
            </w:pPr>
            <w:r w:rsidRPr="00E821C2">
              <w:rPr>
                <w:b/>
                <w:sz w:val="28"/>
                <w:szCs w:val="28"/>
              </w:rPr>
              <w:t>KAZANIMLAR</w:t>
            </w:r>
          </w:p>
        </w:tc>
        <w:tc>
          <w:tcPr>
            <w:tcW w:w="2598" w:type="dxa"/>
            <w:vMerge w:val="restart"/>
            <w:vAlign w:val="center"/>
          </w:tcPr>
          <w:p w:rsidR="00532D6C" w:rsidRPr="00E821C2" w:rsidRDefault="00532D6C" w:rsidP="00F363E5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ATATÜRKÇÜLÜK, DİĞER DERSLER VE ARA DİSİPLİNLERLE İLİŞKİLENDİRME</w:t>
            </w:r>
          </w:p>
        </w:tc>
        <w:tc>
          <w:tcPr>
            <w:tcW w:w="2397" w:type="dxa"/>
            <w:vMerge w:val="restart"/>
            <w:vAlign w:val="center"/>
          </w:tcPr>
          <w:p w:rsidR="00532D6C" w:rsidRPr="00E821C2" w:rsidRDefault="00532D6C" w:rsidP="00F363E5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532D6C" w:rsidTr="00E821C2">
        <w:trPr>
          <w:cantSplit/>
          <w:trHeight w:val="711"/>
          <w:jc w:val="center"/>
        </w:trPr>
        <w:tc>
          <w:tcPr>
            <w:tcW w:w="354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355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356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533" w:type="dxa"/>
            <w:vMerge/>
          </w:tcPr>
          <w:p w:rsidR="00532D6C" w:rsidRDefault="00532D6C" w:rsidP="00F363E5"/>
        </w:tc>
        <w:tc>
          <w:tcPr>
            <w:tcW w:w="1717" w:type="dxa"/>
            <w:vMerge/>
          </w:tcPr>
          <w:p w:rsidR="00532D6C" w:rsidRPr="00DA6703" w:rsidRDefault="00532D6C" w:rsidP="00F363E5"/>
        </w:tc>
        <w:tc>
          <w:tcPr>
            <w:tcW w:w="1664" w:type="dxa"/>
            <w:vMerge/>
          </w:tcPr>
          <w:p w:rsidR="00532D6C" w:rsidRDefault="00532D6C" w:rsidP="00F363E5"/>
        </w:tc>
        <w:tc>
          <w:tcPr>
            <w:tcW w:w="4796" w:type="dxa"/>
            <w:gridSpan w:val="2"/>
            <w:vMerge/>
          </w:tcPr>
          <w:p w:rsidR="00532D6C" w:rsidRDefault="00532D6C" w:rsidP="00F363E5"/>
        </w:tc>
        <w:tc>
          <w:tcPr>
            <w:tcW w:w="2598" w:type="dxa"/>
            <w:vMerge/>
          </w:tcPr>
          <w:p w:rsidR="00532D6C" w:rsidRDefault="00532D6C" w:rsidP="00F363E5"/>
        </w:tc>
        <w:tc>
          <w:tcPr>
            <w:tcW w:w="2397" w:type="dxa"/>
            <w:vMerge/>
          </w:tcPr>
          <w:p w:rsidR="00532D6C" w:rsidRDefault="00532D6C" w:rsidP="00F363E5"/>
        </w:tc>
      </w:tr>
      <w:tr w:rsidR="00532D6C" w:rsidTr="00E821C2">
        <w:trPr>
          <w:trHeight w:val="509"/>
          <w:jc w:val="center"/>
        </w:trPr>
        <w:tc>
          <w:tcPr>
            <w:tcW w:w="354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</w:pPr>
            <w:r>
              <w:t xml:space="preserve">                                      28 EKİM    1 KASIM</w:t>
            </w: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</w:tc>
        <w:tc>
          <w:tcPr>
            <w:tcW w:w="355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  <w:jc w:val="center"/>
            </w:pPr>
            <w:r>
              <w:t>6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E821C2" w:rsidRDefault="00532D6C" w:rsidP="00E821C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21C2">
              <w:rPr>
                <w:sz w:val="22"/>
                <w:szCs w:val="22"/>
              </w:rPr>
              <w:t>12</w:t>
            </w:r>
          </w:p>
        </w:tc>
        <w:tc>
          <w:tcPr>
            <w:tcW w:w="356" w:type="dxa"/>
            <w:vMerge w:val="restart"/>
            <w:textDirection w:val="btLr"/>
          </w:tcPr>
          <w:p w:rsidR="00532D6C" w:rsidRDefault="00532D6C" w:rsidP="00E821C2">
            <w:pPr>
              <w:ind w:left="113" w:right="113"/>
              <w:jc w:val="center"/>
            </w:pPr>
            <w:r>
              <w:t>6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533" w:type="dxa"/>
            <w:vMerge w:val="restart"/>
          </w:tcPr>
          <w:p w:rsidR="00532D6C" w:rsidRDefault="00532D6C" w:rsidP="00F363E5"/>
        </w:tc>
        <w:tc>
          <w:tcPr>
            <w:tcW w:w="1717" w:type="dxa"/>
          </w:tcPr>
          <w:p w:rsidR="00532D6C" w:rsidRDefault="00532D6C" w:rsidP="00F363E5"/>
          <w:p w:rsidR="00532D6C" w:rsidRDefault="00532D6C" w:rsidP="00F363E5"/>
          <w:p w:rsidR="00532D6C" w:rsidRDefault="00532D6C" w:rsidP="00F363E5"/>
        </w:tc>
        <w:tc>
          <w:tcPr>
            <w:tcW w:w="1664" w:type="dxa"/>
            <w:vAlign w:val="center"/>
          </w:tcPr>
          <w:p w:rsidR="00532D6C" w:rsidRPr="00E821C2" w:rsidRDefault="00532D6C" w:rsidP="00E821C2">
            <w:pPr>
              <w:jc w:val="center"/>
              <w:rPr>
                <w:b/>
              </w:rPr>
            </w:pPr>
            <w:r w:rsidRPr="00E821C2">
              <w:rPr>
                <w:b/>
                <w:sz w:val="18"/>
                <w:szCs w:val="18"/>
              </w:rPr>
              <w:t>DİNLEME</w:t>
            </w:r>
          </w:p>
        </w:tc>
        <w:tc>
          <w:tcPr>
            <w:tcW w:w="4796" w:type="dxa"/>
            <w:gridSpan w:val="2"/>
            <w:vAlign w:val="center"/>
          </w:tcPr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1- Dinleme Kurallarını Uygulama:</w:t>
            </w:r>
            <w:r w:rsidRPr="00E821C2">
              <w:rPr>
                <w:sz w:val="18"/>
                <w:szCs w:val="18"/>
              </w:rPr>
              <w:t xml:space="preserve"> 1, 2, 3</w:t>
            </w:r>
          </w:p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2- Dinlediğini Anlama:</w:t>
            </w:r>
            <w:r w:rsidRPr="00E821C2">
              <w:rPr>
                <w:sz w:val="18"/>
                <w:szCs w:val="18"/>
              </w:rPr>
              <w:t xml:space="preserve"> 1, 2, 3, 4, 10, 12, 13, 15, 16, 17</w:t>
            </w:r>
          </w:p>
          <w:p w:rsidR="00532D6C" w:rsidRPr="00B32E88" w:rsidRDefault="00532D6C" w:rsidP="00E821C2">
            <w:pPr>
              <w:tabs>
                <w:tab w:val="left" w:pos="324"/>
              </w:tabs>
              <w:ind w:left="324" w:hanging="324"/>
            </w:pPr>
            <w:r w:rsidRPr="00E821C2">
              <w:rPr>
                <w:b/>
                <w:sz w:val="18"/>
                <w:szCs w:val="18"/>
              </w:rPr>
              <w:t xml:space="preserve">3- Tür, Yöntem ve Tekniklere Uygun Dinleme: </w:t>
            </w:r>
            <w:r w:rsidRPr="00E821C2">
              <w:rPr>
                <w:sz w:val="18"/>
                <w:szCs w:val="18"/>
              </w:rPr>
              <w:t>1</w:t>
            </w:r>
          </w:p>
        </w:tc>
        <w:tc>
          <w:tcPr>
            <w:tcW w:w="2598" w:type="dxa"/>
            <w:vMerge w:val="restart"/>
          </w:tcPr>
          <w:p w:rsidR="00532D6C" w:rsidRPr="00E821C2" w:rsidRDefault="00532D6C" w:rsidP="00E821C2">
            <w:pPr>
              <w:jc w:val="center"/>
              <w:rPr>
                <w:rFonts w:eastAsia="MS Mincho"/>
                <w:b/>
                <w:sz w:val="20"/>
                <w:szCs w:val="20"/>
                <w:u w:val="single"/>
              </w:rPr>
            </w:pPr>
            <w:r w:rsidRPr="00E821C2">
              <w:rPr>
                <w:rFonts w:eastAsia="MS Mincho"/>
                <w:b/>
                <w:sz w:val="20"/>
                <w:szCs w:val="20"/>
                <w:u w:val="single"/>
              </w:rPr>
              <w:t>ATATÜRKÇÜLÜK</w:t>
            </w:r>
          </w:p>
          <w:p w:rsidR="00532D6C" w:rsidRPr="00E821C2" w:rsidRDefault="00532D6C" w:rsidP="00F363E5">
            <w:pPr>
              <w:rPr>
                <w:rFonts w:eastAsia="MS Mincho"/>
                <w:b/>
                <w:sz w:val="20"/>
                <w:szCs w:val="20"/>
              </w:rPr>
            </w:pPr>
          </w:p>
          <w:p w:rsidR="00532D6C" w:rsidRPr="00E821C2" w:rsidRDefault="00532D6C" w:rsidP="00F363E5">
            <w:pPr>
              <w:rPr>
                <w:rFonts w:eastAsia="MS Mincho"/>
                <w:b/>
                <w:sz w:val="20"/>
                <w:szCs w:val="20"/>
              </w:rPr>
            </w:pPr>
            <w:r w:rsidRPr="00E821C2">
              <w:rPr>
                <w:rFonts w:eastAsia="MS Mincho"/>
                <w:b/>
                <w:sz w:val="20"/>
                <w:szCs w:val="20"/>
              </w:rPr>
              <w:t>1.ATATÜRK’ÜN HAYATI ve ESERLERİ</w:t>
            </w:r>
          </w:p>
          <w:p w:rsidR="00532D6C" w:rsidRPr="00E821C2" w:rsidRDefault="00532D6C" w:rsidP="00E821C2">
            <w:pPr>
              <w:tabs>
                <w:tab w:val="left" w:pos="153"/>
              </w:tabs>
              <w:rPr>
                <w:b/>
                <w:bCs/>
                <w:sz w:val="20"/>
                <w:szCs w:val="20"/>
              </w:rPr>
            </w:pPr>
          </w:p>
          <w:p w:rsidR="00532D6C" w:rsidRPr="00E821C2" w:rsidRDefault="00532D6C" w:rsidP="00E821C2">
            <w:pPr>
              <w:tabs>
                <w:tab w:val="left" w:pos="153"/>
              </w:tabs>
              <w:rPr>
                <w:sz w:val="20"/>
                <w:szCs w:val="20"/>
              </w:rPr>
            </w:pPr>
            <w:r w:rsidRPr="00E821C2">
              <w:rPr>
                <w:b/>
                <w:bCs/>
                <w:sz w:val="20"/>
                <w:szCs w:val="20"/>
              </w:rPr>
              <w:t xml:space="preserve">1. </w:t>
            </w:r>
            <w:r w:rsidRPr="00E821C2">
              <w:rPr>
                <w:sz w:val="20"/>
                <w:szCs w:val="20"/>
              </w:rPr>
              <w:t>Atatürk’ün hayatını anlatan kitapları okumaya istek duyar.</w:t>
            </w:r>
          </w:p>
          <w:p w:rsidR="00532D6C" w:rsidRPr="00E821C2" w:rsidRDefault="00532D6C" w:rsidP="00F363E5">
            <w:pPr>
              <w:rPr>
                <w:rFonts w:eastAsia="MS Mincho"/>
                <w:b/>
                <w:sz w:val="20"/>
                <w:szCs w:val="20"/>
              </w:rPr>
            </w:pPr>
          </w:p>
          <w:p w:rsidR="00532D6C" w:rsidRPr="00E821C2" w:rsidRDefault="00532D6C" w:rsidP="00F363E5">
            <w:pPr>
              <w:rPr>
                <w:rFonts w:eastAsia="MS Mincho"/>
                <w:b/>
                <w:sz w:val="20"/>
                <w:szCs w:val="20"/>
              </w:rPr>
            </w:pPr>
            <w:r w:rsidRPr="00E821C2">
              <w:rPr>
                <w:rFonts w:eastAsia="MS Mincho"/>
                <w:b/>
                <w:sz w:val="20"/>
                <w:szCs w:val="20"/>
              </w:rPr>
              <w:t>Konu: Atatürk’ün Hayatı</w:t>
            </w:r>
          </w:p>
          <w:p w:rsidR="00532D6C" w:rsidRPr="00E821C2" w:rsidRDefault="00532D6C" w:rsidP="00F363E5">
            <w:pPr>
              <w:rPr>
                <w:rFonts w:eastAsia="MS Mincho"/>
                <w:b/>
                <w:sz w:val="20"/>
                <w:szCs w:val="20"/>
              </w:rPr>
            </w:pPr>
          </w:p>
          <w:p w:rsidR="00532D6C" w:rsidRDefault="00532D6C" w:rsidP="00F363E5">
            <w:r w:rsidRPr="00E821C2">
              <w:rPr>
                <w:rFonts w:eastAsia="MS Mincho"/>
                <w:b/>
                <w:sz w:val="20"/>
                <w:szCs w:val="20"/>
              </w:rPr>
              <w:t>1.Sınıf:</w:t>
            </w:r>
            <w:r w:rsidRPr="00E821C2">
              <w:rPr>
                <w:rFonts w:eastAsia="MS Mincho"/>
                <w:sz w:val="20"/>
                <w:szCs w:val="20"/>
              </w:rPr>
              <w:t xml:space="preserve"> Atatürk’ün doğum yeri ve doğum tarihi, anne ve babası (ailesi),ölüm tarihi ve yeri.</w:t>
            </w:r>
          </w:p>
        </w:tc>
        <w:tc>
          <w:tcPr>
            <w:tcW w:w="2397" w:type="dxa"/>
            <w:vMerge w:val="restart"/>
          </w:tcPr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</w:p>
          <w:p w:rsidR="00532D6C" w:rsidRDefault="00532D6C" w:rsidP="00F363E5"/>
        </w:tc>
      </w:tr>
      <w:tr w:rsidR="00532D6C" w:rsidTr="00E821C2">
        <w:trPr>
          <w:trHeight w:val="203"/>
          <w:jc w:val="center"/>
        </w:trPr>
        <w:tc>
          <w:tcPr>
            <w:tcW w:w="354" w:type="dxa"/>
            <w:vMerge/>
          </w:tcPr>
          <w:p w:rsidR="00532D6C" w:rsidRDefault="00532D6C" w:rsidP="00F363E5"/>
        </w:tc>
        <w:tc>
          <w:tcPr>
            <w:tcW w:w="355" w:type="dxa"/>
            <w:vMerge/>
          </w:tcPr>
          <w:p w:rsidR="00532D6C" w:rsidRDefault="00532D6C" w:rsidP="00F363E5"/>
        </w:tc>
        <w:tc>
          <w:tcPr>
            <w:tcW w:w="356" w:type="dxa"/>
            <w:vMerge/>
          </w:tcPr>
          <w:p w:rsidR="00532D6C" w:rsidRDefault="00532D6C" w:rsidP="00F363E5"/>
        </w:tc>
        <w:tc>
          <w:tcPr>
            <w:tcW w:w="533" w:type="dxa"/>
            <w:vMerge/>
          </w:tcPr>
          <w:p w:rsidR="00532D6C" w:rsidRDefault="00532D6C" w:rsidP="00F363E5"/>
        </w:tc>
        <w:tc>
          <w:tcPr>
            <w:tcW w:w="3381" w:type="dxa"/>
            <w:gridSpan w:val="2"/>
          </w:tcPr>
          <w:p w:rsidR="00532D6C" w:rsidRPr="00E821C2" w:rsidRDefault="00532D6C" w:rsidP="00F363E5">
            <w:pPr>
              <w:rPr>
                <w:b/>
                <w:bCs/>
              </w:rPr>
            </w:pPr>
            <w:r w:rsidRPr="00E821C2">
              <w:rPr>
                <w:b/>
                <w:bCs/>
              </w:rPr>
              <w:t>KAVRATILACAK SESLER</w:t>
            </w:r>
          </w:p>
        </w:tc>
        <w:tc>
          <w:tcPr>
            <w:tcW w:w="4796" w:type="dxa"/>
            <w:gridSpan w:val="2"/>
          </w:tcPr>
          <w:p w:rsidR="00532D6C" w:rsidRPr="00366234" w:rsidRDefault="00532D6C" w:rsidP="00F363E5">
            <w:r w:rsidRPr="00E821C2">
              <w:rPr>
                <w:b/>
                <w:bCs/>
              </w:rPr>
              <w:t>İLK OKUMA YAZMA KAZANIMLARI</w:t>
            </w:r>
          </w:p>
        </w:tc>
        <w:tc>
          <w:tcPr>
            <w:tcW w:w="2598" w:type="dxa"/>
            <w:vMerge/>
          </w:tcPr>
          <w:p w:rsidR="00532D6C" w:rsidRDefault="00532D6C" w:rsidP="00F363E5"/>
        </w:tc>
        <w:tc>
          <w:tcPr>
            <w:tcW w:w="2397" w:type="dxa"/>
            <w:vMerge/>
          </w:tcPr>
          <w:p w:rsidR="00532D6C" w:rsidRDefault="00532D6C" w:rsidP="00F363E5"/>
        </w:tc>
      </w:tr>
      <w:tr w:rsidR="00532D6C" w:rsidTr="00E821C2">
        <w:trPr>
          <w:trHeight w:val="5197"/>
          <w:jc w:val="center"/>
        </w:trPr>
        <w:tc>
          <w:tcPr>
            <w:tcW w:w="354" w:type="dxa"/>
            <w:vMerge/>
          </w:tcPr>
          <w:p w:rsidR="00532D6C" w:rsidRDefault="00532D6C" w:rsidP="00F363E5"/>
        </w:tc>
        <w:tc>
          <w:tcPr>
            <w:tcW w:w="355" w:type="dxa"/>
            <w:vMerge/>
          </w:tcPr>
          <w:p w:rsidR="00532D6C" w:rsidRDefault="00532D6C" w:rsidP="00F363E5"/>
        </w:tc>
        <w:tc>
          <w:tcPr>
            <w:tcW w:w="356" w:type="dxa"/>
            <w:vMerge/>
          </w:tcPr>
          <w:p w:rsidR="00532D6C" w:rsidRDefault="00532D6C" w:rsidP="00F363E5"/>
        </w:tc>
        <w:tc>
          <w:tcPr>
            <w:tcW w:w="533" w:type="dxa"/>
            <w:vMerge/>
          </w:tcPr>
          <w:p w:rsidR="00532D6C" w:rsidRDefault="00532D6C" w:rsidP="00F363E5"/>
        </w:tc>
        <w:tc>
          <w:tcPr>
            <w:tcW w:w="3381" w:type="dxa"/>
            <w:gridSpan w:val="2"/>
          </w:tcPr>
          <w:p w:rsidR="00532D6C" w:rsidRPr="00E821C2" w:rsidRDefault="00532D6C" w:rsidP="00F363E5">
            <w:pPr>
              <w:rPr>
                <w:rFonts w:ascii="Hand writing Mutlu" w:hAnsi="Hand writing Mutlu"/>
                <w:sz w:val="32"/>
                <w:szCs w:val="32"/>
              </w:rPr>
            </w:pPr>
            <w:r w:rsidRPr="00E821C2">
              <w:rPr>
                <w:rFonts w:ascii="Hand writing Mutlu" w:hAnsi="Hand writing Mutlu"/>
                <w:sz w:val="32"/>
                <w:szCs w:val="32"/>
              </w:rPr>
              <w:t xml:space="preserve">A a      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</w:p>
          <w:p w:rsidR="00532D6C" w:rsidRPr="00E821C2" w:rsidRDefault="00532D6C" w:rsidP="00F363E5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>A SESİ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Sesi Hissetme ve Tanıma Çalışması sırasında 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 aaa asma           Bebeğime basma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Ceketini asma       Terazi lastik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Jimnastik! tekerlemesi kullanılır.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Ayırt Etme Çalışması sırasında öğrencilere sesin içeren ve içermeyen varlıkların resimleri(zil, kalem,ağaç) gösterilir ve öğrencilerin sesi ayırt etmesi sağlanır.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Yazımı zor olan A ve a harflerinin yazımına yönelik çizgi çalışması yaptırılır.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</w:p>
        </w:tc>
        <w:tc>
          <w:tcPr>
            <w:tcW w:w="2245" w:type="dxa"/>
          </w:tcPr>
          <w:p w:rsidR="00532D6C" w:rsidRDefault="00532D6C" w:rsidP="00F363E5"/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b/>
                <w:bCs/>
                <w:sz w:val="18"/>
                <w:szCs w:val="18"/>
              </w:rPr>
              <w:t>HAZIRLIK</w:t>
            </w:r>
          </w:p>
          <w:p w:rsidR="00532D6C" w:rsidRPr="00E821C2" w:rsidRDefault="00532D6C" w:rsidP="004B568D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Dinlemek için hazırlık yapar.</w:t>
            </w:r>
          </w:p>
          <w:p w:rsidR="00532D6C" w:rsidRPr="00E821C2" w:rsidRDefault="00532D6C" w:rsidP="004B568D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Yazmak için hazırlık yapar.</w:t>
            </w:r>
          </w:p>
          <w:p w:rsidR="00532D6C" w:rsidRPr="00E821C2" w:rsidRDefault="00532D6C" w:rsidP="004B568D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Okumak için hazırlık yapar.</w:t>
            </w:r>
          </w:p>
          <w:p w:rsidR="00532D6C" w:rsidRPr="00E821C2" w:rsidRDefault="00532D6C" w:rsidP="00F363E5">
            <w:pPr>
              <w:rPr>
                <w:b/>
                <w:bCs/>
                <w:sz w:val="18"/>
                <w:szCs w:val="18"/>
              </w:rPr>
            </w:pP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b/>
                <w:bCs/>
                <w:sz w:val="18"/>
                <w:szCs w:val="18"/>
              </w:rPr>
              <w:t>SESİ HİSSETME VE TANIMA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sesleri ayırt eder.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seslerle harfleri eşleştirir.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Dikkatini dinlediğine yoğunlaştırır.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Resim ve fotoğrafları yorumlar.</w:t>
            </w:r>
          </w:p>
          <w:p w:rsidR="00532D6C" w:rsidRPr="00E821C2" w:rsidRDefault="00532D6C" w:rsidP="00F363E5">
            <w:pPr>
              <w:rPr>
                <w:b/>
                <w:bCs/>
                <w:sz w:val="18"/>
                <w:szCs w:val="18"/>
              </w:rPr>
            </w:pP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b/>
                <w:bCs/>
                <w:sz w:val="18"/>
                <w:szCs w:val="18"/>
              </w:rPr>
              <w:t>SESİ / HARFİ OKUMA VE YAZMA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Yankılayıcı okur.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Rehber yardımıyla okur.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Bitişik eğik yazı harflerini kurallarına </w:t>
            </w:r>
          </w:p>
          <w:p w:rsidR="00532D6C" w:rsidRDefault="00532D6C" w:rsidP="00F363E5">
            <w:r w:rsidRPr="00E821C2">
              <w:rPr>
                <w:sz w:val="18"/>
                <w:szCs w:val="18"/>
              </w:rPr>
              <w:t>uygun yazar.</w:t>
            </w:r>
          </w:p>
        </w:tc>
        <w:tc>
          <w:tcPr>
            <w:tcW w:w="2551" w:type="dxa"/>
          </w:tcPr>
          <w:p w:rsidR="00532D6C" w:rsidRDefault="00532D6C" w:rsidP="00027416">
            <w:pPr>
              <w:rPr>
                <w:sz w:val="18"/>
                <w:szCs w:val="18"/>
              </w:rPr>
            </w:pPr>
          </w:p>
          <w:p w:rsidR="00532D6C" w:rsidRDefault="00532D6C" w:rsidP="000274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EKİM CUMHURİYET BAYRAMI</w:t>
            </w:r>
          </w:p>
          <w:p w:rsidR="00532D6C" w:rsidRDefault="00532D6C" w:rsidP="00027416">
            <w:pPr>
              <w:rPr>
                <w:sz w:val="18"/>
                <w:szCs w:val="18"/>
              </w:rPr>
            </w:pPr>
          </w:p>
          <w:p w:rsidR="00532D6C" w:rsidRDefault="00532D6C" w:rsidP="00027416">
            <w:pPr>
              <w:rPr>
                <w:sz w:val="18"/>
                <w:szCs w:val="1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29 EKİM- </w:t>
            </w:r>
          </w:p>
          <w:p w:rsidR="00532D6C" w:rsidRDefault="00532D6C" w:rsidP="00027416">
            <w:r w:rsidRPr="00E821C2">
              <w:rPr>
                <w:sz w:val="18"/>
                <w:szCs w:val="18"/>
              </w:rPr>
              <w:t>4 KASIM KIZILAY HAFTASI</w:t>
            </w:r>
          </w:p>
        </w:tc>
        <w:tc>
          <w:tcPr>
            <w:tcW w:w="2598" w:type="dxa"/>
            <w:vMerge/>
          </w:tcPr>
          <w:p w:rsidR="00532D6C" w:rsidRDefault="00532D6C" w:rsidP="00F363E5"/>
        </w:tc>
        <w:tc>
          <w:tcPr>
            <w:tcW w:w="2397" w:type="dxa"/>
            <w:vMerge/>
          </w:tcPr>
          <w:p w:rsidR="00532D6C" w:rsidRDefault="00532D6C" w:rsidP="00F363E5"/>
        </w:tc>
      </w:tr>
      <w:tr w:rsidR="00532D6C" w:rsidTr="00E821C2">
        <w:trPr>
          <w:trHeight w:val="526"/>
          <w:jc w:val="center"/>
        </w:trPr>
        <w:tc>
          <w:tcPr>
            <w:tcW w:w="14770" w:type="dxa"/>
            <w:gridSpan w:val="10"/>
          </w:tcPr>
          <w:p w:rsidR="00532D6C" w:rsidRPr="00E821C2" w:rsidRDefault="00532D6C" w:rsidP="00F363E5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Pr="00E821C2" w:rsidRDefault="00532D6C" w:rsidP="00F363E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  <w:p w:rsidR="00532D6C" w:rsidRPr="00E821C2" w:rsidRDefault="00532D6C" w:rsidP="00F363E5">
            <w:pPr>
              <w:rPr>
                <w:sz w:val="17"/>
                <w:szCs w:val="17"/>
              </w:rPr>
            </w:pPr>
          </w:p>
        </w:tc>
      </w:tr>
    </w:tbl>
    <w:p w:rsidR="00532D6C" w:rsidRDefault="00532D6C" w:rsidP="002B2A2B"/>
    <w:p w:rsidR="00532D6C" w:rsidRDefault="00532D6C" w:rsidP="002B2A2B"/>
    <w:p w:rsidR="00532D6C" w:rsidRDefault="00532D6C" w:rsidP="002B2A2B"/>
    <w:p w:rsidR="00532D6C" w:rsidRDefault="00532D6C" w:rsidP="002B2A2B"/>
    <w:p w:rsidR="00532D6C" w:rsidRDefault="00532D6C" w:rsidP="002B2A2B"/>
    <w:p w:rsidR="00532D6C" w:rsidRDefault="00532D6C" w:rsidP="002B2A2B"/>
    <w:p w:rsidR="00532D6C" w:rsidRDefault="00532D6C" w:rsidP="002B2A2B"/>
    <w:tbl>
      <w:tblPr>
        <w:tblW w:w="1477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"/>
        <w:gridCol w:w="355"/>
        <w:gridCol w:w="356"/>
        <w:gridCol w:w="533"/>
        <w:gridCol w:w="1717"/>
        <w:gridCol w:w="1664"/>
        <w:gridCol w:w="2245"/>
        <w:gridCol w:w="2551"/>
        <w:gridCol w:w="2598"/>
        <w:gridCol w:w="2397"/>
      </w:tblGrid>
      <w:tr w:rsidR="00532D6C" w:rsidTr="00876F0E">
        <w:trPr>
          <w:trHeight w:val="203"/>
          <w:jc w:val="center"/>
        </w:trPr>
        <w:tc>
          <w:tcPr>
            <w:tcW w:w="14770" w:type="dxa"/>
            <w:gridSpan w:val="10"/>
          </w:tcPr>
          <w:p w:rsidR="00532D6C" w:rsidRPr="00E821C2" w:rsidRDefault="00532D6C" w:rsidP="00876F0E">
            <w:pPr>
              <w:jc w:val="center"/>
              <w:rPr>
                <w:b/>
                <w:sz w:val="20"/>
                <w:szCs w:val="20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Tr="00876F0E">
        <w:trPr>
          <w:trHeight w:val="467"/>
          <w:jc w:val="center"/>
        </w:trPr>
        <w:tc>
          <w:tcPr>
            <w:tcW w:w="1065" w:type="dxa"/>
            <w:gridSpan w:val="3"/>
          </w:tcPr>
          <w:p w:rsidR="00532D6C" w:rsidRPr="00E821C2" w:rsidRDefault="00532D6C" w:rsidP="00876F0E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33" w:type="dxa"/>
            <w:vMerge w:val="restart"/>
            <w:textDirection w:val="btLr"/>
          </w:tcPr>
          <w:p w:rsidR="00532D6C" w:rsidRPr="00E821C2" w:rsidRDefault="00532D6C" w:rsidP="00876F0E">
            <w:pPr>
              <w:ind w:left="113" w:right="113"/>
              <w:rPr>
                <w:b/>
                <w:sz w:val="22"/>
                <w:szCs w:val="22"/>
              </w:rPr>
            </w:pPr>
            <w:r w:rsidRPr="00E821C2">
              <w:rPr>
                <w:b/>
                <w:sz w:val="22"/>
                <w:szCs w:val="22"/>
              </w:rPr>
              <w:t>TEMA</w:t>
            </w:r>
          </w:p>
        </w:tc>
        <w:tc>
          <w:tcPr>
            <w:tcW w:w="1717" w:type="dxa"/>
            <w:vMerge w:val="restart"/>
          </w:tcPr>
          <w:p w:rsidR="00532D6C" w:rsidRPr="00E821C2" w:rsidRDefault="00532D6C" w:rsidP="00876F0E">
            <w:pPr>
              <w:rPr>
                <w:b/>
                <w:sz w:val="28"/>
                <w:szCs w:val="28"/>
              </w:rPr>
            </w:pPr>
          </w:p>
          <w:p w:rsidR="00532D6C" w:rsidRPr="00E821C2" w:rsidRDefault="00532D6C" w:rsidP="00876F0E">
            <w:pPr>
              <w:rPr>
                <w:b/>
                <w:sz w:val="28"/>
                <w:szCs w:val="28"/>
              </w:rPr>
            </w:pPr>
            <w:r w:rsidRPr="00E821C2">
              <w:rPr>
                <w:b/>
                <w:sz w:val="28"/>
                <w:szCs w:val="28"/>
              </w:rPr>
              <w:t>METİN</w:t>
            </w:r>
          </w:p>
          <w:p w:rsidR="00532D6C" w:rsidRPr="00E821C2" w:rsidRDefault="00532D6C" w:rsidP="00876F0E">
            <w:pPr>
              <w:rPr>
                <w:b/>
              </w:rPr>
            </w:pPr>
          </w:p>
          <w:p w:rsidR="00532D6C" w:rsidRPr="00E821C2" w:rsidRDefault="00532D6C" w:rsidP="00876F0E">
            <w:pPr>
              <w:rPr>
                <w:b/>
                <w:sz w:val="16"/>
                <w:szCs w:val="16"/>
              </w:rPr>
            </w:pPr>
          </w:p>
        </w:tc>
        <w:tc>
          <w:tcPr>
            <w:tcW w:w="1664" w:type="dxa"/>
            <w:vMerge w:val="restart"/>
          </w:tcPr>
          <w:p w:rsidR="00532D6C" w:rsidRPr="00E821C2" w:rsidRDefault="00532D6C" w:rsidP="00876F0E">
            <w:pPr>
              <w:rPr>
                <w:b/>
              </w:rPr>
            </w:pPr>
          </w:p>
          <w:p w:rsidR="00532D6C" w:rsidRPr="00E821C2" w:rsidRDefault="00532D6C" w:rsidP="00876F0E">
            <w:pPr>
              <w:rPr>
                <w:b/>
              </w:rPr>
            </w:pPr>
            <w:r w:rsidRPr="00E821C2">
              <w:rPr>
                <w:b/>
              </w:rPr>
              <w:t xml:space="preserve">ÖĞRENME </w:t>
            </w:r>
          </w:p>
          <w:p w:rsidR="00532D6C" w:rsidRPr="00E821C2" w:rsidRDefault="00532D6C" w:rsidP="00876F0E">
            <w:pPr>
              <w:rPr>
                <w:b/>
              </w:rPr>
            </w:pPr>
            <w:r w:rsidRPr="00E821C2">
              <w:rPr>
                <w:b/>
              </w:rPr>
              <w:t>ALANI</w:t>
            </w:r>
          </w:p>
        </w:tc>
        <w:tc>
          <w:tcPr>
            <w:tcW w:w="4796" w:type="dxa"/>
            <w:gridSpan w:val="2"/>
            <w:vMerge w:val="restart"/>
          </w:tcPr>
          <w:p w:rsidR="00532D6C" w:rsidRPr="00E821C2" w:rsidRDefault="00532D6C" w:rsidP="00876F0E">
            <w:pPr>
              <w:rPr>
                <w:b/>
              </w:rPr>
            </w:pPr>
          </w:p>
          <w:p w:rsidR="00532D6C" w:rsidRPr="00E821C2" w:rsidRDefault="00532D6C" w:rsidP="00D76DB9">
            <w:pPr>
              <w:jc w:val="center"/>
              <w:rPr>
                <w:b/>
              </w:rPr>
            </w:pPr>
            <w:r w:rsidRPr="00E821C2">
              <w:rPr>
                <w:b/>
                <w:sz w:val="28"/>
                <w:szCs w:val="28"/>
              </w:rPr>
              <w:t>KAZANIMLAR</w:t>
            </w:r>
          </w:p>
        </w:tc>
        <w:tc>
          <w:tcPr>
            <w:tcW w:w="2598" w:type="dxa"/>
            <w:vMerge w:val="restart"/>
            <w:vAlign w:val="center"/>
          </w:tcPr>
          <w:p w:rsidR="00532D6C" w:rsidRPr="00E821C2" w:rsidRDefault="00532D6C" w:rsidP="00876F0E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ATATÜRKÇÜLÜK, DİĞER DERSLER VE ARA DİSİPLİNLERLE İLİŞKİLENDİRME</w:t>
            </w:r>
          </w:p>
        </w:tc>
        <w:tc>
          <w:tcPr>
            <w:tcW w:w="2397" w:type="dxa"/>
            <w:vMerge w:val="restart"/>
            <w:vAlign w:val="center"/>
          </w:tcPr>
          <w:p w:rsidR="00532D6C" w:rsidRPr="00E821C2" w:rsidRDefault="00532D6C" w:rsidP="00876F0E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532D6C" w:rsidTr="00D76DB9">
        <w:trPr>
          <w:cantSplit/>
          <w:trHeight w:val="828"/>
          <w:jc w:val="center"/>
        </w:trPr>
        <w:tc>
          <w:tcPr>
            <w:tcW w:w="354" w:type="dxa"/>
            <w:textDirection w:val="btLr"/>
          </w:tcPr>
          <w:p w:rsidR="00532D6C" w:rsidRPr="00E821C2" w:rsidRDefault="00532D6C" w:rsidP="00876F0E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355" w:type="dxa"/>
            <w:textDirection w:val="btLr"/>
          </w:tcPr>
          <w:p w:rsidR="00532D6C" w:rsidRPr="00E821C2" w:rsidRDefault="00532D6C" w:rsidP="00876F0E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356" w:type="dxa"/>
            <w:textDirection w:val="btLr"/>
          </w:tcPr>
          <w:p w:rsidR="00532D6C" w:rsidRPr="00E821C2" w:rsidRDefault="00532D6C" w:rsidP="00876F0E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533" w:type="dxa"/>
            <w:vMerge/>
          </w:tcPr>
          <w:p w:rsidR="00532D6C" w:rsidRDefault="00532D6C" w:rsidP="00876F0E"/>
        </w:tc>
        <w:tc>
          <w:tcPr>
            <w:tcW w:w="1717" w:type="dxa"/>
            <w:vMerge/>
          </w:tcPr>
          <w:p w:rsidR="00532D6C" w:rsidRPr="00DA6703" w:rsidRDefault="00532D6C" w:rsidP="00876F0E"/>
        </w:tc>
        <w:tc>
          <w:tcPr>
            <w:tcW w:w="1664" w:type="dxa"/>
            <w:vMerge/>
          </w:tcPr>
          <w:p w:rsidR="00532D6C" w:rsidRDefault="00532D6C" w:rsidP="00876F0E"/>
        </w:tc>
        <w:tc>
          <w:tcPr>
            <w:tcW w:w="4796" w:type="dxa"/>
            <w:gridSpan w:val="2"/>
            <w:vMerge/>
          </w:tcPr>
          <w:p w:rsidR="00532D6C" w:rsidRDefault="00532D6C" w:rsidP="00876F0E"/>
        </w:tc>
        <w:tc>
          <w:tcPr>
            <w:tcW w:w="2598" w:type="dxa"/>
            <w:vMerge/>
          </w:tcPr>
          <w:p w:rsidR="00532D6C" w:rsidRDefault="00532D6C" w:rsidP="00876F0E"/>
        </w:tc>
        <w:tc>
          <w:tcPr>
            <w:tcW w:w="2397" w:type="dxa"/>
            <w:vMerge/>
          </w:tcPr>
          <w:p w:rsidR="00532D6C" w:rsidRDefault="00532D6C" w:rsidP="00876F0E"/>
        </w:tc>
      </w:tr>
      <w:tr w:rsidR="00532D6C" w:rsidTr="00876F0E">
        <w:trPr>
          <w:trHeight w:val="509"/>
          <w:jc w:val="center"/>
        </w:trPr>
        <w:tc>
          <w:tcPr>
            <w:tcW w:w="354" w:type="dxa"/>
            <w:vMerge w:val="restart"/>
            <w:textDirection w:val="btLr"/>
          </w:tcPr>
          <w:p w:rsidR="00532D6C" w:rsidRPr="005C1258" w:rsidRDefault="00532D6C" w:rsidP="00876F0E">
            <w:pPr>
              <w:ind w:left="113" w:right="113"/>
            </w:pPr>
            <w:r>
              <w:t xml:space="preserve">                                      04-08 KASIM                      </w:t>
            </w: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Default="00532D6C" w:rsidP="00876F0E">
            <w:pPr>
              <w:ind w:left="113" w:right="113"/>
            </w:pPr>
          </w:p>
          <w:p w:rsidR="00532D6C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</w:tc>
        <w:tc>
          <w:tcPr>
            <w:tcW w:w="355" w:type="dxa"/>
            <w:vMerge w:val="restart"/>
            <w:textDirection w:val="btLr"/>
          </w:tcPr>
          <w:p w:rsidR="00532D6C" w:rsidRPr="005C1258" w:rsidRDefault="00532D6C" w:rsidP="00876F0E">
            <w:pPr>
              <w:ind w:left="113" w:right="113"/>
              <w:jc w:val="center"/>
            </w:pPr>
            <w:r>
              <w:t>7</w:t>
            </w: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Default="00532D6C" w:rsidP="00876F0E">
            <w:pPr>
              <w:ind w:left="113" w:right="113"/>
              <w:jc w:val="center"/>
            </w:pPr>
          </w:p>
          <w:p w:rsidR="00532D6C" w:rsidRPr="00E821C2" w:rsidRDefault="00532D6C" w:rsidP="00876F0E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21C2">
              <w:rPr>
                <w:sz w:val="22"/>
                <w:szCs w:val="22"/>
              </w:rPr>
              <w:t>12</w:t>
            </w:r>
          </w:p>
        </w:tc>
        <w:tc>
          <w:tcPr>
            <w:tcW w:w="356" w:type="dxa"/>
            <w:vMerge w:val="restart"/>
            <w:textDirection w:val="btLr"/>
          </w:tcPr>
          <w:p w:rsidR="00532D6C" w:rsidRDefault="00532D6C" w:rsidP="00876F0E">
            <w:pPr>
              <w:ind w:left="113" w:right="113"/>
              <w:jc w:val="center"/>
            </w:pPr>
            <w:r>
              <w:t>10</w:t>
            </w: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Default="00532D6C" w:rsidP="00876F0E">
            <w:pPr>
              <w:ind w:left="113" w:right="113"/>
              <w:jc w:val="center"/>
            </w:pPr>
          </w:p>
          <w:p w:rsidR="00532D6C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533" w:type="dxa"/>
            <w:vMerge w:val="restart"/>
          </w:tcPr>
          <w:p w:rsidR="00532D6C" w:rsidRDefault="00532D6C" w:rsidP="00876F0E"/>
        </w:tc>
        <w:tc>
          <w:tcPr>
            <w:tcW w:w="1717" w:type="dxa"/>
          </w:tcPr>
          <w:p w:rsidR="00532D6C" w:rsidRDefault="00532D6C" w:rsidP="00876F0E"/>
          <w:p w:rsidR="00532D6C" w:rsidRDefault="00532D6C" w:rsidP="00876F0E"/>
          <w:p w:rsidR="00532D6C" w:rsidRDefault="00532D6C" w:rsidP="00876F0E"/>
        </w:tc>
        <w:tc>
          <w:tcPr>
            <w:tcW w:w="1664" w:type="dxa"/>
            <w:vAlign w:val="center"/>
          </w:tcPr>
          <w:p w:rsidR="00532D6C" w:rsidRPr="00E821C2" w:rsidRDefault="00532D6C" w:rsidP="00876F0E">
            <w:pPr>
              <w:jc w:val="center"/>
              <w:rPr>
                <w:b/>
              </w:rPr>
            </w:pPr>
            <w:r w:rsidRPr="00E821C2">
              <w:rPr>
                <w:b/>
                <w:sz w:val="18"/>
                <w:szCs w:val="18"/>
              </w:rPr>
              <w:t>DİNLEME</w:t>
            </w:r>
          </w:p>
        </w:tc>
        <w:tc>
          <w:tcPr>
            <w:tcW w:w="4796" w:type="dxa"/>
            <w:gridSpan w:val="2"/>
            <w:vAlign w:val="center"/>
          </w:tcPr>
          <w:p w:rsidR="00532D6C" w:rsidRPr="00E821C2" w:rsidRDefault="00532D6C" w:rsidP="00876F0E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1- Dinleme Kurallarını Uygulama:</w:t>
            </w:r>
            <w:r w:rsidRPr="00E821C2">
              <w:rPr>
                <w:sz w:val="18"/>
                <w:szCs w:val="18"/>
              </w:rPr>
              <w:t xml:space="preserve"> 1, 2, 3</w:t>
            </w:r>
          </w:p>
          <w:p w:rsidR="00532D6C" w:rsidRPr="00E821C2" w:rsidRDefault="00532D6C" w:rsidP="00876F0E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2- Dinlediğini Anlama:</w:t>
            </w:r>
            <w:r w:rsidRPr="00E821C2">
              <w:rPr>
                <w:sz w:val="18"/>
                <w:szCs w:val="18"/>
              </w:rPr>
              <w:t xml:space="preserve"> 1, 2, 3, 4, 10, 12, 13, 15, 16, 17</w:t>
            </w:r>
          </w:p>
          <w:p w:rsidR="00532D6C" w:rsidRPr="00B32E88" w:rsidRDefault="00532D6C" w:rsidP="00876F0E">
            <w:pPr>
              <w:tabs>
                <w:tab w:val="left" w:pos="324"/>
              </w:tabs>
              <w:ind w:left="324" w:hanging="324"/>
            </w:pPr>
            <w:r w:rsidRPr="00E821C2">
              <w:rPr>
                <w:b/>
                <w:sz w:val="18"/>
                <w:szCs w:val="18"/>
              </w:rPr>
              <w:t xml:space="preserve">3- Tür, Yöntem ve Tekniklere Uygun Dinleme: </w:t>
            </w:r>
            <w:r w:rsidRPr="00E821C2">
              <w:rPr>
                <w:sz w:val="18"/>
                <w:szCs w:val="18"/>
              </w:rPr>
              <w:t>1</w:t>
            </w:r>
          </w:p>
        </w:tc>
        <w:tc>
          <w:tcPr>
            <w:tcW w:w="2598" w:type="dxa"/>
            <w:vMerge w:val="restart"/>
          </w:tcPr>
          <w:p w:rsidR="00532D6C" w:rsidRPr="00E821C2" w:rsidRDefault="00532D6C" w:rsidP="00876F0E">
            <w:pPr>
              <w:jc w:val="center"/>
              <w:rPr>
                <w:rFonts w:eastAsia="MS Mincho"/>
                <w:b/>
                <w:sz w:val="20"/>
                <w:szCs w:val="20"/>
                <w:u w:val="single"/>
              </w:rPr>
            </w:pPr>
            <w:r w:rsidRPr="00E821C2">
              <w:rPr>
                <w:rFonts w:eastAsia="MS Mincho"/>
                <w:b/>
                <w:sz w:val="20"/>
                <w:szCs w:val="20"/>
                <w:u w:val="single"/>
              </w:rPr>
              <w:t>ATATÜRKÇÜLÜK</w:t>
            </w:r>
          </w:p>
          <w:p w:rsidR="00532D6C" w:rsidRPr="00E821C2" w:rsidRDefault="00532D6C" w:rsidP="00876F0E">
            <w:pPr>
              <w:rPr>
                <w:rFonts w:eastAsia="MS Mincho"/>
                <w:b/>
                <w:sz w:val="20"/>
                <w:szCs w:val="20"/>
              </w:rPr>
            </w:pPr>
          </w:p>
          <w:p w:rsidR="00532D6C" w:rsidRPr="00E821C2" w:rsidRDefault="00532D6C" w:rsidP="00876F0E">
            <w:pPr>
              <w:rPr>
                <w:rFonts w:eastAsia="MS Mincho"/>
                <w:b/>
                <w:sz w:val="20"/>
                <w:szCs w:val="20"/>
              </w:rPr>
            </w:pPr>
            <w:r w:rsidRPr="00E821C2">
              <w:rPr>
                <w:rFonts w:eastAsia="MS Mincho"/>
                <w:b/>
                <w:sz w:val="20"/>
                <w:szCs w:val="20"/>
              </w:rPr>
              <w:t>1.ATATÜRK’ÜN HAYATI ve ESERLERİ</w:t>
            </w:r>
          </w:p>
          <w:p w:rsidR="00532D6C" w:rsidRPr="00E821C2" w:rsidRDefault="00532D6C" w:rsidP="00876F0E">
            <w:pPr>
              <w:tabs>
                <w:tab w:val="left" w:pos="153"/>
              </w:tabs>
              <w:rPr>
                <w:b/>
                <w:bCs/>
                <w:sz w:val="20"/>
                <w:szCs w:val="20"/>
              </w:rPr>
            </w:pPr>
          </w:p>
          <w:p w:rsidR="00532D6C" w:rsidRPr="00E821C2" w:rsidRDefault="00532D6C" w:rsidP="00876F0E">
            <w:pPr>
              <w:tabs>
                <w:tab w:val="left" w:pos="153"/>
              </w:tabs>
              <w:rPr>
                <w:sz w:val="20"/>
                <w:szCs w:val="20"/>
              </w:rPr>
            </w:pPr>
            <w:r w:rsidRPr="00E821C2">
              <w:rPr>
                <w:b/>
                <w:bCs/>
                <w:sz w:val="20"/>
                <w:szCs w:val="20"/>
              </w:rPr>
              <w:t xml:space="preserve">1. </w:t>
            </w:r>
            <w:r w:rsidRPr="00E821C2">
              <w:rPr>
                <w:sz w:val="20"/>
                <w:szCs w:val="20"/>
              </w:rPr>
              <w:t>Atatürk’ün hayatını anlatan kitapları okumaya istek duyar.</w:t>
            </w:r>
          </w:p>
          <w:p w:rsidR="00532D6C" w:rsidRPr="00E821C2" w:rsidRDefault="00532D6C" w:rsidP="00876F0E">
            <w:pPr>
              <w:rPr>
                <w:rFonts w:eastAsia="MS Mincho"/>
                <w:b/>
                <w:sz w:val="20"/>
                <w:szCs w:val="20"/>
              </w:rPr>
            </w:pPr>
          </w:p>
          <w:p w:rsidR="00532D6C" w:rsidRPr="00E821C2" w:rsidRDefault="00532D6C" w:rsidP="00876F0E">
            <w:pPr>
              <w:rPr>
                <w:rFonts w:eastAsia="MS Mincho"/>
                <w:b/>
                <w:sz w:val="20"/>
                <w:szCs w:val="20"/>
              </w:rPr>
            </w:pPr>
            <w:r w:rsidRPr="00E821C2">
              <w:rPr>
                <w:rFonts w:eastAsia="MS Mincho"/>
                <w:b/>
                <w:sz w:val="20"/>
                <w:szCs w:val="20"/>
              </w:rPr>
              <w:t>Konu: Atatürk’ün Hayatı</w:t>
            </w:r>
          </w:p>
          <w:p w:rsidR="00532D6C" w:rsidRPr="00E821C2" w:rsidRDefault="00532D6C" w:rsidP="00876F0E">
            <w:pPr>
              <w:rPr>
                <w:rFonts w:eastAsia="MS Mincho"/>
                <w:b/>
                <w:sz w:val="20"/>
                <w:szCs w:val="20"/>
              </w:rPr>
            </w:pPr>
          </w:p>
          <w:p w:rsidR="00532D6C" w:rsidRDefault="00532D6C" w:rsidP="00876F0E">
            <w:r w:rsidRPr="00E821C2">
              <w:rPr>
                <w:rFonts w:eastAsia="MS Mincho"/>
                <w:b/>
                <w:sz w:val="20"/>
                <w:szCs w:val="20"/>
              </w:rPr>
              <w:t>1.Sınıf:</w:t>
            </w:r>
            <w:r w:rsidRPr="00E821C2">
              <w:rPr>
                <w:rFonts w:eastAsia="MS Mincho"/>
                <w:sz w:val="20"/>
                <w:szCs w:val="20"/>
              </w:rPr>
              <w:t xml:space="preserve"> Atatürk’ün doğum yeri ve doğum tarihi, anne ve babası (ailesi),ölüm tarihi ve yeri.</w:t>
            </w:r>
          </w:p>
        </w:tc>
        <w:tc>
          <w:tcPr>
            <w:tcW w:w="2397" w:type="dxa"/>
            <w:vMerge w:val="restart"/>
          </w:tcPr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Default="00532D6C" w:rsidP="00876F0E"/>
        </w:tc>
      </w:tr>
      <w:tr w:rsidR="00532D6C" w:rsidTr="00876F0E">
        <w:trPr>
          <w:trHeight w:val="203"/>
          <w:jc w:val="center"/>
        </w:trPr>
        <w:tc>
          <w:tcPr>
            <w:tcW w:w="354" w:type="dxa"/>
            <w:vMerge/>
          </w:tcPr>
          <w:p w:rsidR="00532D6C" w:rsidRDefault="00532D6C" w:rsidP="00876F0E"/>
        </w:tc>
        <w:tc>
          <w:tcPr>
            <w:tcW w:w="355" w:type="dxa"/>
            <w:vMerge/>
          </w:tcPr>
          <w:p w:rsidR="00532D6C" w:rsidRDefault="00532D6C" w:rsidP="00876F0E"/>
        </w:tc>
        <w:tc>
          <w:tcPr>
            <w:tcW w:w="356" w:type="dxa"/>
            <w:vMerge/>
          </w:tcPr>
          <w:p w:rsidR="00532D6C" w:rsidRDefault="00532D6C" w:rsidP="00876F0E"/>
        </w:tc>
        <w:tc>
          <w:tcPr>
            <w:tcW w:w="533" w:type="dxa"/>
            <w:vMerge/>
          </w:tcPr>
          <w:p w:rsidR="00532D6C" w:rsidRDefault="00532D6C" w:rsidP="00876F0E"/>
        </w:tc>
        <w:tc>
          <w:tcPr>
            <w:tcW w:w="3381" w:type="dxa"/>
            <w:gridSpan w:val="2"/>
          </w:tcPr>
          <w:p w:rsidR="00532D6C" w:rsidRPr="00E821C2" w:rsidRDefault="00532D6C" w:rsidP="00876F0E">
            <w:pPr>
              <w:rPr>
                <w:b/>
                <w:bCs/>
              </w:rPr>
            </w:pPr>
            <w:r w:rsidRPr="00E821C2">
              <w:rPr>
                <w:b/>
                <w:bCs/>
              </w:rPr>
              <w:t>KAVRATILACAK SESLER</w:t>
            </w:r>
          </w:p>
        </w:tc>
        <w:tc>
          <w:tcPr>
            <w:tcW w:w="4796" w:type="dxa"/>
            <w:gridSpan w:val="2"/>
          </w:tcPr>
          <w:p w:rsidR="00532D6C" w:rsidRPr="00366234" w:rsidRDefault="00532D6C" w:rsidP="00876F0E">
            <w:r w:rsidRPr="00E821C2">
              <w:rPr>
                <w:b/>
                <w:bCs/>
              </w:rPr>
              <w:t>İLK OKUMA YAZMA KAZANIMLARI</w:t>
            </w:r>
          </w:p>
        </w:tc>
        <w:tc>
          <w:tcPr>
            <w:tcW w:w="2598" w:type="dxa"/>
            <w:vMerge/>
          </w:tcPr>
          <w:p w:rsidR="00532D6C" w:rsidRDefault="00532D6C" w:rsidP="00876F0E"/>
        </w:tc>
        <w:tc>
          <w:tcPr>
            <w:tcW w:w="2397" w:type="dxa"/>
            <w:vMerge/>
          </w:tcPr>
          <w:p w:rsidR="00532D6C" w:rsidRDefault="00532D6C" w:rsidP="00876F0E"/>
        </w:tc>
      </w:tr>
      <w:tr w:rsidR="00532D6C" w:rsidTr="00876F0E">
        <w:trPr>
          <w:trHeight w:val="5197"/>
          <w:jc w:val="center"/>
        </w:trPr>
        <w:tc>
          <w:tcPr>
            <w:tcW w:w="354" w:type="dxa"/>
            <w:vMerge/>
          </w:tcPr>
          <w:p w:rsidR="00532D6C" w:rsidRDefault="00532D6C" w:rsidP="00876F0E"/>
        </w:tc>
        <w:tc>
          <w:tcPr>
            <w:tcW w:w="355" w:type="dxa"/>
            <w:vMerge/>
          </w:tcPr>
          <w:p w:rsidR="00532D6C" w:rsidRDefault="00532D6C" w:rsidP="00876F0E"/>
        </w:tc>
        <w:tc>
          <w:tcPr>
            <w:tcW w:w="356" w:type="dxa"/>
            <w:vMerge/>
          </w:tcPr>
          <w:p w:rsidR="00532D6C" w:rsidRDefault="00532D6C" w:rsidP="00876F0E"/>
        </w:tc>
        <w:tc>
          <w:tcPr>
            <w:tcW w:w="533" w:type="dxa"/>
            <w:vMerge/>
          </w:tcPr>
          <w:p w:rsidR="00532D6C" w:rsidRDefault="00532D6C" w:rsidP="00876F0E"/>
        </w:tc>
        <w:tc>
          <w:tcPr>
            <w:tcW w:w="3381" w:type="dxa"/>
            <w:gridSpan w:val="2"/>
          </w:tcPr>
          <w:p w:rsidR="00532D6C" w:rsidRPr="00E821C2" w:rsidRDefault="00532D6C" w:rsidP="00876F0E">
            <w:pPr>
              <w:rPr>
                <w:rFonts w:ascii="Hand writing Mutlu" w:hAnsi="Hand writing Mutlu"/>
                <w:sz w:val="32"/>
                <w:szCs w:val="32"/>
              </w:rPr>
            </w:pPr>
            <w:r w:rsidRPr="00885043">
              <w:rPr>
                <w:rFonts w:ascii="Hand writing Mutlu" w:hAnsi="Hand writing Mutlu" w:cs="Alfabe"/>
                <w:sz w:val="32"/>
                <w:szCs w:val="32"/>
              </w:rPr>
              <w:t>T t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>T SESİ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Sesi Hissetme ve Tanıma Çalışması sırasında 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Pat pat pat           Topu bana at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Beni oyuna kat    Akşam erken yat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Ay dedeye sat     tekerlemesi kullanılır.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Ayırt Etme Çalışması sırasında öğrencilere sesi içeren ve içermeyen varlıkların resimleri(at, çanta, fil) gösterilir ve öğrencilerin sesi ayırt etmesi sağlanır.</w:t>
            </w:r>
          </w:p>
        </w:tc>
        <w:tc>
          <w:tcPr>
            <w:tcW w:w="2245" w:type="dxa"/>
          </w:tcPr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b/>
                <w:bCs/>
                <w:sz w:val="18"/>
                <w:szCs w:val="18"/>
              </w:rPr>
              <w:t>HAZIRLIK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Dinlemek için hazırlık yapar.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Yazmak için hazırlık yapar.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Okumak için hazırlık yapar.</w:t>
            </w:r>
          </w:p>
          <w:p w:rsidR="00532D6C" w:rsidRPr="00E821C2" w:rsidRDefault="00532D6C" w:rsidP="00876F0E">
            <w:pPr>
              <w:rPr>
                <w:b/>
                <w:bCs/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b/>
                <w:bCs/>
                <w:sz w:val="18"/>
                <w:szCs w:val="18"/>
              </w:rPr>
              <w:t>SESİ HİSSETME VE TANIMA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sesleri ayırt eder.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seslerle harfleri eşleştirir.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Dikkatini dinlediğine yoğunlaştırır.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Resim ve fotoğrafları yorumlar.</w:t>
            </w:r>
          </w:p>
          <w:p w:rsidR="00532D6C" w:rsidRPr="00E821C2" w:rsidRDefault="00532D6C" w:rsidP="00876F0E">
            <w:pPr>
              <w:rPr>
                <w:b/>
                <w:bCs/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b/>
                <w:bCs/>
                <w:sz w:val="18"/>
                <w:szCs w:val="18"/>
              </w:rPr>
              <w:t>SESİ / HARFİ OKUMA VE YAZMA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Yankılayıcı okur.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Rehber yardımıyla okur.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Bitişik eğik yazı harflerini kurallarına </w:t>
            </w:r>
          </w:p>
          <w:p w:rsidR="00532D6C" w:rsidRDefault="00532D6C" w:rsidP="00876F0E">
            <w:r w:rsidRPr="00E821C2">
              <w:rPr>
                <w:sz w:val="18"/>
                <w:szCs w:val="18"/>
              </w:rPr>
              <w:t>uygun yazar.</w:t>
            </w:r>
          </w:p>
        </w:tc>
        <w:tc>
          <w:tcPr>
            <w:tcW w:w="2551" w:type="dxa"/>
          </w:tcPr>
          <w:p w:rsidR="00532D6C" w:rsidRDefault="00532D6C" w:rsidP="00876F0E"/>
        </w:tc>
        <w:tc>
          <w:tcPr>
            <w:tcW w:w="2598" w:type="dxa"/>
            <w:vMerge/>
          </w:tcPr>
          <w:p w:rsidR="00532D6C" w:rsidRDefault="00532D6C" w:rsidP="00876F0E"/>
        </w:tc>
        <w:tc>
          <w:tcPr>
            <w:tcW w:w="2397" w:type="dxa"/>
            <w:vMerge/>
          </w:tcPr>
          <w:p w:rsidR="00532D6C" w:rsidRDefault="00532D6C" w:rsidP="00876F0E"/>
        </w:tc>
      </w:tr>
    </w:tbl>
    <w:p w:rsidR="00532D6C" w:rsidRDefault="00532D6C" w:rsidP="00C33B94"/>
    <w:p w:rsidR="00532D6C" w:rsidRDefault="00532D6C" w:rsidP="00C33B94"/>
    <w:tbl>
      <w:tblPr>
        <w:tblW w:w="1477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354"/>
        <w:gridCol w:w="355"/>
        <w:gridCol w:w="356"/>
        <w:gridCol w:w="533"/>
        <w:gridCol w:w="1716"/>
        <w:gridCol w:w="1663"/>
        <w:gridCol w:w="2064"/>
        <w:gridCol w:w="2730"/>
        <w:gridCol w:w="2597"/>
        <w:gridCol w:w="2396"/>
      </w:tblGrid>
      <w:tr w:rsidR="00532D6C" w:rsidTr="00E821C2">
        <w:trPr>
          <w:trHeight w:val="203"/>
          <w:jc w:val="center"/>
        </w:trPr>
        <w:tc>
          <w:tcPr>
            <w:tcW w:w="14770" w:type="dxa"/>
            <w:gridSpan w:val="11"/>
          </w:tcPr>
          <w:p w:rsidR="00532D6C" w:rsidRPr="00E821C2" w:rsidRDefault="00532D6C" w:rsidP="00E821C2">
            <w:pPr>
              <w:jc w:val="center"/>
              <w:rPr>
                <w:b/>
                <w:sz w:val="20"/>
                <w:szCs w:val="20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Tr="00E821C2">
        <w:trPr>
          <w:trHeight w:val="467"/>
          <w:jc w:val="center"/>
        </w:trPr>
        <w:tc>
          <w:tcPr>
            <w:tcW w:w="1065" w:type="dxa"/>
            <w:gridSpan w:val="4"/>
          </w:tcPr>
          <w:p w:rsidR="00532D6C" w:rsidRPr="00E821C2" w:rsidRDefault="00532D6C" w:rsidP="00AC5EDB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33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2"/>
                <w:szCs w:val="22"/>
              </w:rPr>
            </w:pPr>
            <w:r w:rsidRPr="00E821C2">
              <w:rPr>
                <w:b/>
                <w:sz w:val="22"/>
                <w:szCs w:val="22"/>
              </w:rPr>
              <w:t>TEMA</w:t>
            </w:r>
          </w:p>
        </w:tc>
        <w:tc>
          <w:tcPr>
            <w:tcW w:w="1717" w:type="dxa"/>
            <w:vMerge w:val="restart"/>
          </w:tcPr>
          <w:p w:rsidR="00532D6C" w:rsidRPr="00E821C2" w:rsidRDefault="00532D6C" w:rsidP="00AC5EDB">
            <w:pPr>
              <w:rPr>
                <w:b/>
                <w:sz w:val="28"/>
                <w:szCs w:val="28"/>
              </w:rPr>
            </w:pPr>
          </w:p>
          <w:p w:rsidR="00532D6C" w:rsidRPr="00E821C2" w:rsidRDefault="00532D6C" w:rsidP="00AC5EDB">
            <w:pPr>
              <w:rPr>
                <w:b/>
                <w:sz w:val="28"/>
                <w:szCs w:val="28"/>
              </w:rPr>
            </w:pPr>
            <w:r w:rsidRPr="00E821C2">
              <w:rPr>
                <w:b/>
                <w:sz w:val="28"/>
                <w:szCs w:val="28"/>
              </w:rPr>
              <w:t>METİN</w:t>
            </w:r>
          </w:p>
          <w:p w:rsidR="00532D6C" w:rsidRPr="00E821C2" w:rsidRDefault="00532D6C" w:rsidP="00AC5EDB">
            <w:pPr>
              <w:rPr>
                <w:b/>
              </w:rPr>
            </w:pPr>
          </w:p>
          <w:p w:rsidR="00532D6C" w:rsidRPr="00E821C2" w:rsidRDefault="00532D6C" w:rsidP="00AC5EDB">
            <w:pPr>
              <w:rPr>
                <w:b/>
                <w:sz w:val="16"/>
                <w:szCs w:val="16"/>
              </w:rPr>
            </w:pPr>
          </w:p>
        </w:tc>
        <w:tc>
          <w:tcPr>
            <w:tcW w:w="1664" w:type="dxa"/>
            <w:vMerge w:val="restart"/>
          </w:tcPr>
          <w:p w:rsidR="00532D6C" w:rsidRPr="00E821C2" w:rsidRDefault="00532D6C" w:rsidP="00AC5EDB">
            <w:pPr>
              <w:rPr>
                <w:b/>
              </w:rPr>
            </w:pPr>
          </w:p>
          <w:p w:rsidR="00532D6C" w:rsidRPr="00E821C2" w:rsidRDefault="00532D6C" w:rsidP="00AC5EDB">
            <w:pPr>
              <w:rPr>
                <w:b/>
              </w:rPr>
            </w:pPr>
            <w:r w:rsidRPr="00E821C2">
              <w:rPr>
                <w:b/>
              </w:rPr>
              <w:t xml:space="preserve">ÖĞRENME </w:t>
            </w:r>
          </w:p>
          <w:p w:rsidR="00532D6C" w:rsidRPr="00E821C2" w:rsidRDefault="00532D6C" w:rsidP="00AC5EDB">
            <w:pPr>
              <w:rPr>
                <w:b/>
              </w:rPr>
            </w:pPr>
            <w:r w:rsidRPr="00E821C2">
              <w:rPr>
                <w:b/>
              </w:rPr>
              <w:t>ALANI</w:t>
            </w:r>
          </w:p>
        </w:tc>
        <w:tc>
          <w:tcPr>
            <w:tcW w:w="4796" w:type="dxa"/>
            <w:gridSpan w:val="2"/>
            <w:vMerge w:val="restart"/>
          </w:tcPr>
          <w:p w:rsidR="00532D6C" w:rsidRPr="00E821C2" w:rsidRDefault="00532D6C" w:rsidP="00AC5EDB">
            <w:pPr>
              <w:rPr>
                <w:b/>
              </w:rPr>
            </w:pPr>
          </w:p>
          <w:p w:rsidR="00532D6C" w:rsidRPr="00E821C2" w:rsidRDefault="00532D6C" w:rsidP="00AC5EDB">
            <w:pPr>
              <w:rPr>
                <w:b/>
              </w:rPr>
            </w:pPr>
            <w:r w:rsidRPr="00E821C2">
              <w:rPr>
                <w:b/>
                <w:sz w:val="28"/>
                <w:szCs w:val="28"/>
              </w:rPr>
              <w:t>KAZANIMLAR</w:t>
            </w:r>
          </w:p>
        </w:tc>
        <w:tc>
          <w:tcPr>
            <w:tcW w:w="2598" w:type="dxa"/>
            <w:vMerge w:val="restart"/>
            <w:vAlign w:val="center"/>
          </w:tcPr>
          <w:p w:rsidR="00532D6C" w:rsidRPr="00E821C2" w:rsidRDefault="00532D6C" w:rsidP="00AC5EDB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ATATÜRKÇÜLÜK, DİĞER DERSLER VE ARA DİSİPLİNLERLE İLİŞKİLENDİRME</w:t>
            </w:r>
          </w:p>
        </w:tc>
        <w:tc>
          <w:tcPr>
            <w:tcW w:w="2397" w:type="dxa"/>
            <w:vMerge w:val="restart"/>
            <w:vAlign w:val="center"/>
          </w:tcPr>
          <w:p w:rsidR="00532D6C" w:rsidRPr="00E821C2" w:rsidRDefault="00532D6C" w:rsidP="00AC5EDB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532D6C" w:rsidTr="00E821C2">
        <w:trPr>
          <w:cantSplit/>
          <w:trHeight w:val="711"/>
          <w:jc w:val="center"/>
        </w:trPr>
        <w:tc>
          <w:tcPr>
            <w:tcW w:w="354" w:type="dxa"/>
            <w:gridSpan w:val="2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355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356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533" w:type="dxa"/>
            <w:vMerge/>
          </w:tcPr>
          <w:p w:rsidR="00532D6C" w:rsidRDefault="00532D6C" w:rsidP="00AC5EDB"/>
        </w:tc>
        <w:tc>
          <w:tcPr>
            <w:tcW w:w="1717" w:type="dxa"/>
            <w:vMerge/>
          </w:tcPr>
          <w:p w:rsidR="00532D6C" w:rsidRPr="00DA6703" w:rsidRDefault="00532D6C" w:rsidP="00AC5EDB"/>
        </w:tc>
        <w:tc>
          <w:tcPr>
            <w:tcW w:w="1664" w:type="dxa"/>
            <w:vMerge/>
          </w:tcPr>
          <w:p w:rsidR="00532D6C" w:rsidRDefault="00532D6C" w:rsidP="00AC5EDB"/>
        </w:tc>
        <w:tc>
          <w:tcPr>
            <w:tcW w:w="4796" w:type="dxa"/>
            <w:gridSpan w:val="2"/>
            <w:vMerge/>
          </w:tcPr>
          <w:p w:rsidR="00532D6C" w:rsidRDefault="00532D6C" w:rsidP="00AC5EDB"/>
        </w:tc>
        <w:tc>
          <w:tcPr>
            <w:tcW w:w="2598" w:type="dxa"/>
            <w:vMerge/>
          </w:tcPr>
          <w:p w:rsidR="00532D6C" w:rsidRDefault="00532D6C" w:rsidP="00AC5EDB"/>
        </w:tc>
        <w:tc>
          <w:tcPr>
            <w:tcW w:w="2397" w:type="dxa"/>
            <w:vMerge/>
          </w:tcPr>
          <w:p w:rsidR="00532D6C" w:rsidRDefault="00532D6C" w:rsidP="00AC5EDB"/>
        </w:tc>
      </w:tr>
      <w:tr w:rsidR="00532D6C" w:rsidTr="00E821C2">
        <w:trPr>
          <w:trHeight w:val="509"/>
          <w:jc w:val="center"/>
        </w:trPr>
        <w:tc>
          <w:tcPr>
            <w:tcW w:w="354" w:type="dxa"/>
            <w:gridSpan w:val="2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</w:pPr>
            <w:r>
              <w:t xml:space="preserve">                                                       11-15 KASIM</w:t>
            </w: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</w:tc>
        <w:tc>
          <w:tcPr>
            <w:tcW w:w="355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  <w:jc w:val="center"/>
            </w:pPr>
            <w:r>
              <w:t>8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E821C2" w:rsidRDefault="00532D6C" w:rsidP="00E821C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21C2">
              <w:rPr>
                <w:sz w:val="22"/>
                <w:szCs w:val="22"/>
              </w:rPr>
              <w:t>12</w:t>
            </w:r>
          </w:p>
        </w:tc>
        <w:tc>
          <w:tcPr>
            <w:tcW w:w="356" w:type="dxa"/>
            <w:vMerge w:val="restart"/>
            <w:textDirection w:val="btLr"/>
          </w:tcPr>
          <w:p w:rsidR="00532D6C" w:rsidRDefault="00532D6C" w:rsidP="00E821C2">
            <w:pPr>
              <w:ind w:left="113" w:right="113"/>
              <w:jc w:val="center"/>
            </w:pPr>
            <w:r>
              <w:t>10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533" w:type="dxa"/>
            <w:vMerge w:val="restart"/>
          </w:tcPr>
          <w:p w:rsidR="00532D6C" w:rsidRDefault="00532D6C" w:rsidP="00AC5EDB"/>
        </w:tc>
        <w:tc>
          <w:tcPr>
            <w:tcW w:w="1717" w:type="dxa"/>
          </w:tcPr>
          <w:p w:rsidR="00532D6C" w:rsidRDefault="00532D6C" w:rsidP="00AC5EDB"/>
        </w:tc>
        <w:tc>
          <w:tcPr>
            <w:tcW w:w="1664" w:type="dxa"/>
            <w:vAlign w:val="center"/>
          </w:tcPr>
          <w:p w:rsidR="00532D6C" w:rsidRPr="00E821C2" w:rsidRDefault="00532D6C" w:rsidP="00E821C2">
            <w:pPr>
              <w:jc w:val="center"/>
              <w:rPr>
                <w:b/>
              </w:rPr>
            </w:pPr>
            <w:r w:rsidRPr="00E821C2">
              <w:rPr>
                <w:b/>
                <w:sz w:val="18"/>
                <w:szCs w:val="18"/>
              </w:rPr>
              <w:t>DİNLEME</w:t>
            </w:r>
          </w:p>
        </w:tc>
        <w:tc>
          <w:tcPr>
            <w:tcW w:w="4796" w:type="dxa"/>
            <w:gridSpan w:val="2"/>
            <w:vAlign w:val="center"/>
          </w:tcPr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1- Dinleme Kurallarını Uygulama:</w:t>
            </w:r>
            <w:r w:rsidRPr="00E821C2">
              <w:rPr>
                <w:sz w:val="18"/>
                <w:szCs w:val="18"/>
              </w:rPr>
              <w:t xml:space="preserve"> 1, 2, 3</w:t>
            </w:r>
          </w:p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2- Dinlediğini Anlama:</w:t>
            </w:r>
            <w:r w:rsidRPr="00E821C2">
              <w:rPr>
                <w:sz w:val="18"/>
                <w:szCs w:val="18"/>
              </w:rPr>
              <w:t xml:space="preserve"> 1, 2, 3, 4, 10, 12, 13, 15, 16, 17</w:t>
            </w:r>
          </w:p>
          <w:p w:rsidR="00532D6C" w:rsidRPr="00B32E88" w:rsidRDefault="00532D6C" w:rsidP="00E821C2">
            <w:pPr>
              <w:tabs>
                <w:tab w:val="left" w:pos="324"/>
              </w:tabs>
              <w:ind w:left="324" w:hanging="324"/>
            </w:pPr>
            <w:r w:rsidRPr="00E821C2">
              <w:rPr>
                <w:b/>
                <w:sz w:val="18"/>
                <w:szCs w:val="18"/>
              </w:rPr>
              <w:t xml:space="preserve">3- Tür, Yöntem ve Tekniklere Uygun Dinleme: </w:t>
            </w:r>
            <w:r w:rsidRPr="00E821C2">
              <w:rPr>
                <w:sz w:val="18"/>
                <w:szCs w:val="18"/>
              </w:rPr>
              <w:t>1</w:t>
            </w:r>
          </w:p>
        </w:tc>
        <w:tc>
          <w:tcPr>
            <w:tcW w:w="2598" w:type="dxa"/>
            <w:vMerge w:val="restart"/>
          </w:tcPr>
          <w:p w:rsidR="00532D6C" w:rsidRDefault="00532D6C" w:rsidP="00E7453A">
            <w:pPr>
              <w:rPr>
                <w:rFonts w:eastAsia="MS Mincho"/>
                <w:b/>
                <w:sz w:val="20"/>
                <w:szCs w:val="20"/>
              </w:rPr>
            </w:pPr>
          </w:p>
          <w:p w:rsidR="00532D6C" w:rsidRDefault="00532D6C" w:rsidP="00E7453A">
            <w:pPr>
              <w:rPr>
                <w:rFonts w:eastAsia="MS Mincho"/>
                <w:b/>
                <w:sz w:val="20"/>
                <w:szCs w:val="20"/>
              </w:rPr>
            </w:pPr>
            <w:r w:rsidRPr="00E821C2">
              <w:rPr>
                <w:sz w:val="20"/>
                <w:szCs w:val="20"/>
              </w:rPr>
              <w:t>10-16 KASIM ATATÜRK HAFTASI</w:t>
            </w:r>
          </w:p>
          <w:p w:rsidR="00532D6C" w:rsidRDefault="00532D6C" w:rsidP="00E7453A">
            <w:pPr>
              <w:rPr>
                <w:rFonts w:eastAsia="MS Mincho"/>
                <w:b/>
                <w:sz w:val="20"/>
                <w:szCs w:val="20"/>
              </w:rPr>
            </w:pPr>
          </w:p>
          <w:p w:rsidR="00532D6C" w:rsidRPr="00E821C2" w:rsidRDefault="00532D6C" w:rsidP="00E7453A">
            <w:pPr>
              <w:rPr>
                <w:rFonts w:eastAsia="MS Mincho"/>
                <w:b/>
                <w:sz w:val="20"/>
                <w:szCs w:val="20"/>
              </w:rPr>
            </w:pPr>
          </w:p>
          <w:p w:rsidR="00532D6C" w:rsidRPr="00E821C2" w:rsidRDefault="00532D6C" w:rsidP="00E821C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821C2">
              <w:rPr>
                <w:b/>
                <w:bCs/>
                <w:sz w:val="20"/>
                <w:szCs w:val="20"/>
                <w:u w:val="single"/>
              </w:rPr>
              <w:t>Matematik</w:t>
            </w:r>
          </w:p>
          <w:p w:rsidR="00532D6C" w:rsidRDefault="00532D6C" w:rsidP="00E7453A">
            <w:r w:rsidRPr="00E821C2">
              <w:rPr>
                <w:b/>
                <w:bCs/>
                <w:sz w:val="20"/>
                <w:szCs w:val="20"/>
              </w:rPr>
              <w:t>Doğal Sayılar (</w:t>
            </w:r>
            <w:r w:rsidRPr="00E821C2">
              <w:rPr>
                <w:b/>
                <w:sz w:val="20"/>
                <w:szCs w:val="20"/>
              </w:rPr>
              <w:t>Kazanım 1)</w:t>
            </w:r>
          </w:p>
        </w:tc>
        <w:tc>
          <w:tcPr>
            <w:tcW w:w="2397" w:type="dxa"/>
            <w:vMerge w:val="restart"/>
          </w:tcPr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</w:p>
          <w:p w:rsidR="00532D6C" w:rsidRDefault="00532D6C" w:rsidP="00E7453A"/>
        </w:tc>
      </w:tr>
      <w:tr w:rsidR="00532D6C" w:rsidTr="00E821C2">
        <w:trPr>
          <w:trHeight w:val="203"/>
          <w:jc w:val="center"/>
        </w:trPr>
        <w:tc>
          <w:tcPr>
            <w:tcW w:w="354" w:type="dxa"/>
            <w:gridSpan w:val="2"/>
            <w:vMerge/>
          </w:tcPr>
          <w:p w:rsidR="00532D6C" w:rsidRDefault="00532D6C" w:rsidP="00AC5EDB"/>
        </w:tc>
        <w:tc>
          <w:tcPr>
            <w:tcW w:w="355" w:type="dxa"/>
            <w:vMerge/>
          </w:tcPr>
          <w:p w:rsidR="00532D6C" w:rsidRDefault="00532D6C" w:rsidP="00AC5EDB"/>
        </w:tc>
        <w:tc>
          <w:tcPr>
            <w:tcW w:w="356" w:type="dxa"/>
            <w:vMerge/>
          </w:tcPr>
          <w:p w:rsidR="00532D6C" w:rsidRDefault="00532D6C" w:rsidP="00AC5EDB"/>
        </w:tc>
        <w:tc>
          <w:tcPr>
            <w:tcW w:w="533" w:type="dxa"/>
            <w:vMerge/>
          </w:tcPr>
          <w:p w:rsidR="00532D6C" w:rsidRDefault="00532D6C" w:rsidP="00AC5EDB"/>
        </w:tc>
        <w:tc>
          <w:tcPr>
            <w:tcW w:w="3381" w:type="dxa"/>
            <w:gridSpan w:val="2"/>
          </w:tcPr>
          <w:p w:rsidR="00532D6C" w:rsidRPr="00E821C2" w:rsidRDefault="00532D6C" w:rsidP="00E7453A">
            <w:pPr>
              <w:rPr>
                <w:b/>
                <w:bCs/>
              </w:rPr>
            </w:pPr>
            <w:r w:rsidRPr="00E821C2">
              <w:rPr>
                <w:b/>
                <w:bCs/>
              </w:rPr>
              <w:t>KAVRATILACAK SESLER</w:t>
            </w:r>
          </w:p>
        </w:tc>
        <w:tc>
          <w:tcPr>
            <w:tcW w:w="4796" w:type="dxa"/>
            <w:gridSpan w:val="2"/>
          </w:tcPr>
          <w:p w:rsidR="00532D6C" w:rsidRPr="00366234" w:rsidRDefault="00532D6C" w:rsidP="00E7453A">
            <w:r w:rsidRPr="00E821C2">
              <w:rPr>
                <w:b/>
                <w:bCs/>
              </w:rPr>
              <w:t>İLK OKUMA YAZMA KAZANIMLARI</w:t>
            </w:r>
          </w:p>
        </w:tc>
        <w:tc>
          <w:tcPr>
            <w:tcW w:w="2598" w:type="dxa"/>
            <w:vMerge/>
          </w:tcPr>
          <w:p w:rsidR="00532D6C" w:rsidRDefault="00532D6C" w:rsidP="00AC5EDB"/>
        </w:tc>
        <w:tc>
          <w:tcPr>
            <w:tcW w:w="2397" w:type="dxa"/>
            <w:vMerge/>
          </w:tcPr>
          <w:p w:rsidR="00532D6C" w:rsidRDefault="00532D6C" w:rsidP="00AC5EDB"/>
        </w:tc>
      </w:tr>
      <w:tr w:rsidR="00532D6C" w:rsidTr="00E821C2">
        <w:trPr>
          <w:gridBefore w:val="1"/>
          <w:trHeight w:val="2505"/>
          <w:jc w:val="center"/>
        </w:trPr>
        <w:tc>
          <w:tcPr>
            <w:tcW w:w="354" w:type="dxa"/>
            <w:vMerge/>
          </w:tcPr>
          <w:p w:rsidR="00532D6C" w:rsidRDefault="00532D6C" w:rsidP="00AC5EDB"/>
        </w:tc>
        <w:tc>
          <w:tcPr>
            <w:tcW w:w="355" w:type="dxa"/>
            <w:vMerge/>
          </w:tcPr>
          <w:p w:rsidR="00532D6C" w:rsidRDefault="00532D6C" w:rsidP="00AC5EDB"/>
        </w:tc>
        <w:tc>
          <w:tcPr>
            <w:tcW w:w="356" w:type="dxa"/>
            <w:vMerge/>
          </w:tcPr>
          <w:p w:rsidR="00532D6C" w:rsidRDefault="00532D6C" w:rsidP="00AC5EDB"/>
        </w:tc>
        <w:tc>
          <w:tcPr>
            <w:tcW w:w="533" w:type="dxa"/>
            <w:vMerge/>
          </w:tcPr>
          <w:p w:rsidR="00532D6C" w:rsidRDefault="00532D6C" w:rsidP="00AC5EDB"/>
        </w:tc>
        <w:tc>
          <w:tcPr>
            <w:tcW w:w="3381" w:type="dxa"/>
            <w:gridSpan w:val="2"/>
            <w:vMerge w:val="restart"/>
          </w:tcPr>
          <w:p w:rsidR="00532D6C" w:rsidRPr="00E821C2" w:rsidRDefault="00532D6C" w:rsidP="00E7453A">
            <w:pPr>
              <w:rPr>
                <w:sz w:val="14"/>
                <w:szCs w:val="14"/>
              </w:rPr>
            </w:pPr>
            <w:r w:rsidRPr="00E821C2">
              <w:rPr>
                <w:rFonts w:ascii="Hand writing Mutlu" w:hAnsi="Hand writing Mutlu"/>
                <w:sz w:val="32"/>
                <w:szCs w:val="32"/>
              </w:rPr>
              <w:t xml:space="preserve">İ </w:t>
            </w:r>
          </w:p>
          <w:p w:rsidR="00532D6C" w:rsidRPr="00E821C2" w:rsidRDefault="00532D6C" w:rsidP="00E7453A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İ SESİ  </w:t>
            </w:r>
            <w:r w:rsidRPr="00E821C2">
              <w:rPr>
                <w:sz w:val="18"/>
                <w:szCs w:val="18"/>
              </w:rPr>
              <w:t xml:space="preserve">Sesi Hissetme ve Tanıma Çalışması sırasında  </w:t>
            </w:r>
            <w:r w:rsidRPr="00E821C2">
              <w:rPr>
                <w:b/>
                <w:sz w:val="18"/>
                <w:szCs w:val="18"/>
              </w:rPr>
              <w:t>İnci minci</w:t>
            </w:r>
            <w:r w:rsidRPr="00E821C2">
              <w:rPr>
                <w:sz w:val="18"/>
                <w:szCs w:val="18"/>
              </w:rPr>
              <w:t xml:space="preserve">     </w:t>
            </w:r>
            <w:r w:rsidRPr="00E821C2">
              <w:rPr>
                <w:b/>
                <w:sz w:val="18"/>
                <w:szCs w:val="18"/>
              </w:rPr>
              <w:t>Hep birinci</w:t>
            </w: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 </w:t>
            </w:r>
            <w:r w:rsidRPr="00E821C2">
              <w:rPr>
                <w:b/>
                <w:sz w:val="18"/>
                <w:szCs w:val="18"/>
              </w:rPr>
              <w:t>Sizce bu oyunda        Kim ikinci?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tekerlemesi kullanılır. Sesi Ayırt Etme Çalışması sırasında öğrencilere sesi içeren ve içermeyen varlıkların resimleri(ip, muz, diş fırçası) gösterilir ve öğrencilerin sesi ayırt etmesi sağlanır</w:t>
            </w:r>
          </w:p>
          <w:p w:rsidR="00532D6C" w:rsidRPr="00E821C2" w:rsidRDefault="00532D6C" w:rsidP="00E7453A">
            <w:pPr>
              <w:rPr>
                <w:sz w:val="14"/>
                <w:szCs w:val="14"/>
              </w:rPr>
            </w:pP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</w:p>
        </w:tc>
        <w:tc>
          <w:tcPr>
            <w:tcW w:w="2065" w:type="dxa"/>
            <w:vMerge w:val="restart"/>
          </w:tcPr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HAZIRLIK</w:t>
            </w:r>
          </w:p>
          <w:p w:rsidR="00532D6C" w:rsidRPr="00E821C2" w:rsidRDefault="00532D6C" w:rsidP="00E7453A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Dinlemek için hazırlık yapar.</w:t>
            </w:r>
          </w:p>
          <w:p w:rsidR="00532D6C" w:rsidRPr="00E821C2" w:rsidRDefault="00532D6C" w:rsidP="00E7453A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Yazmak için hazırlık yapar.</w:t>
            </w:r>
          </w:p>
          <w:p w:rsidR="00532D6C" w:rsidRPr="00E821C2" w:rsidRDefault="00532D6C" w:rsidP="00E7453A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Okumak için hazırlık yapar.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</w:p>
          <w:p w:rsidR="00532D6C" w:rsidRPr="00E821C2" w:rsidRDefault="00532D6C" w:rsidP="00E7453A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SESİ HİSSETME VE TANIMA</w:t>
            </w:r>
          </w:p>
          <w:p w:rsidR="00532D6C" w:rsidRPr="00E821C2" w:rsidRDefault="00532D6C" w:rsidP="00E7453A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Duyduğu sesleri ayırt eder.</w:t>
            </w:r>
          </w:p>
          <w:p w:rsidR="00532D6C" w:rsidRPr="00E821C2" w:rsidRDefault="00532D6C" w:rsidP="00E7453A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Duyduğu seslerle harfleri eşleştirir.</w:t>
            </w:r>
          </w:p>
          <w:p w:rsidR="00532D6C" w:rsidRPr="00E821C2" w:rsidRDefault="00532D6C" w:rsidP="00E7453A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Dikkatini dinlediğine yoğunlaştırır.</w:t>
            </w:r>
          </w:p>
          <w:p w:rsidR="00532D6C" w:rsidRPr="00E821C2" w:rsidRDefault="00532D6C" w:rsidP="00E7453A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Görsellerden yararlanarak söz varlığını geliştirir.</w:t>
            </w:r>
          </w:p>
          <w:p w:rsidR="00532D6C" w:rsidRPr="00E821C2" w:rsidRDefault="00532D6C" w:rsidP="00E7453A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Resim ve fotoğrafları yorumlar.</w:t>
            </w:r>
          </w:p>
          <w:p w:rsidR="00532D6C" w:rsidRPr="00E821C2" w:rsidRDefault="00532D6C" w:rsidP="00E7453A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Renkleri tanır, anlamlandırır ve yorumlar.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/ HARFİ OKUMA VE YAZMA</w:t>
            </w:r>
          </w:p>
          <w:p w:rsidR="00532D6C" w:rsidRPr="00E821C2" w:rsidRDefault="00532D6C" w:rsidP="00E7453A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Ön bilgilerini kullanarak okuduğunu anlamlandırır.</w:t>
            </w:r>
          </w:p>
          <w:p w:rsidR="00532D6C" w:rsidRPr="00E821C2" w:rsidRDefault="00532D6C" w:rsidP="00E7453A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Okuduğunu anlamlandırmada görsellerden yararlanır.</w:t>
            </w:r>
          </w:p>
          <w:p w:rsidR="00532D6C" w:rsidRPr="00E821C2" w:rsidRDefault="00532D6C" w:rsidP="00E7453A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İşitilebilir bir ses tonuyla okur.</w:t>
            </w:r>
          </w:p>
          <w:p w:rsidR="00532D6C" w:rsidRPr="00E821C2" w:rsidRDefault="00532D6C" w:rsidP="00E7453A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Yankılayıcı okur.</w:t>
            </w:r>
          </w:p>
          <w:p w:rsidR="00532D6C" w:rsidRPr="00E821C2" w:rsidRDefault="00532D6C" w:rsidP="00E7453A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Rehber yardımıyla okur.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7"/>
                <w:szCs w:val="17"/>
              </w:rPr>
              <w:t>Bitişik eğik yazı harflerini kurallarına</w:t>
            </w:r>
            <w:r w:rsidRPr="00E821C2">
              <w:rPr>
                <w:sz w:val="18"/>
                <w:szCs w:val="18"/>
              </w:rPr>
              <w:t xml:space="preserve"> uygun yazar.</w:t>
            </w:r>
          </w:p>
          <w:p w:rsidR="00532D6C" w:rsidRPr="00E821C2" w:rsidRDefault="00532D6C" w:rsidP="00E7453A">
            <w:pPr>
              <w:rPr>
                <w:sz w:val="16"/>
                <w:szCs w:val="16"/>
              </w:rPr>
            </w:pPr>
          </w:p>
        </w:tc>
        <w:tc>
          <w:tcPr>
            <w:tcW w:w="2731" w:type="dxa"/>
            <w:vMerge w:val="restart"/>
          </w:tcPr>
          <w:p w:rsidR="00532D6C" w:rsidRPr="00E821C2" w:rsidRDefault="00532D6C" w:rsidP="00E7453A">
            <w:pPr>
              <w:rPr>
                <w:sz w:val="16"/>
                <w:szCs w:val="16"/>
              </w:rPr>
            </w:pPr>
            <w:r w:rsidRPr="00E821C2">
              <w:rPr>
                <w:sz w:val="16"/>
                <w:szCs w:val="16"/>
              </w:rPr>
              <w:t>SESLERDEN / HARFLERDEN HECELER, KELİMELER VE CÜMLELER OLUŞTURMA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heceler, hecelerden kelimeler, kelimelerden cümleler oluşturarak okur.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heceler, hecelerden kelimeler, kelimelerden cümleler oluşturarak yazar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.Duyduğu kelimeleri görsellerle eşleştirir.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Kelimeler, cümleler ve satırlar arasında uygun boşluk bırakır.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Matematiksel ifadeleri doğru yazar.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METİN OLUŞTURMA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Kelimeleri doğru telaffuz eder.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Verilen cümle ya da metne bakarak yazar.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Bütün yazılarını bitişik eğik yazı ile yazar.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Yazılarında noktalama işaretlerini doğru ve yerinde kullanır.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Dikte etme çalışmalarına katılır.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Sayfa düzenine ve temizliğine dikkat eder.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Metin ve görsel ilişkisini sorgular.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</w:p>
        </w:tc>
        <w:tc>
          <w:tcPr>
            <w:tcW w:w="2598" w:type="dxa"/>
            <w:vMerge/>
          </w:tcPr>
          <w:p w:rsidR="00532D6C" w:rsidRDefault="00532D6C" w:rsidP="00AC5EDB"/>
        </w:tc>
        <w:tc>
          <w:tcPr>
            <w:tcW w:w="2397" w:type="dxa"/>
            <w:vMerge/>
          </w:tcPr>
          <w:p w:rsidR="00532D6C" w:rsidRDefault="00532D6C" w:rsidP="00AC5EDB"/>
        </w:tc>
      </w:tr>
      <w:tr w:rsidR="00532D6C" w:rsidTr="00E821C2">
        <w:trPr>
          <w:gridBefore w:val="1"/>
          <w:trHeight w:val="2685"/>
          <w:jc w:val="center"/>
        </w:trPr>
        <w:tc>
          <w:tcPr>
            <w:tcW w:w="354" w:type="dxa"/>
            <w:vMerge/>
          </w:tcPr>
          <w:p w:rsidR="00532D6C" w:rsidRDefault="00532D6C" w:rsidP="00AC5EDB"/>
        </w:tc>
        <w:tc>
          <w:tcPr>
            <w:tcW w:w="355" w:type="dxa"/>
            <w:vMerge/>
          </w:tcPr>
          <w:p w:rsidR="00532D6C" w:rsidRDefault="00532D6C" w:rsidP="00AC5EDB"/>
        </w:tc>
        <w:tc>
          <w:tcPr>
            <w:tcW w:w="356" w:type="dxa"/>
            <w:vMerge/>
          </w:tcPr>
          <w:p w:rsidR="00532D6C" w:rsidRDefault="00532D6C" w:rsidP="00AC5EDB"/>
        </w:tc>
        <w:tc>
          <w:tcPr>
            <w:tcW w:w="533" w:type="dxa"/>
            <w:vMerge/>
          </w:tcPr>
          <w:p w:rsidR="00532D6C" w:rsidRDefault="00532D6C" w:rsidP="00AC5EDB"/>
        </w:tc>
        <w:tc>
          <w:tcPr>
            <w:tcW w:w="3381" w:type="dxa"/>
            <w:gridSpan w:val="2"/>
            <w:vMerge/>
          </w:tcPr>
          <w:p w:rsidR="00532D6C" w:rsidRPr="00E821C2" w:rsidRDefault="00532D6C" w:rsidP="00AC5EDB">
            <w:pPr>
              <w:rPr>
                <w:sz w:val="18"/>
                <w:szCs w:val="18"/>
              </w:rPr>
            </w:pPr>
          </w:p>
        </w:tc>
        <w:tc>
          <w:tcPr>
            <w:tcW w:w="2065" w:type="dxa"/>
            <w:vMerge/>
          </w:tcPr>
          <w:p w:rsidR="00532D6C" w:rsidRDefault="00532D6C" w:rsidP="00AC5EDB"/>
        </w:tc>
        <w:tc>
          <w:tcPr>
            <w:tcW w:w="2731" w:type="dxa"/>
            <w:vMerge/>
          </w:tcPr>
          <w:p w:rsidR="00532D6C" w:rsidRDefault="00532D6C" w:rsidP="00AC5EDB"/>
        </w:tc>
        <w:tc>
          <w:tcPr>
            <w:tcW w:w="4995" w:type="dxa"/>
            <w:gridSpan w:val="2"/>
          </w:tcPr>
          <w:p w:rsidR="00532D6C" w:rsidRPr="00E821C2" w:rsidRDefault="00532D6C" w:rsidP="00E7453A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</w:p>
          <w:p w:rsidR="00532D6C" w:rsidRPr="00E821C2" w:rsidRDefault="00532D6C" w:rsidP="00E7453A">
            <w:pPr>
              <w:rPr>
                <w:b/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E7453A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</w:t>
            </w:r>
          </w:p>
          <w:p w:rsidR="00532D6C" w:rsidRPr="00E821C2" w:rsidRDefault="00532D6C" w:rsidP="00E74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Default="00532D6C" w:rsidP="00E7453A"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</w:tc>
      </w:tr>
    </w:tbl>
    <w:p w:rsidR="00532D6C" w:rsidRDefault="00532D6C" w:rsidP="00C33B94"/>
    <w:p w:rsidR="00532D6C" w:rsidRDefault="00532D6C" w:rsidP="00C33B94"/>
    <w:p w:rsidR="00532D6C" w:rsidRDefault="00532D6C" w:rsidP="00C33B94"/>
    <w:tbl>
      <w:tblPr>
        <w:tblW w:w="1477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"/>
        <w:gridCol w:w="355"/>
        <w:gridCol w:w="356"/>
        <w:gridCol w:w="533"/>
        <w:gridCol w:w="1717"/>
        <w:gridCol w:w="1664"/>
        <w:gridCol w:w="2065"/>
        <w:gridCol w:w="2731"/>
        <w:gridCol w:w="2598"/>
        <w:gridCol w:w="2397"/>
      </w:tblGrid>
      <w:tr w:rsidR="00532D6C" w:rsidTr="00876F0E">
        <w:trPr>
          <w:trHeight w:val="203"/>
          <w:jc w:val="center"/>
        </w:trPr>
        <w:tc>
          <w:tcPr>
            <w:tcW w:w="14770" w:type="dxa"/>
            <w:gridSpan w:val="10"/>
          </w:tcPr>
          <w:p w:rsidR="00532D6C" w:rsidRPr="00E821C2" w:rsidRDefault="00532D6C" w:rsidP="00876F0E">
            <w:pPr>
              <w:jc w:val="center"/>
              <w:rPr>
                <w:b/>
                <w:sz w:val="20"/>
                <w:szCs w:val="20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Tr="00876F0E">
        <w:trPr>
          <w:trHeight w:val="467"/>
          <w:jc w:val="center"/>
        </w:trPr>
        <w:tc>
          <w:tcPr>
            <w:tcW w:w="1065" w:type="dxa"/>
            <w:gridSpan w:val="3"/>
          </w:tcPr>
          <w:p w:rsidR="00532D6C" w:rsidRPr="00E821C2" w:rsidRDefault="00532D6C" w:rsidP="00876F0E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33" w:type="dxa"/>
            <w:vMerge w:val="restart"/>
            <w:textDirection w:val="btLr"/>
          </w:tcPr>
          <w:p w:rsidR="00532D6C" w:rsidRPr="00E821C2" w:rsidRDefault="00532D6C" w:rsidP="00876F0E">
            <w:pPr>
              <w:ind w:left="113" w:right="113"/>
              <w:rPr>
                <w:b/>
                <w:sz w:val="22"/>
                <w:szCs w:val="22"/>
              </w:rPr>
            </w:pPr>
            <w:r w:rsidRPr="00E821C2">
              <w:rPr>
                <w:b/>
                <w:sz w:val="22"/>
                <w:szCs w:val="22"/>
              </w:rPr>
              <w:t>TEMA</w:t>
            </w:r>
          </w:p>
        </w:tc>
        <w:tc>
          <w:tcPr>
            <w:tcW w:w="1717" w:type="dxa"/>
            <w:vMerge w:val="restart"/>
          </w:tcPr>
          <w:p w:rsidR="00532D6C" w:rsidRPr="00E821C2" w:rsidRDefault="00532D6C" w:rsidP="00876F0E">
            <w:pPr>
              <w:rPr>
                <w:b/>
                <w:sz w:val="28"/>
                <w:szCs w:val="28"/>
              </w:rPr>
            </w:pPr>
          </w:p>
          <w:p w:rsidR="00532D6C" w:rsidRPr="00E821C2" w:rsidRDefault="00532D6C" w:rsidP="00876F0E">
            <w:pPr>
              <w:rPr>
                <w:b/>
                <w:sz w:val="28"/>
                <w:szCs w:val="28"/>
              </w:rPr>
            </w:pPr>
            <w:r w:rsidRPr="00E821C2">
              <w:rPr>
                <w:b/>
                <w:sz w:val="28"/>
                <w:szCs w:val="28"/>
              </w:rPr>
              <w:t>METİN</w:t>
            </w:r>
          </w:p>
          <w:p w:rsidR="00532D6C" w:rsidRPr="00E821C2" w:rsidRDefault="00532D6C" w:rsidP="00876F0E">
            <w:pPr>
              <w:rPr>
                <w:b/>
              </w:rPr>
            </w:pPr>
          </w:p>
          <w:p w:rsidR="00532D6C" w:rsidRPr="00E821C2" w:rsidRDefault="00532D6C" w:rsidP="00876F0E">
            <w:pPr>
              <w:rPr>
                <w:b/>
                <w:sz w:val="20"/>
                <w:szCs w:val="20"/>
              </w:rPr>
            </w:pPr>
          </w:p>
          <w:p w:rsidR="00532D6C" w:rsidRPr="00E821C2" w:rsidRDefault="00532D6C" w:rsidP="00876F0E">
            <w:pPr>
              <w:rPr>
                <w:b/>
                <w:sz w:val="10"/>
                <w:szCs w:val="10"/>
              </w:rPr>
            </w:pPr>
          </w:p>
          <w:p w:rsidR="00532D6C" w:rsidRPr="00E821C2" w:rsidRDefault="00532D6C" w:rsidP="00876F0E">
            <w:pPr>
              <w:rPr>
                <w:b/>
                <w:sz w:val="16"/>
                <w:szCs w:val="16"/>
              </w:rPr>
            </w:pPr>
          </w:p>
        </w:tc>
        <w:tc>
          <w:tcPr>
            <w:tcW w:w="1664" w:type="dxa"/>
            <w:vMerge w:val="restart"/>
          </w:tcPr>
          <w:p w:rsidR="00532D6C" w:rsidRPr="00E821C2" w:rsidRDefault="00532D6C" w:rsidP="00876F0E">
            <w:pPr>
              <w:rPr>
                <w:b/>
              </w:rPr>
            </w:pPr>
          </w:p>
          <w:p w:rsidR="00532D6C" w:rsidRPr="00E821C2" w:rsidRDefault="00532D6C" w:rsidP="00876F0E">
            <w:pPr>
              <w:rPr>
                <w:b/>
              </w:rPr>
            </w:pPr>
            <w:r w:rsidRPr="00E821C2">
              <w:rPr>
                <w:b/>
              </w:rPr>
              <w:t xml:space="preserve">ÖĞRENME </w:t>
            </w:r>
          </w:p>
          <w:p w:rsidR="00532D6C" w:rsidRPr="00E821C2" w:rsidRDefault="00532D6C" w:rsidP="00876F0E">
            <w:pPr>
              <w:rPr>
                <w:b/>
              </w:rPr>
            </w:pPr>
            <w:r w:rsidRPr="00E821C2">
              <w:rPr>
                <w:b/>
              </w:rPr>
              <w:t>ALANI</w:t>
            </w:r>
          </w:p>
        </w:tc>
        <w:tc>
          <w:tcPr>
            <w:tcW w:w="4796" w:type="dxa"/>
            <w:gridSpan w:val="2"/>
            <w:vMerge w:val="restart"/>
          </w:tcPr>
          <w:p w:rsidR="00532D6C" w:rsidRPr="00E821C2" w:rsidRDefault="00532D6C" w:rsidP="00876F0E">
            <w:pPr>
              <w:rPr>
                <w:b/>
              </w:rPr>
            </w:pPr>
          </w:p>
          <w:p w:rsidR="00532D6C" w:rsidRPr="00E821C2" w:rsidRDefault="00532D6C" w:rsidP="00876F0E">
            <w:pPr>
              <w:rPr>
                <w:b/>
              </w:rPr>
            </w:pPr>
            <w:r w:rsidRPr="00E821C2">
              <w:rPr>
                <w:b/>
                <w:sz w:val="28"/>
                <w:szCs w:val="28"/>
              </w:rPr>
              <w:t>KAZANIMLAR</w:t>
            </w:r>
          </w:p>
        </w:tc>
        <w:tc>
          <w:tcPr>
            <w:tcW w:w="2598" w:type="dxa"/>
            <w:vMerge w:val="restart"/>
            <w:vAlign w:val="center"/>
          </w:tcPr>
          <w:p w:rsidR="00532D6C" w:rsidRPr="00E821C2" w:rsidRDefault="00532D6C" w:rsidP="00876F0E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ATATÜRKÇÜLÜK, DİĞER DERSLER VE ARA DİSİPLİNLERLE İLİŞKİLENDİRME</w:t>
            </w:r>
          </w:p>
        </w:tc>
        <w:tc>
          <w:tcPr>
            <w:tcW w:w="2397" w:type="dxa"/>
            <w:vMerge w:val="restart"/>
            <w:vAlign w:val="center"/>
          </w:tcPr>
          <w:p w:rsidR="00532D6C" w:rsidRPr="00E821C2" w:rsidRDefault="00532D6C" w:rsidP="00876F0E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532D6C" w:rsidTr="00876F0E">
        <w:trPr>
          <w:cantSplit/>
          <w:trHeight w:val="711"/>
          <w:jc w:val="center"/>
        </w:trPr>
        <w:tc>
          <w:tcPr>
            <w:tcW w:w="354" w:type="dxa"/>
            <w:textDirection w:val="btLr"/>
          </w:tcPr>
          <w:p w:rsidR="00532D6C" w:rsidRPr="00E821C2" w:rsidRDefault="00532D6C" w:rsidP="00876F0E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355" w:type="dxa"/>
            <w:textDirection w:val="btLr"/>
          </w:tcPr>
          <w:p w:rsidR="00532D6C" w:rsidRPr="00E821C2" w:rsidRDefault="00532D6C" w:rsidP="00876F0E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356" w:type="dxa"/>
            <w:textDirection w:val="btLr"/>
          </w:tcPr>
          <w:p w:rsidR="00532D6C" w:rsidRPr="00E821C2" w:rsidRDefault="00532D6C" w:rsidP="00876F0E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533" w:type="dxa"/>
            <w:vMerge/>
          </w:tcPr>
          <w:p w:rsidR="00532D6C" w:rsidRDefault="00532D6C" w:rsidP="00876F0E"/>
        </w:tc>
        <w:tc>
          <w:tcPr>
            <w:tcW w:w="1717" w:type="dxa"/>
            <w:vMerge/>
          </w:tcPr>
          <w:p w:rsidR="00532D6C" w:rsidRPr="00DA6703" w:rsidRDefault="00532D6C" w:rsidP="00876F0E"/>
        </w:tc>
        <w:tc>
          <w:tcPr>
            <w:tcW w:w="1664" w:type="dxa"/>
            <w:vMerge/>
          </w:tcPr>
          <w:p w:rsidR="00532D6C" w:rsidRDefault="00532D6C" w:rsidP="00876F0E"/>
        </w:tc>
        <w:tc>
          <w:tcPr>
            <w:tcW w:w="4796" w:type="dxa"/>
            <w:gridSpan w:val="2"/>
            <w:vMerge/>
          </w:tcPr>
          <w:p w:rsidR="00532D6C" w:rsidRDefault="00532D6C" w:rsidP="00876F0E"/>
        </w:tc>
        <w:tc>
          <w:tcPr>
            <w:tcW w:w="2598" w:type="dxa"/>
            <w:vMerge/>
          </w:tcPr>
          <w:p w:rsidR="00532D6C" w:rsidRDefault="00532D6C" w:rsidP="00876F0E"/>
        </w:tc>
        <w:tc>
          <w:tcPr>
            <w:tcW w:w="2397" w:type="dxa"/>
            <w:vMerge/>
          </w:tcPr>
          <w:p w:rsidR="00532D6C" w:rsidRDefault="00532D6C" w:rsidP="00876F0E"/>
        </w:tc>
      </w:tr>
      <w:tr w:rsidR="00532D6C" w:rsidTr="00876F0E">
        <w:trPr>
          <w:trHeight w:val="509"/>
          <w:jc w:val="center"/>
        </w:trPr>
        <w:tc>
          <w:tcPr>
            <w:tcW w:w="354" w:type="dxa"/>
            <w:vMerge w:val="restart"/>
            <w:textDirection w:val="btLr"/>
          </w:tcPr>
          <w:p w:rsidR="00532D6C" w:rsidRPr="005C1258" w:rsidRDefault="00532D6C" w:rsidP="00876F0E">
            <w:pPr>
              <w:ind w:left="113" w:right="113"/>
            </w:pPr>
            <w:r>
              <w:t xml:space="preserve">                                                       18 -22 KASIM</w:t>
            </w: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Default="00532D6C" w:rsidP="00876F0E">
            <w:pPr>
              <w:ind w:left="113" w:right="113"/>
            </w:pPr>
          </w:p>
          <w:p w:rsidR="00532D6C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</w:tc>
        <w:tc>
          <w:tcPr>
            <w:tcW w:w="355" w:type="dxa"/>
            <w:vMerge w:val="restart"/>
            <w:textDirection w:val="btLr"/>
          </w:tcPr>
          <w:p w:rsidR="00532D6C" w:rsidRPr="005C1258" w:rsidRDefault="00532D6C" w:rsidP="00876F0E">
            <w:pPr>
              <w:ind w:left="113" w:right="113"/>
              <w:jc w:val="center"/>
            </w:pPr>
            <w:r>
              <w:t>9</w:t>
            </w: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Default="00532D6C" w:rsidP="00876F0E">
            <w:pPr>
              <w:ind w:left="113" w:right="113"/>
              <w:jc w:val="center"/>
            </w:pPr>
          </w:p>
          <w:p w:rsidR="00532D6C" w:rsidRPr="00E821C2" w:rsidRDefault="00532D6C" w:rsidP="00876F0E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21C2">
              <w:rPr>
                <w:sz w:val="22"/>
                <w:szCs w:val="22"/>
              </w:rPr>
              <w:t>12</w:t>
            </w:r>
          </w:p>
        </w:tc>
        <w:tc>
          <w:tcPr>
            <w:tcW w:w="356" w:type="dxa"/>
            <w:vMerge w:val="restart"/>
            <w:textDirection w:val="btLr"/>
          </w:tcPr>
          <w:p w:rsidR="00532D6C" w:rsidRDefault="00532D6C" w:rsidP="00876F0E">
            <w:pPr>
              <w:ind w:left="113" w:right="113"/>
              <w:jc w:val="center"/>
            </w:pPr>
            <w:r>
              <w:t>10</w:t>
            </w: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Default="00532D6C" w:rsidP="00876F0E">
            <w:pPr>
              <w:ind w:left="113" w:right="113"/>
              <w:jc w:val="center"/>
            </w:pPr>
          </w:p>
          <w:p w:rsidR="00532D6C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533" w:type="dxa"/>
            <w:vMerge w:val="restart"/>
          </w:tcPr>
          <w:p w:rsidR="00532D6C" w:rsidRDefault="00532D6C" w:rsidP="00876F0E"/>
        </w:tc>
        <w:tc>
          <w:tcPr>
            <w:tcW w:w="1717" w:type="dxa"/>
          </w:tcPr>
          <w:p w:rsidR="00532D6C" w:rsidRDefault="00532D6C" w:rsidP="00876F0E"/>
        </w:tc>
        <w:tc>
          <w:tcPr>
            <w:tcW w:w="1664" w:type="dxa"/>
            <w:vAlign w:val="center"/>
          </w:tcPr>
          <w:p w:rsidR="00532D6C" w:rsidRPr="00E821C2" w:rsidRDefault="00532D6C" w:rsidP="00876F0E">
            <w:pPr>
              <w:jc w:val="center"/>
              <w:rPr>
                <w:b/>
              </w:rPr>
            </w:pPr>
            <w:r w:rsidRPr="00E821C2">
              <w:rPr>
                <w:b/>
                <w:sz w:val="18"/>
                <w:szCs w:val="18"/>
              </w:rPr>
              <w:t>DİNLEME</w:t>
            </w:r>
          </w:p>
        </w:tc>
        <w:tc>
          <w:tcPr>
            <w:tcW w:w="4796" w:type="dxa"/>
            <w:gridSpan w:val="2"/>
            <w:vAlign w:val="center"/>
          </w:tcPr>
          <w:p w:rsidR="00532D6C" w:rsidRPr="00E821C2" w:rsidRDefault="00532D6C" w:rsidP="00876F0E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1- Dinleme Kurallarını Uygulama:</w:t>
            </w:r>
            <w:r w:rsidRPr="00E821C2">
              <w:rPr>
                <w:sz w:val="18"/>
                <w:szCs w:val="18"/>
              </w:rPr>
              <w:t xml:space="preserve"> 1, 2, 3</w:t>
            </w:r>
          </w:p>
          <w:p w:rsidR="00532D6C" w:rsidRPr="00E821C2" w:rsidRDefault="00532D6C" w:rsidP="00876F0E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2- Dinlediğini Anlama:</w:t>
            </w:r>
            <w:r w:rsidRPr="00E821C2">
              <w:rPr>
                <w:sz w:val="18"/>
                <w:szCs w:val="18"/>
              </w:rPr>
              <w:t xml:space="preserve"> 1, 2, 3, 4, 10, 12, 13, 15, 16, 17</w:t>
            </w:r>
          </w:p>
          <w:p w:rsidR="00532D6C" w:rsidRPr="00B32E88" w:rsidRDefault="00532D6C" w:rsidP="00876F0E">
            <w:pPr>
              <w:tabs>
                <w:tab w:val="left" w:pos="324"/>
              </w:tabs>
              <w:ind w:left="324" w:hanging="324"/>
            </w:pPr>
            <w:r w:rsidRPr="00E821C2">
              <w:rPr>
                <w:b/>
                <w:sz w:val="18"/>
                <w:szCs w:val="18"/>
              </w:rPr>
              <w:t xml:space="preserve">3- Tür, Yöntem ve Tekniklere Uygun Dinleme: </w:t>
            </w:r>
            <w:r w:rsidRPr="00E821C2">
              <w:rPr>
                <w:sz w:val="18"/>
                <w:szCs w:val="18"/>
              </w:rPr>
              <w:t>1</w:t>
            </w:r>
          </w:p>
        </w:tc>
        <w:tc>
          <w:tcPr>
            <w:tcW w:w="2598" w:type="dxa"/>
            <w:vMerge w:val="restart"/>
          </w:tcPr>
          <w:p w:rsidR="00532D6C" w:rsidRDefault="00532D6C" w:rsidP="00876F0E">
            <w:pPr>
              <w:jc w:val="center"/>
              <w:rPr>
                <w:sz w:val="16"/>
                <w:szCs w:val="16"/>
              </w:rPr>
            </w:pPr>
          </w:p>
          <w:p w:rsidR="00532D6C" w:rsidRDefault="00532D6C" w:rsidP="00876F0E">
            <w:pPr>
              <w:jc w:val="center"/>
              <w:rPr>
                <w:sz w:val="16"/>
                <w:szCs w:val="16"/>
              </w:rPr>
            </w:pPr>
            <w:r w:rsidRPr="00E821C2">
              <w:rPr>
                <w:sz w:val="16"/>
                <w:szCs w:val="16"/>
              </w:rPr>
              <w:t>24 KASIM ÖĞRETMENLER GÜNÜ</w:t>
            </w:r>
          </w:p>
          <w:p w:rsidR="00532D6C" w:rsidRDefault="00532D6C" w:rsidP="00876F0E">
            <w:pPr>
              <w:jc w:val="center"/>
              <w:rPr>
                <w:sz w:val="16"/>
                <w:szCs w:val="16"/>
              </w:rPr>
            </w:pPr>
          </w:p>
          <w:p w:rsidR="00532D6C" w:rsidRPr="00E821C2" w:rsidRDefault="00532D6C" w:rsidP="00876F0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821C2">
              <w:rPr>
                <w:b/>
                <w:bCs/>
                <w:sz w:val="20"/>
                <w:szCs w:val="20"/>
                <w:u w:val="single"/>
              </w:rPr>
              <w:t>Matematik</w:t>
            </w:r>
          </w:p>
          <w:p w:rsidR="00532D6C" w:rsidRDefault="00532D6C" w:rsidP="00876F0E">
            <w:r w:rsidRPr="00E821C2">
              <w:rPr>
                <w:b/>
                <w:bCs/>
                <w:sz w:val="20"/>
                <w:szCs w:val="20"/>
              </w:rPr>
              <w:t>Doğal Sayılar (</w:t>
            </w:r>
            <w:r w:rsidRPr="00E821C2">
              <w:rPr>
                <w:b/>
                <w:sz w:val="20"/>
                <w:szCs w:val="20"/>
              </w:rPr>
              <w:t>Kazanım 1)</w:t>
            </w:r>
          </w:p>
        </w:tc>
        <w:tc>
          <w:tcPr>
            <w:tcW w:w="2397" w:type="dxa"/>
            <w:vMerge w:val="restart"/>
          </w:tcPr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Default="00532D6C" w:rsidP="00876F0E"/>
        </w:tc>
      </w:tr>
      <w:tr w:rsidR="00532D6C" w:rsidTr="00876F0E">
        <w:trPr>
          <w:trHeight w:val="203"/>
          <w:jc w:val="center"/>
        </w:trPr>
        <w:tc>
          <w:tcPr>
            <w:tcW w:w="354" w:type="dxa"/>
            <w:vMerge/>
          </w:tcPr>
          <w:p w:rsidR="00532D6C" w:rsidRDefault="00532D6C" w:rsidP="00876F0E"/>
        </w:tc>
        <w:tc>
          <w:tcPr>
            <w:tcW w:w="355" w:type="dxa"/>
            <w:vMerge/>
          </w:tcPr>
          <w:p w:rsidR="00532D6C" w:rsidRDefault="00532D6C" w:rsidP="00876F0E"/>
        </w:tc>
        <w:tc>
          <w:tcPr>
            <w:tcW w:w="356" w:type="dxa"/>
            <w:vMerge/>
          </w:tcPr>
          <w:p w:rsidR="00532D6C" w:rsidRDefault="00532D6C" w:rsidP="00876F0E"/>
        </w:tc>
        <w:tc>
          <w:tcPr>
            <w:tcW w:w="533" w:type="dxa"/>
            <w:vMerge/>
          </w:tcPr>
          <w:p w:rsidR="00532D6C" w:rsidRDefault="00532D6C" w:rsidP="00876F0E"/>
        </w:tc>
        <w:tc>
          <w:tcPr>
            <w:tcW w:w="3381" w:type="dxa"/>
            <w:gridSpan w:val="2"/>
          </w:tcPr>
          <w:p w:rsidR="00532D6C" w:rsidRPr="00E821C2" w:rsidRDefault="00532D6C" w:rsidP="00876F0E">
            <w:pPr>
              <w:rPr>
                <w:b/>
                <w:bCs/>
              </w:rPr>
            </w:pPr>
            <w:r w:rsidRPr="00E821C2">
              <w:rPr>
                <w:b/>
                <w:bCs/>
              </w:rPr>
              <w:t>KAVRATILACAK SESLER</w:t>
            </w:r>
          </w:p>
        </w:tc>
        <w:tc>
          <w:tcPr>
            <w:tcW w:w="4796" w:type="dxa"/>
            <w:gridSpan w:val="2"/>
          </w:tcPr>
          <w:p w:rsidR="00532D6C" w:rsidRPr="00366234" w:rsidRDefault="00532D6C" w:rsidP="00876F0E">
            <w:r w:rsidRPr="00E821C2">
              <w:rPr>
                <w:b/>
                <w:bCs/>
              </w:rPr>
              <w:t>İLK OKUMA YAZMA KAZANIMLARI</w:t>
            </w:r>
          </w:p>
        </w:tc>
        <w:tc>
          <w:tcPr>
            <w:tcW w:w="2598" w:type="dxa"/>
            <w:vMerge/>
          </w:tcPr>
          <w:p w:rsidR="00532D6C" w:rsidRDefault="00532D6C" w:rsidP="00876F0E"/>
        </w:tc>
        <w:tc>
          <w:tcPr>
            <w:tcW w:w="2397" w:type="dxa"/>
            <w:vMerge/>
          </w:tcPr>
          <w:p w:rsidR="00532D6C" w:rsidRDefault="00532D6C" w:rsidP="00876F0E"/>
        </w:tc>
      </w:tr>
      <w:tr w:rsidR="00532D6C" w:rsidTr="00876F0E">
        <w:trPr>
          <w:trHeight w:val="2505"/>
          <w:jc w:val="center"/>
        </w:trPr>
        <w:tc>
          <w:tcPr>
            <w:tcW w:w="354" w:type="dxa"/>
            <w:vMerge/>
          </w:tcPr>
          <w:p w:rsidR="00532D6C" w:rsidRDefault="00532D6C" w:rsidP="00876F0E"/>
        </w:tc>
        <w:tc>
          <w:tcPr>
            <w:tcW w:w="355" w:type="dxa"/>
            <w:vMerge/>
          </w:tcPr>
          <w:p w:rsidR="00532D6C" w:rsidRDefault="00532D6C" w:rsidP="00876F0E"/>
        </w:tc>
        <w:tc>
          <w:tcPr>
            <w:tcW w:w="356" w:type="dxa"/>
            <w:vMerge/>
          </w:tcPr>
          <w:p w:rsidR="00532D6C" w:rsidRDefault="00532D6C" w:rsidP="00876F0E"/>
        </w:tc>
        <w:tc>
          <w:tcPr>
            <w:tcW w:w="533" w:type="dxa"/>
            <w:vMerge/>
          </w:tcPr>
          <w:p w:rsidR="00532D6C" w:rsidRDefault="00532D6C" w:rsidP="00876F0E"/>
        </w:tc>
        <w:tc>
          <w:tcPr>
            <w:tcW w:w="3381" w:type="dxa"/>
            <w:gridSpan w:val="2"/>
            <w:vMerge w:val="restart"/>
          </w:tcPr>
          <w:p w:rsidR="00532D6C" w:rsidRPr="00E821C2" w:rsidRDefault="00532D6C" w:rsidP="00876F0E">
            <w:pPr>
              <w:rPr>
                <w:rFonts w:ascii="Hand writing Mutlu" w:hAnsi="Hand writing Mutlu"/>
                <w:sz w:val="32"/>
                <w:szCs w:val="32"/>
              </w:rPr>
            </w:pPr>
            <w:r w:rsidRPr="00885043">
              <w:rPr>
                <w:rFonts w:ascii="Hand writing Mutlu" w:hAnsi="Hand writing Mutlu" w:cs="Alfabe"/>
                <w:sz w:val="32"/>
                <w:szCs w:val="32"/>
              </w:rPr>
              <w:t>N n  O o</w:t>
            </w:r>
          </w:p>
          <w:p w:rsidR="00532D6C" w:rsidRPr="00E821C2" w:rsidRDefault="00532D6C" w:rsidP="00876F0E">
            <w:pPr>
              <w:rPr>
                <w:sz w:val="14"/>
                <w:szCs w:val="14"/>
              </w:rPr>
            </w:pPr>
          </w:p>
          <w:p w:rsidR="00532D6C" w:rsidRPr="00E821C2" w:rsidRDefault="00532D6C" w:rsidP="00876F0E">
            <w:pPr>
              <w:rPr>
                <w:sz w:val="14"/>
                <w:szCs w:val="14"/>
              </w:rPr>
            </w:pPr>
          </w:p>
          <w:p w:rsidR="00532D6C" w:rsidRPr="00E821C2" w:rsidRDefault="00532D6C" w:rsidP="00876F0E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N SESİ </w:t>
            </w:r>
            <w:r w:rsidRPr="00E821C2">
              <w:rPr>
                <w:sz w:val="18"/>
                <w:szCs w:val="18"/>
              </w:rPr>
              <w:t xml:space="preserve">Sesi Hissetme ve Tanıma Çalışması sırasında   </w:t>
            </w:r>
            <w:r w:rsidRPr="00E821C2">
              <w:rPr>
                <w:b/>
                <w:sz w:val="18"/>
                <w:szCs w:val="18"/>
              </w:rPr>
              <w:t>Annem annem</w:t>
            </w:r>
            <w:r w:rsidRPr="00E821C2">
              <w:rPr>
                <w:sz w:val="18"/>
                <w:szCs w:val="18"/>
              </w:rPr>
              <w:t xml:space="preserve">     </w:t>
            </w:r>
            <w:r w:rsidRPr="00E821C2">
              <w:rPr>
                <w:b/>
                <w:sz w:val="18"/>
                <w:szCs w:val="18"/>
              </w:rPr>
              <w:t>Güzel annem</w:t>
            </w: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 </w:t>
            </w:r>
            <w:r w:rsidRPr="00E821C2">
              <w:rPr>
                <w:b/>
                <w:sz w:val="18"/>
                <w:szCs w:val="18"/>
              </w:rPr>
              <w:t>Ninni söyler   Ninni ninni.  Alır beni</w:t>
            </w: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 </w:t>
            </w:r>
            <w:r w:rsidRPr="00E821C2">
              <w:rPr>
                <w:b/>
                <w:sz w:val="18"/>
                <w:szCs w:val="18"/>
              </w:rPr>
              <w:t>Gündüz gece.</w:t>
            </w:r>
            <w:r w:rsidRPr="00E821C2">
              <w:rPr>
                <w:sz w:val="18"/>
                <w:szCs w:val="18"/>
              </w:rPr>
              <w:t xml:space="preserve"> tekerlemesi kullanılır.</w:t>
            </w: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 </w:t>
            </w:r>
            <w:r w:rsidRPr="00E821C2">
              <w:rPr>
                <w:sz w:val="18"/>
                <w:szCs w:val="18"/>
              </w:rPr>
              <w:t>Sesi Ayırt Etme Çalışması sırasında öğrencilere sesi içeren ve içermeyen varlıkların resimleri (televizyon, ayakkabı, telefon) gösterilir ve öğrencilerin sesi ayırt etmesi sağlanır.</w:t>
            </w:r>
          </w:p>
          <w:p w:rsidR="00532D6C" w:rsidRPr="00E821C2" w:rsidRDefault="00532D6C" w:rsidP="00876F0E">
            <w:pPr>
              <w:rPr>
                <w:rFonts w:ascii="Hand writing Mutlu" w:hAnsi="Hand writing Mutlu"/>
                <w:sz w:val="12"/>
                <w:szCs w:val="12"/>
              </w:rPr>
            </w:pPr>
          </w:p>
          <w:p w:rsidR="00532D6C" w:rsidRPr="00E821C2" w:rsidRDefault="00532D6C" w:rsidP="00876F0E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O SESİ </w:t>
            </w:r>
            <w:r w:rsidRPr="00E821C2">
              <w:rPr>
                <w:sz w:val="18"/>
                <w:szCs w:val="18"/>
              </w:rPr>
              <w:t xml:space="preserve">Sesi Hissetme ve Tanıma Çalışması sırasında </w:t>
            </w: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 </w:t>
            </w:r>
            <w:r w:rsidRPr="00E821C2">
              <w:rPr>
                <w:b/>
                <w:sz w:val="18"/>
                <w:szCs w:val="18"/>
              </w:rPr>
              <w:t>Oynaya oynaya gelin çocuklar</w:t>
            </w: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 </w:t>
            </w:r>
            <w:r w:rsidRPr="00E821C2">
              <w:rPr>
                <w:b/>
                <w:sz w:val="18"/>
                <w:szCs w:val="18"/>
              </w:rPr>
              <w:t>El ele, el ele verin çocuklar.</w:t>
            </w:r>
          </w:p>
          <w:p w:rsidR="00532D6C" w:rsidRPr="00E821C2" w:rsidRDefault="00532D6C" w:rsidP="00876F0E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Oynaya oynaya gelin çocuklar</w:t>
            </w:r>
          </w:p>
          <w:p w:rsidR="00532D6C" w:rsidRPr="00E821C2" w:rsidRDefault="00532D6C" w:rsidP="00876F0E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El ele, el ele verin çocuklar.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Şarkısı kullanılır.Sesi Ayırt Etme Çalışması sırasında öğrencilere sesi içeren ve içermeyen varlıkların resimleri(horoz, ağaç, koltuk) gösterilir ve öğrencilerin sesi ayırt etmesi sağlanır.</w:t>
            </w:r>
          </w:p>
        </w:tc>
        <w:tc>
          <w:tcPr>
            <w:tcW w:w="2065" w:type="dxa"/>
            <w:vMerge w:val="restart"/>
          </w:tcPr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HAZIRLIK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Dinlemek için hazırlık yapar.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Yazmak için hazırlık yapar.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Okumak için hazırlık yapar.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SESİ HİSSETME VE TANIMA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Duyduğu sesleri ayırt eder.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Duyduğu seslerle harfleri eşleştirir.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Dikkatini dinlediğine yoğunlaştırır.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Görsellerden yararlanarak söz varlığını geliştirir.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Resim ve fotoğrafları yorumlar.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Renkleri tanır, anlamlandırır ve yorumlar.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/ HARFİ OKUMA VE YAZMA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Ön bilgilerini kullanarak okuduğunu anlamlandırır.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Okuduğunu anlamlandırmada görsellerden yararlanır.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İşitilebilir bir ses tonuyla okur.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Yankılayıcı okur.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Rehber yardımıyla okur.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7"/>
                <w:szCs w:val="17"/>
              </w:rPr>
              <w:t>Bitişik eğik yazı harflerini kurallarına</w:t>
            </w:r>
            <w:r w:rsidRPr="00E821C2">
              <w:rPr>
                <w:sz w:val="18"/>
                <w:szCs w:val="18"/>
              </w:rPr>
              <w:t xml:space="preserve"> uygun yazar.</w:t>
            </w:r>
          </w:p>
          <w:p w:rsidR="00532D6C" w:rsidRPr="00E821C2" w:rsidRDefault="00532D6C" w:rsidP="00876F0E">
            <w:pPr>
              <w:rPr>
                <w:sz w:val="16"/>
                <w:szCs w:val="16"/>
              </w:rPr>
            </w:pPr>
          </w:p>
        </w:tc>
        <w:tc>
          <w:tcPr>
            <w:tcW w:w="2731" w:type="dxa"/>
            <w:vMerge w:val="restart"/>
          </w:tcPr>
          <w:p w:rsidR="00532D6C" w:rsidRPr="00E821C2" w:rsidRDefault="00532D6C" w:rsidP="00876F0E">
            <w:pPr>
              <w:rPr>
                <w:sz w:val="16"/>
                <w:szCs w:val="16"/>
              </w:rPr>
            </w:pPr>
            <w:r w:rsidRPr="00E821C2">
              <w:rPr>
                <w:sz w:val="16"/>
                <w:szCs w:val="16"/>
              </w:rPr>
              <w:t>SESLERDEN / HARFLERDEN HECELER, KELİMELER VE CÜMLELER OLUŞTURMA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heceler, hecelerden kelimeler, kelimelerden cümleler oluşturarak okur.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heceler, hecelerden kelimeler, kelimelerden cümleler oluşturarak yazar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.Duyduğu kelimeleri görsellerle eşleştirir.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Kelimeler, cümleler ve satırlar arasında uygun boşluk bırakır.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Matematiksel ifadeleri doğru yazar.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METİN OLUŞTURMA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Kelimeleri doğru telaffuz eder.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Verilen cümle ya da metne bakarak yazar.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Bütün yazılarını bitişik eğik yazı ile yazar.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Yazılarında noktalama işaretlerini doğru ve yerinde kullanır.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Dikte etme çalışmalarına katılır.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Sayfa düzenine ve temizliğine dikkat eder.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Metin ve görsel ilişkisini sorgular.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</w:tc>
        <w:tc>
          <w:tcPr>
            <w:tcW w:w="2598" w:type="dxa"/>
            <w:vMerge/>
          </w:tcPr>
          <w:p w:rsidR="00532D6C" w:rsidRDefault="00532D6C" w:rsidP="00876F0E"/>
        </w:tc>
        <w:tc>
          <w:tcPr>
            <w:tcW w:w="2397" w:type="dxa"/>
            <w:vMerge/>
          </w:tcPr>
          <w:p w:rsidR="00532D6C" w:rsidRDefault="00532D6C" w:rsidP="00876F0E"/>
        </w:tc>
      </w:tr>
      <w:tr w:rsidR="00532D6C" w:rsidTr="00876F0E">
        <w:trPr>
          <w:trHeight w:val="2685"/>
          <w:jc w:val="center"/>
        </w:trPr>
        <w:tc>
          <w:tcPr>
            <w:tcW w:w="354" w:type="dxa"/>
            <w:vMerge/>
          </w:tcPr>
          <w:p w:rsidR="00532D6C" w:rsidRDefault="00532D6C" w:rsidP="00876F0E"/>
        </w:tc>
        <w:tc>
          <w:tcPr>
            <w:tcW w:w="355" w:type="dxa"/>
            <w:vMerge/>
          </w:tcPr>
          <w:p w:rsidR="00532D6C" w:rsidRDefault="00532D6C" w:rsidP="00876F0E"/>
        </w:tc>
        <w:tc>
          <w:tcPr>
            <w:tcW w:w="356" w:type="dxa"/>
            <w:vMerge/>
          </w:tcPr>
          <w:p w:rsidR="00532D6C" w:rsidRDefault="00532D6C" w:rsidP="00876F0E"/>
        </w:tc>
        <w:tc>
          <w:tcPr>
            <w:tcW w:w="533" w:type="dxa"/>
            <w:vMerge/>
          </w:tcPr>
          <w:p w:rsidR="00532D6C" w:rsidRDefault="00532D6C" w:rsidP="00876F0E"/>
        </w:tc>
        <w:tc>
          <w:tcPr>
            <w:tcW w:w="3381" w:type="dxa"/>
            <w:gridSpan w:val="2"/>
            <w:vMerge/>
          </w:tcPr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</w:tc>
        <w:tc>
          <w:tcPr>
            <w:tcW w:w="2065" w:type="dxa"/>
            <w:vMerge/>
          </w:tcPr>
          <w:p w:rsidR="00532D6C" w:rsidRDefault="00532D6C" w:rsidP="00876F0E"/>
        </w:tc>
        <w:tc>
          <w:tcPr>
            <w:tcW w:w="2731" w:type="dxa"/>
            <w:vMerge/>
          </w:tcPr>
          <w:p w:rsidR="00532D6C" w:rsidRDefault="00532D6C" w:rsidP="00876F0E"/>
        </w:tc>
        <w:tc>
          <w:tcPr>
            <w:tcW w:w="4995" w:type="dxa"/>
            <w:gridSpan w:val="2"/>
          </w:tcPr>
          <w:p w:rsidR="00532D6C" w:rsidRPr="00E821C2" w:rsidRDefault="00532D6C" w:rsidP="00876F0E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</w:p>
          <w:p w:rsidR="00532D6C" w:rsidRPr="00E821C2" w:rsidRDefault="00532D6C" w:rsidP="00876F0E">
            <w:pPr>
              <w:rPr>
                <w:b/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876F0E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Default="00532D6C" w:rsidP="00876F0E"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</w:tc>
      </w:tr>
    </w:tbl>
    <w:p w:rsidR="00532D6C" w:rsidRDefault="00532D6C" w:rsidP="005B416F"/>
    <w:tbl>
      <w:tblPr>
        <w:tblW w:w="1477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"/>
        <w:gridCol w:w="355"/>
        <w:gridCol w:w="356"/>
        <w:gridCol w:w="533"/>
        <w:gridCol w:w="1717"/>
        <w:gridCol w:w="1664"/>
        <w:gridCol w:w="2065"/>
        <w:gridCol w:w="2731"/>
        <w:gridCol w:w="2598"/>
        <w:gridCol w:w="2397"/>
      </w:tblGrid>
      <w:tr w:rsidR="00532D6C" w:rsidTr="00876F0E">
        <w:trPr>
          <w:trHeight w:val="203"/>
          <w:jc w:val="center"/>
        </w:trPr>
        <w:tc>
          <w:tcPr>
            <w:tcW w:w="14770" w:type="dxa"/>
            <w:gridSpan w:val="10"/>
          </w:tcPr>
          <w:p w:rsidR="00532D6C" w:rsidRPr="00E821C2" w:rsidRDefault="00532D6C" w:rsidP="00876F0E">
            <w:pPr>
              <w:jc w:val="center"/>
              <w:rPr>
                <w:b/>
                <w:sz w:val="20"/>
                <w:szCs w:val="20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Tr="00876F0E">
        <w:trPr>
          <w:trHeight w:val="467"/>
          <w:jc w:val="center"/>
        </w:trPr>
        <w:tc>
          <w:tcPr>
            <w:tcW w:w="1065" w:type="dxa"/>
            <w:gridSpan w:val="3"/>
          </w:tcPr>
          <w:p w:rsidR="00532D6C" w:rsidRPr="00E821C2" w:rsidRDefault="00532D6C" w:rsidP="00876F0E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33" w:type="dxa"/>
            <w:vMerge w:val="restart"/>
            <w:textDirection w:val="btLr"/>
          </w:tcPr>
          <w:p w:rsidR="00532D6C" w:rsidRPr="00E821C2" w:rsidRDefault="00532D6C" w:rsidP="00876F0E">
            <w:pPr>
              <w:ind w:left="113" w:right="113"/>
              <w:rPr>
                <w:b/>
                <w:sz w:val="22"/>
                <w:szCs w:val="22"/>
              </w:rPr>
            </w:pPr>
            <w:r w:rsidRPr="00E821C2">
              <w:rPr>
                <w:b/>
                <w:sz w:val="22"/>
                <w:szCs w:val="22"/>
              </w:rPr>
              <w:t>TEMA</w:t>
            </w:r>
          </w:p>
        </w:tc>
        <w:tc>
          <w:tcPr>
            <w:tcW w:w="1717" w:type="dxa"/>
            <w:vMerge w:val="restart"/>
          </w:tcPr>
          <w:p w:rsidR="00532D6C" w:rsidRPr="00E821C2" w:rsidRDefault="00532D6C" w:rsidP="00876F0E">
            <w:pPr>
              <w:rPr>
                <w:b/>
                <w:sz w:val="28"/>
                <w:szCs w:val="28"/>
              </w:rPr>
            </w:pPr>
          </w:p>
          <w:p w:rsidR="00532D6C" w:rsidRPr="00E821C2" w:rsidRDefault="00532D6C" w:rsidP="00876F0E">
            <w:pPr>
              <w:rPr>
                <w:b/>
                <w:sz w:val="28"/>
                <w:szCs w:val="28"/>
              </w:rPr>
            </w:pPr>
            <w:r w:rsidRPr="00E821C2">
              <w:rPr>
                <w:b/>
                <w:sz w:val="28"/>
                <w:szCs w:val="28"/>
              </w:rPr>
              <w:t>METİN</w:t>
            </w:r>
          </w:p>
          <w:p w:rsidR="00532D6C" w:rsidRPr="00E821C2" w:rsidRDefault="00532D6C" w:rsidP="00876F0E">
            <w:pPr>
              <w:rPr>
                <w:b/>
              </w:rPr>
            </w:pPr>
          </w:p>
          <w:p w:rsidR="00532D6C" w:rsidRPr="00E821C2" w:rsidRDefault="00532D6C" w:rsidP="00876F0E">
            <w:pPr>
              <w:rPr>
                <w:b/>
                <w:sz w:val="20"/>
                <w:szCs w:val="20"/>
              </w:rPr>
            </w:pPr>
          </w:p>
          <w:p w:rsidR="00532D6C" w:rsidRPr="00E821C2" w:rsidRDefault="00532D6C" w:rsidP="00876F0E">
            <w:pPr>
              <w:rPr>
                <w:b/>
                <w:sz w:val="10"/>
                <w:szCs w:val="10"/>
              </w:rPr>
            </w:pPr>
          </w:p>
          <w:p w:rsidR="00532D6C" w:rsidRPr="00E821C2" w:rsidRDefault="00532D6C" w:rsidP="00876F0E">
            <w:pPr>
              <w:rPr>
                <w:b/>
                <w:sz w:val="16"/>
                <w:szCs w:val="16"/>
              </w:rPr>
            </w:pPr>
          </w:p>
        </w:tc>
        <w:tc>
          <w:tcPr>
            <w:tcW w:w="1664" w:type="dxa"/>
            <w:vMerge w:val="restart"/>
          </w:tcPr>
          <w:p w:rsidR="00532D6C" w:rsidRPr="00E821C2" w:rsidRDefault="00532D6C" w:rsidP="00876F0E">
            <w:pPr>
              <w:rPr>
                <w:b/>
              </w:rPr>
            </w:pPr>
          </w:p>
          <w:p w:rsidR="00532D6C" w:rsidRPr="00E821C2" w:rsidRDefault="00532D6C" w:rsidP="00876F0E">
            <w:pPr>
              <w:rPr>
                <w:b/>
              </w:rPr>
            </w:pPr>
            <w:r w:rsidRPr="00E821C2">
              <w:rPr>
                <w:b/>
              </w:rPr>
              <w:t xml:space="preserve">ÖĞRENME </w:t>
            </w:r>
          </w:p>
          <w:p w:rsidR="00532D6C" w:rsidRPr="00E821C2" w:rsidRDefault="00532D6C" w:rsidP="00876F0E">
            <w:pPr>
              <w:rPr>
                <w:b/>
              </w:rPr>
            </w:pPr>
            <w:r w:rsidRPr="00E821C2">
              <w:rPr>
                <w:b/>
              </w:rPr>
              <w:t>ALANI</w:t>
            </w:r>
          </w:p>
        </w:tc>
        <w:tc>
          <w:tcPr>
            <w:tcW w:w="4796" w:type="dxa"/>
            <w:gridSpan w:val="2"/>
            <w:vMerge w:val="restart"/>
          </w:tcPr>
          <w:p w:rsidR="00532D6C" w:rsidRPr="00E821C2" w:rsidRDefault="00532D6C" w:rsidP="00876F0E">
            <w:pPr>
              <w:rPr>
                <w:b/>
              </w:rPr>
            </w:pPr>
          </w:p>
          <w:p w:rsidR="00532D6C" w:rsidRPr="00E821C2" w:rsidRDefault="00532D6C" w:rsidP="00876F0E">
            <w:pPr>
              <w:rPr>
                <w:b/>
              </w:rPr>
            </w:pPr>
            <w:r w:rsidRPr="00E821C2">
              <w:rPr>
                <w:b/>
                <w:sz w:val="28"/>
                <w:szCs w:val="28"/>
              </w:rPr>
              <w:t>KAZANIMLAR</w:t>
            </w:r>
          </w:p>
        </w:tc>
        <w:tc>
          <w:tcPr>
            <w:tcW w:w="2598" w:type="dxa"/>
            <w:vMerge w:val="restart"/>
            <w:vAlign w:val="center"/>
          </w:tcPr>
          <w:p w:rsidR="00532D6C" w:rsidRPr="00E821C2" w:rsidRDefault="00532D6C" w:rsidP="00876F0E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ATATÜRKÇÜLÜK, DİĞER DERSLER VE ARA DİSİPLİNLERLE İLİŞKİLENDİRME</w:t>
            </w:r>
          </w:p>
        </w:tc>
        <w:tc>
          <w:tcPr>
            <w:tcW w:w="2397" w:type="dxa"/>
            <w:vMerge w:val="restart"/>
            <w:vAlign w:val="center"/>
          </w:tcPr>
          <w:p w:rsidR="00532D6C" w:rsidRPr="00E821C2" w:rsidRDefault="00532D6C" w:rsidP="00876F0E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532D6C" w:rsidTr="00876F0E">
        <w:trPr>
          <w:cantSplit/>
          <w:trHeight w:val="711"/>
          <w:jc w:val="center"/>
        </w:trPr>
        <w:tc>
          <w:tcPr>
            <w:tcW w:w="354" w:type="dxa"/>
            <w:textDirection w:val="btLr"/>
          </w:tcPr>
          <w:p w:rsidR="00532D6C" w:rsidRPr="00E821C2" w:rsidRDefault="00532D6C" w:rsidP="00876F0E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355" w:type="dxa"/>
            <w:textDirection w:val="btLr"/>
          </w:tcPr>
          <w:p w:rsidR="00532D6C" w:rsidRPr="00E821C2" w:rsidRDefault="00532D6C" w:rsidP="00876F0E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356" w:type="dxa"/>
            <w:textDirection w:val="btLr"/>
          </w:tcPr>
          <w:p w:rsidR="00532D6C" w:rsidRPr="00E821C2" w:rsidRDefault="00532D6C" w:rsidP="00876F0E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533" w:type="dxa"/>
            <w:vMerge/>
          </w:tcPr>
          <w:p w:rsidR="00532D6C" w:rsidRDefault="00532D6C" w:rsidP="00876F0E"/>
        </w:tc>
        <w:tc>
          <w:tcPr>
            <w:tcW w:w="1717" w:type="dxa"/>
            <w:vMerge/>
          </w:tcPr>
          <w:p w:rsidR="00532D6C" w:rsidRPr="00DA6703" w:rsidRDefault="00532D6C" w:rsidP="00876F0E"/>
        </w:tc>
        <w:tc>
          <w:tcPr>
            <w:tcW w:w="1664" w:type="dxa"/>
            <w:vMerge/>
          </w:tcPr>
          <w:p w:rsidR="00532D6C" w:rsidRDefault="00532D6C" w:rsidP="00876F0E"/>
        </w:tc>
        <w:tc>
          <w:tcPr>
            <w:tcW w:w="4796" w:type="dxa"/>
            <w:gridSpan w:val="2"/>
            <w:vMerge/>
          </w:tcPr>
          <w:p w:rsidR="00532D6C" w:rsidRDefault="00532D6C" w:rsidP="00876F0E"/>
        </w:tc>
        <w:tc>
          <w:tcPr>
            <w:tcW w:w="2598" w:type="dxa"/>
            <w:vMerge/>
          </w:tcPr>
          <w:p w:rsidR="00532D6C" w:rsidRDefault="00532D6C" w:rsidP="00876F0E"/>
        </w:tc>
        <w:tc>
          <w:tcPr>
            <w:tcW w:w="2397" w:type="dxa"/>
            <w:vMerge/>
          </w:tcPr>
          <w:p w:rsidR="00532D6C" w:rsidRDefault="00532D6C" w:rsidP="00876F0E"/>
        </w:tc>
      </w:tr>
      <w:tr w:rsidR="00532D6C" w:rsidTr="00876F0E">
        <w:trPr>
          <w:trHeight w:val="509"/>
          <w:jc w:val="center"/>
        </w:trPr>
        <w:tc>
          <w:tcPr>
            <w:tcW w:w="354" w:type="dxa"/>
            <w:vMerge w:val="restart"/>
            <w:textDirection w:val="btLr"/>
          </w:tcPr>
          <w:p w:rsidR="00532D6C" w:rsidRPr="005C1258" w:rsidRDefault="00532D6C" w:rsidP="00876F0E">
            <w:pPr>
              <w:ind w:left="113" w:right="113"/>
            </w:pPr>
            <w:r>
              <w:t xml:space="preserve">                                                       25-29 KASIM</w:t>
            </w: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  <w:p w:rsidR="00532D6C" w:rsidRDefault="00532D6C" w:rsidP="00876F0E">
            <w:pPr>
              <w:ind w:left="113" w:right="113"/>
            </w:pPr>
          </w:p>
          <w:p w:rsidR="00532D6C" w:rsidRDefault="00532D6C" w:rsidP="00876F0E">
            <w:pPr>
              <w:ind w:left="113" w:right="113"/>
            </w:pPr>
          </w:p>
          <w:p w:rsidR="00532D6C" w:rsidRPr="005C1258" w:rsidRDefault="00532D6C" w:rsidP="00876F0E">
            <w:pPr>
              <w:ind w:left="113" w:right="113"/>
            </w:pPr>
          </w:p>
        </w:tc>
        <w:tc>
          <w:tcPr>
            <w:tcW w:w="355" w:type="dxa"/>
            <w:vMerge w:val="restart"/>
            <w:textDirection w:val="btLr"/>
          </w:tcPr>
          <w:p w:rsidR="00532D6C" w:rsidRPr="005C1258" w:rsidRDefault="00532D6C" w:rsidP="00876F0E">
            <w:pPr>
              <w:ind w:left="113" w:right="113"/>
              <w:jc w:val="center"/>
            </w:pPr>
            <w:r>
              <w:t>10</w:t>
            </w: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Default="00532D6C" w:rsidP="00876F0E">
            <w:pPr>
              <w:ind w:left="113" w:right="113"/>
              <w:jc w:val="center"/>
            </w:pPr>
          </w:p>
          <w:p w:rsidR="00532D6C" w:rsidRPr="00E821C2" w:rsidRDefault="00532D6C" w:rsidP="00876F0E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21C2">
              <w:rPr>
                <w:sz w:val="22"/>
                <w:szCs w:val="22"/>
              </w:rPr>
              <w:t>12</w:t>
            </w:r>
          </w:p>
        </w:tc>
        <w:tc>
          <w:tcPr>
            <w:tcW w:w="356" w:type="dxa"/>
            <w:vMerge w:val="restart"/>
            <w:textDirection w:val="btLr"/>
          </w:tcPr>
          <w:p w:rsidR="00532D6C" w:rsidRDefault="00532D6C" w:rsidP="00876F0E">
            <w:pPr>
              <w:ind w:left="113" w:right="113"/>
              <w:jc w:val="center"/>
            </w:pPr>
            <w:r>
              <w:t>10</w:t>
            </w: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</w:p>
          <w:p w:rsidR="00532D6C" w:rsidRDefault="00532D6C" w:rsidP="00876F0E">
            <w:pPr>
              <w:ind w:left="113" w:right="113"/>
              <w:jc w:val="center"/>
            </w:pPr>
          </w:p>
          <w:p w:rsidR="00532D6C" w:rsidRDefault="00532D6C" w:rsidP="00876F0E">
            <w:pPr>
              <w:ind w:left="113" w:right="113"/>
              <w:jc w:val="center"/>
            </w:pPr>
          </w:p>
          <w:p w:rsidR="00532D6C" w:rsidRPr="005C1258" w:rsidRDefault="00532D6C" w:rsidP="00876F0E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533" w:type="dxa"/>
            <w:vMerge w:val="restart"/>
          </w:tcPr>
          <w:p w:rsidR="00532D6C" w:rsidRDefault="00532D6C" w:rsidP="00876F0E"/>
        </w:tc>
        <w:tc>
          <w:tcPr>
            <w:tcW w:w="1717" w:type="dxa"/>
          </w:tcPr>
          <w:p w:rsidR="00532D6C" w:rsidRDefault="00532D6C" w:rsidP="00876F0E"/>
        </w:tc>
        <w:tc>
          <w:tcPr>
            <w:tcW w:w="1664" w:type="dxa"/>
            <w:vAlign w:val="center"/>
          </w:tcPr>
          <w:p w:rsidR="00532D6C" w:rsidRPr="00E821C2" w:rsidRDefault="00532D6C" w:rsidP="00876F0E">
            <w:pPr>
              <w:jc w:val="center"/>
              <w:rPr>
                <w:b/>
              </w:rPr>
            </w:pPr>
            <w:r w:rsidRPr="00E821C2">
              <w:rPr>
                <w:b/>
                <w:sz w:val="18"/>
                <w:szCs w:val="18"/>
              </w:rPr>
              <w:t>DİNLEME</w:t>
            </w:r>
          </w:p>
        </w:tc>
        <w:tc>
          <w:tcPr>
            <w:tcW w:w="4796" w:type="dxa"/>
            <w:gridSpan w:val="2"/>
            <w:vAlign w:val="center"/>
          </w:tcPr>
          <w:p w:rsidR="00532D6C" w:rsidRPr="00E821C2" w:rsidRDefault="00532D6C" w:rsidP="00876F0E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1- Dinleme Kurallarını Uygulama:</w:t>
            </w:r>
            <w:r w:rsidRPr="00E821C2">
              <w:rPr>
                <w:sz w:val="18"/>
                <w:szCs w:val="18"/>
              </w:rPr>
              <w:t xml:space="preserve"> 1, 2, 3</w:t>
            </w:r>
          </w:p>
          <w:p w:rsidR="00532D6C" w:rsidRPr="00E821C2" w:rsidRDefault="00532D6C" w:rsidP="00876F0E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2- Dinlediğini Anlama:</w:t>
            </w:r>
            <w:r w:rsidRPr="00E821C2">
              <w:rPr>
                <w:sz w:val="18"/>
                <w:szCs w:val="18"/>
              </w:rPr>
              <w:t xml:space="preserve"> 1, 2, 3, 4, 10, 12, 13, 15, 16, 17</w:t>
            </w:r>
          </w:p>
          <w:p w:rsidR="00532D6C" w:rsidRPr="00B32E88" w:rsidRDefault="00532D6C" w:rsidP="00876F0E">
            <w:pPr>
              <w:tabs>
                <w:tab w:val="left" w:pos="324"/>
              </w:tabs>
              <w:ind w:left="324" w:hanging="324"/>
            </w:pPr>
            <w:r w:rsidRPr="00E821C2">
              <w:rPr>
                <w:b/>
                <w:sz w:val="18"/>
                <w:szCs w:val="18"/>
              </w:rPr>
              <w:t xml:space="preserve">3- Tür, Yöntem ve Tekniklere Uygun Dinleme: </w:t>
            </w:r>
            <w:r w:rsidRPr="00E821C2">
              <w:rPr>
                <w:sz w:val="18"/>
                <w:szCs w:val="18"/>
              </w:rPr>
              <w:t>1</w:t>
            </w:r>
          </w:p>
        </w:tc>
        <w:tc>
          <w:tcPr>
            <w:tcW w:w="2598" w:type="dxa"/>
            <w:vMerge w:val="restart"/>
          </w:tcPr>
          <w:p w:rsidR="00532D6C" w:rsidRPr="00E821C2" w:rsidRDefault="00532D6C" w:rsidP="00876F0E">
            <w:pPr>
              <w:rPr>
                <w:rFonts w:eastAsia="MS Mincho"/>
                <w:b/>
                <w:sz w:val="20"/>
                <w:szCs w:val="20"/>
              </w:rPr>
            </w:pPr>
          </w:p>
          <w:p w:rsidR="00532D6C" w:rsidRPr="00E821C2" w:rsidRDefault="00532D6C" w:rsidP="00876F0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821C2">
              <w:rPr>
                <w:b/>
                <w:bCs/>
                <w:sz w:val="20"/>
                <w:szCs w:val="20"/>
                <w:u w:val="single"/>
              </w:rPr>
              <w:t>Matematik</w:t>
            </w:r>
          </w:p>
          <w:p w:rsidR="00532D6C" w:rsidRDefault="00532D6C" w:rsidP="00876F0E">
            <w:r w:rsidRPr="00E821C2">
              <w:rPr>
                <w:b/>
                <w:bCs/>
                <w:sz w:val="20"/>
                <w:szCs w:val="20"/>
              </w:rPr>
              <w:t>Doğal Sayılar (</w:t>
            </w:r>
            <w:r w:rsidRPr="00E821C2">
              <w:rPr>
                <w:b/>
                <w:sz w:val="20"/>
                <w:szCs w:val="20"/>
              </w:rPr>
              <w:t>Kazanım 1)</w:t>
            </w:r>
          </w:p>
        </w:tc>
        <w:tc>
          <w:tcPr>
            <w:tcW w:w="2397" w:type="dxa"/>
            <w:vMerge w:val="restart"/>
          </w:tcPr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Default="00532D6C" w:rsidP="00876F0E"/>
        </w:tc>
      </w:tr>
      <w:tr w:rsidR="00532D6C" w:rsidTr="00876F0E">
        <w:trPr>
          <w:trHeight w:val="203"/>
          <w:jc w:val="center"/>
        </w:trPr>
        <w:tc>
          <w:tcPr>
            <w:tcW w:w="354" w:type="dxa"/>
            <w:vMerge/>
          </w:tcPr>
          <w:p w:rsidR="00532D6C" w:rsidRDefault="00532D6C" w:rsidP="00876F0E"/>
        </w:tc>
        <w:tc>
          <w:tcPr>
            <w:tcW w:w="355" w:type="dxa"/>
            <w:vMerge/>
          </w:tcPr>
          <w:p w:rsidR="00532D6C" w:rsidRDefault="00532D6C" w:rsidP="00876F0E"/>
        </w:tc>
        <w:tc>
          <w:tcPr>
            <w:tcW w:w="356" w:type="dxa"/>
            <w:vMerge/>
          </w:tcPr>
          <w:p w:rsidR="00532D6C" w:rsidRDefault="00532D6C" w:rsidP="00876F0E"/>
        </w:tc>
        <w:tc>
          <w:tcPr>
            <w:tcW w:w="533" w:type="dxa"/>
            <w:vMerge/>
          </w:tcPr>
          <w:p w:rsidR="00532D6C" w:rsidRDefault="00532D6C" w:rsidP="00876F0E"/>
        </w:tc>
        <w:tc>
          <w:tcPr>
            <w:tcW w:w="3381" w:type="dxa"/>
            <w:gridSpan w:val="2"/>
          </w:tcPr>
          <w:p w:rsidR="00532D6C" w:rsidRPr="00E821C2" w:rsidRDefault="00532D6C" w:rsidP="00876F0E">
            <w:pPr>
              <w:rPr>
                <w:b/>
                <w:bCs/>
              </w:rPr>
            </w:pPr>
            <w:r w:rsidRPr="00E821C2">
              <w:rPr>
                <w:b/>
                <w:bCs/>
              </w:rPr>
              <w:t>KAVRATILACAK SESLER</w:t>
            </w:r>
          </w:p>
        </w:tc>
        <w:tc>
          <w:tcPr>
            <w:tcW w:w="4796" w:type="dxa"/>
            <w:gridSpan w:val="2"/>
          </w:tcPr>
          <w:p w:rsidR="00532D6C" w:rsidRPr="00366234" w:rsidRDefault="00532D6C" w:rsidP="00876F0E">
            <w:r w:rsidRPr="00E821C2">
              <w:rPr>
                <w:b/>
                <w:bCs/>
              </w:rPr>
              <w:t>İLK OKUMA YAZMA KAZANIMLARI</w:t>
            </w:r>
          </w:p>
        </w:tc>
        <w:tc>
          <w:tcPr>
            <w:tcW w:w="2598" w:type="dxa"/>
            <w:vMerge/>
          </w:tcPr>
          <w:p w:rsidR="00532D6C" w:rsidRDefault="00532D6C" w:rsidP="00876F0E"/>
        </w:tc>
        <w:tc>
          <w:tcPr>
            <w:tcW w:w="2397" w:type="dxa"/>
            <w:vMerge/>
          </w:tcPr>
          <w:p w:rsidR="00532D6C" w:rsidRDefault="00532D6C" w:rsidP="00876F0E"/>
        </w:tc>
      </w:tr>
      <w:tr w:rsidR="00532D6C" w:rsidTr="00876F0E">
        <w:trPr>
          <w:trHeight w:val="2505"/>
          <w:jc w:val="center"/>
        </w:trPr>
        <w:tc>
          <w:tcPr>
            <w:tcW w:w="354" w:type="dxa"/>
            <w:vMerge/>
          </w:tcPr>
          <w:p w:rsidR="00532D6C" w:rsidRDefault="00532D6C" w:rsidP="00876F0E"/>
        </w:tc>
        <w:tc>
          <w:tcPr>
            <w:tcW w:w="355" w:type="dxa"/>
            <w:vMerge/>
          </w:tcPr>
          <w:p w:rsidR="00532D6C" w:rsidRDefault="00532D6C" w:rsidP="00876F0E"/>
        </w:tc>
        <w:tc>
          <w:tcPr>
            <w:tcW w:w="356" w:type="dxa"/>
            <w:vMerge/>
          </w:tcPr>
          <w:p w:rsidR="00532D6C" w:rsidRDefault="00532D6C" w:rsidP="00876F0E"/>
        </w:tc>
        <w:tc>
          <w:tcPr>
            <w:tcW w:w="533" w:type="dxa"/>
            <w:vMerge/>
          </w:tcPr>
          <w:p w:rsidR="00532D6C" w:rsidRDefault="00532D6C" w:rsidP="00876F0E"/>
        </w:tc>
        <w:tc>
          <w:tcPr>
            <w:tcW w:w="3381" w:type="dxa"/>
            <w:gridSpan w:val="2"/>
            <w:vMerge w:val="restart"/>
          </w:tcPr>
          <w:p w:rsidR="00532D6C" w:rsidRPr="00E821C2" w:rsidRDefault="00532D6C" w:rsidP="00876F0E">
            <w:pPr>
              <w:rPr>
                <w:rFonts w:ascii="Hand writing Mutlu" w:hAnsi="Hand writing Mutlu"/>
                <w:sz w:val="32"/>
                <w:szCs w:val="32"/>
              </w:rPr>
            </w:pPr>
            <w:r w:rsidRPr="00885043">
              <w:rPr>
                <w:rFonts w:ascii="Hand writing Mutlu" w:hAnsi="Hand writing Mutlu" w:cs="Alfabe"/>
                <w:sz w:val="32"/>
                <w:szCs w:val="32"/>
              </w:rPr>
              <w:t xml:space="preserve">O o    </w:t>
            </w:r>
            <w:r w:rsidRPr="00E821C2">
              <w:rPr>
                <w:rFonts w:ascii="Hand writing Mutlu" w:hAnsi="Hand writing Mutlu"/>
                <w:sz w:val="32"/>
                <w:szCs w:val="32"/>
              </w:rPr>
              <w:t>R r</w:t>
            </w:r>
            <w:r w:rsidRPr="00885043">
              <w:rPr>
                <w:rFonts w:ascii="Hand writing Mutlu" w:hAnsi="Hand writing Mutlu" w:cs="Alfabe"/>
                <w:sz w:val="32"/>
                <w:szCs w:val="32"/>
              </w:rPr>
              <w:t xml:space="preserve"> </w:t>
            </w:r>
          </w:p>
          <w:p w:rsidR="00532D6C" w:rsidRPr="00E821C2" w:rsidRDefault="00532D6C" w:rsidP="00876F0E">
            <w:pPr>
              <w:rPr>
                <w:sz w:val="14"/>
                <w:szCs w:val="14"/>
              </w:rPr>
            </w:pPr>
          </w:p>
          <w:p w:rsidR="00532D6C" w:rsidRPr="00E821C2" w:rsidRDefault="00532D6C" w:rsidP="00876F0E">
            <w:pPr>
              <w:rPr>
                <w:rFonts w:ascii="Hand writing Mutlu" w:hAnsi="Hand writing Mutlu"/>
                <w:sz w:val="12"/>
                <w:szCs w:val="12"/>
              </w:rPr>
            </w:pPr>
          </w:p>
          <w:p w:rsidR="00532D6C" w:rsidRPr="00E821C2" w:rsidRDefault="00532D6C" w:rsidP="00876F0E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O SESİ </w:t>
            </w:r>
            <w:r w:rsidRPr="00E821C2">
              <w:rPr>
                <w:sz w:val="18"/>
                <w:szCs w:val="18"/>
              </w:rPr>
              <w:t xml:space="preserve">Sesi Hissetme ve Tanıma Çalışması sırasında </w:t>
            </w: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 </w:t>
            </w:r>
            <w:r w:rsidRPr="00E821C2">
              <w:rPr>
                <w:b/>
                <w:sz w:val="18"/>
                <w:szCs w:val="18"/>
              </w:rPr>
              <w:t>Oynaya oynaya gelin çocuklar</w:t>
            </w: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 </w:t>
            </w:r>
            <w:r w:rsidRPr="00E821C2">
              <w:rPr>
                <w:b/>
                <w:sz w:val="18"/>
                <w:szCs w:val="18"/>
              </w:rPr>
              <w:t>El ele, el ele verin çocuklar.</w:t>
            </w:r>
          </w:p>
          <w:p w:rsidR="00532D6C" w:rsidRPr="00E821C2" w:rsidRDefault="00532D6C" w:rsidP="00876F0E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Oynaya oynaya gelin çocuklar</w:t>
            </w:r>
          </w:p>
          <w:p w:rsidR="00532D6C" w:rsidRPr="00E821C2" w:rsidRDefault="00532D6C" w:rsidP="00876F0E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El ele, el ele verin çocuklar.</w:t>
            </w:r>
          </w:p>
          <w:p w:rsidR="00532D6C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Şarkısı kullanılır.Sesi Ayırt Etme Çalışması sırasında öğrencilere sesi içeren ve içermeyen varlıkların resimleri(horoz, ağaç, koltuk) gösterilir ve öğrencilerin sesi ayırt etmesi sağlanır.</w:t>
            </w:r>
          </w:p>
          <w:p w:rsidR="00532D6C" w:rsidRDefault="00532D6C" w:rsidP="00876F0E">
            <w:pPr>
              <w:rPr>
                <w:sz w:val="18"/>
                <w:szCs w:val="18"/>
              </w:rPr>
            </w:pPr>
          </w:p>
          <w:p w:rsidR="00532D6C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E90403">
            <w:pPr>
              <w:rPr>
                <w:sz w:val="18"/>
                <w:szCs w:val="18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R SESİ  </w:t>
            </w:r>
            <w:r w:rsidRPr="00E821C2">
              <w:rPr>
                <w:sz w:val="18"/>
                <w:szCs w:val="18"/>
              </w:rPr>
              <w:t>Sesi Hissetme ve Tanıma Çalışması sırasında</w:t>
            </w:r>
          </w:p>
          <w:p w:rsidR="00532D6C" w:rsidRPr="00E821C2" w:rsidRDefault="00532D6C" w:rsidP="00E90403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Mini mini bir kuş donmuştu.</w:t>
            </w:r>
          </w:p>
          <w:p w:rsidR="00532D6C" w:rsidRPr="00E821C2" w:rsidRDefault="00532D6C" w:rsidP="00E90403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Pencereme konmuştu.</w:t>
            </w:r>
          </w:p>
          <w:p w:rsidR="00532D6C" w:rsidRPr="00E821C2" w:rsidRDefault="00532D6C" w:rsidP="00E90403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Aldım onu içeriye</w:t>
            </w:r>
          </w:p>
          <w:p w:rsidR="00532D6C" w:rsidRPr="00E821C2" w:rsidRDefault="00532D6C" w:rsidP="00E90403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Cik cik cik cik otsun diye</w:t>
            </w:r>
          </w:p>
          <w:p w:rsidR="00532D6C" w:rsidRPr="00E821C2" w:rsidRDefault="00532D6C" w:rsidP="00E90403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Pır pır ederken canlandı.</w:t>
            </w:r>
          </w:p>
          <w:p w:rsidR="00532D6C" w:rsidRPr="00E821C2" w:rsidRDefault="00532D6C" w:rsidP="00E90403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Ellerim bak boş kaldı.</w:t>
            </w:r>
            <w:r w:rsidRPr="00E821C2">
              <w:rPr>
                <w:sz w:val="18"/>
                <w:szCs w:val="18"/>
              </w:rPr>
              <w:t xml:space="preserve"> Şarkısı kullanılır.</w:t>
            </w:r>
          </w:p>
          <w:p w:rsidR="00532D6C" w:rsidRPr="00E821C2" w:rsidRDefault="00532D6C" w:rsidP="00E90403">
            <w:pPr>
              <w:rPr>
                <w:sz w:val="18"/>
                <w:szCs w:val="18"/>
              </w:rPr>
            </w:pPr>
          </w:p>
          <w:p w:rsidR="00532D6C" w:rsidRPr="00E821C2" w:rsidRDefault="00532D6C" w:rsidP="00E90403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Ayırt Etme Çalışması sırasında öğrencilere sesi içeren ve içermeyen varlıkların resimleri(kurbağa, tavuk, horoz) gösterilir ve öğrencilerin sesi ayırt etmesi sağlanır.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</w:tc>
        <w:tc>
          <w:tcPr>
            <w:tcW w:w="2065" w:type="dxa"/>
            <w:vMerge w:val="restart"/>
          </w:tcPr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HAZIRLIK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Dinlemek için hazırlık yapar.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Yazmak için hazırlık yapar.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Okumak için hazırlık yapar.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SESİ HİSSETME VE TANIMA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Duyduğu sesleri ayırt eder.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Duyduğu seslerle harfleri eşleştirir.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Dikkatini dinlediğine yoğunlaştırır.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Görsellerden yararlanarak söz varlığını geliştirir.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Resim ve fotoğrafları yorumlar.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Renkleri tanır, anlamlandırır ve yorumlar.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/ HARFİ OKUMA VE YAZMA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Ön bilgilerini kullanarak okuduğunu anlamlandırır.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Okuduğunu anlamlandırmada görsellerden yararlanır.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İşitilebilir bir ses tonuyla okur.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Yankılayıcı okur.</w:t>
            </w:r>
          </w:p>
          <w:p w:rsidR="00532D6C" w:rsidRPr="00E821C2" w:rsidRDefault="00532D6C" w:rsidP="00876F0E">
            <w:pPr>
              <w:rPr>
                <w:sz w:val="17"/>
                <w:szCs w:val="17"/>
              </w:rPr>
            </w:pPr>
            <w:r w:rsidRPr="00E821C2">
              <w:rPr>
                <w:sz w:val="17"/>
                <w:szCs w:val="17"/>
              </w:rPr>
              <w:t>Rehber yardımıyla okur.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7"/>
                <w:szCs w:val="17"/>
              </w:rPr>
              <w:t>Bitişik eğik yazı harflerini kurallarına</w:t>
            </w:r>
            <w:r w:rsidRPr="00E821C2">
              <w:rPr>
                <w:sz w:val="18"/>
                <w:szCs w:val="18"/>
              </w:rPr>
              <w:t xml:space="preserve"> uygun yazar.</w:t>
            </w:r>
          </w:p>
          <w:p w:rsidR="00532D6C" w:rsidRPr="00E821C2" w:rsidRDefault="00532D6C" w:rsidP="00876F0E">
            <w:pPr>
              <w:rPr>
                <w:sz w:val="16"/>
                <w:szCs w:val="16"/>
              </w:rPr>
            </w:pPr>
          </w:p>
        </w:tc>
        <w:tc>
          <w:tcPr>
            <w:tcW w:w="2731" w:type="dxa"/>
            <w:vMerge w:val="restart"/>
          </w:tcPr>
          <w:p w:rsidR="00532D6C" w:rsidRPr="00E821C2" w:rsidRDefault="00532D6C" w:rsidP="00876F0E">
            <w:pPr>
              <w:rPr>
                <w:sz w:val="16"/>
                <w:szCs w:val="16"/>
              </w:rPr>
            </w:pPr>
            <w:r w:rsidRPr="00E821C2">
              <w:rPr>
                <w:sz w:val="16"/>
                <w:szCs w:val="16"/>
              </w:rPr>
              <w:t>SESLERDEN / HARFLERDEN HECELER, KELİMELER VE CÜMLELER OLUŞTURMA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heceler, hecelerden kelimeler, kelimelerden cümleler oluşturarak okur.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heceler, hecelerden kelimeler, kelimelerden cümleler oluşturarak yazar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.Duyduğu kelimeleri görsellerle eşleştirir.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Kelimeler, cümleler ve satırlar arasında uygun boşluk bırakır.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Matematiksel ifadeleri doğru yazar.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METİN OLUŞTURMA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Kelimeleri doğru telaffuz eder.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Verilen cümle ya da metne bakarak yazar.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Bütün yazılarını bitişik eğik yazı ile yazar.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Yazılarında noktalama işaretlerini doğru ve yerinde kullanır.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Dikte etme çalışmalarına katılır.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Sayfa düzenine ve temizliğine dikkat eder.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Metin ve görsel ilişkisini sorgular.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</w:tc>
        <w:tc>
          <w:tcPr>
            <w:tcW w:w="2598" w:type="dxa"/>
            <w:vMerge/>
          </w:tcPr>
          <w:p w:rsidR="00532D6C" w:rsidRDefault="00532D6C" w:rsidP="00876F0E"/>
        </w:tc>
        <w:tc>
          <w:tcPr>
            <w:tcW w:w="2397" w:type="dxa"/>
            <w:vMerge/>
          </w:tcPr>
          <w:p w:rsidR="00532D6C" w:rsidRDefault="00532D6C" w:rsidP="00876F0E"/>
        </w:tc>
      </w:tr>
      <w:tr w:rsidR="00532D6C" w:rsidTr="00876F0E">
        <w:trPr>
          <w:trHeight w:val="2685"/>
          <w:jc w:val="center"/>
        </w:trPr>
        <w:tc>
          <w:tcPr>
            <w:tcW w:w="354" w:type="dxa"/>
            <w:vMerge/>
          </w:tcPr>
          <w:p w:rsidR="00532D6C" w:rsidRDefault="00532D6C" w:rsidP="00876F0E"/>
        </w:tc>
        <w:tc>
          <w:tcPr>
            <w:tcW w:w="355" w:type="dxa"/>
            <w:vMerge/>
          </w:tcPr>
          <w:p w:rsidR="00532D6C" w:rsidRDefault="00532D6C" w:rsidP="00876F0E"/>
        </w:tc>
        <w:tc>
          <w:tcPr>
            <w:tcW w:w="356" w:type="dxa"/>
            <w:vMerge/>
          </w:tcPr>
          <w:p w:rsidR="00532D6C" w:rsidRDefault="00532D6C" w:rsidP="00876F0E"/>
        </w:tc>
        <w:tc>
          <w:tcPr>
            <w:tcW w:w="533" w:type="dxa"/>
            <w:vMerge/>
          </w:tcPr>
          <w:p w:rsidR="00532D6C" w:rsidRDefault="00532D6C" w:rsidP="00876F0E"/>
        </w:tc>
        <w:tc>
          <w:tcPr>
            <w:tcW w:w="3381" w:type="dxa"/>
            <w:gridSpan w:val="2"/>
            <w:vMerge/>
          </w:tcPr>
          <w:p w:rsidR="00532D6C" w:rsidRPr="00E821C2" w:rsidRDefault="00532D6C" w:rsidP="00876F0E">
            <w:pPr>
              <w:rPr>
                <w:sz w:val="18"/>
                <w:szCs w:val="18"/>
              </w:rPr>
            </w:pPr>
          </w:p>
        </w:tc>
        <w:tc>
          <w:tcPr>
            <w:tcW w:w="2065" w:type="dxa"/>
            <w:vMerge/>
          </w:tcPr>
          <w:p w:rsidR="00532D6C" w:rsidRDefault="00532D6C" w:rsidP="00876F0E"/>
        </w:tc>
        <w:tc>
          <w:tcPr>
            <w:tcW w:w="2731" w:type="dxa"/>
            <w:vMerge/>
          </w:tcPr>
          <w:p w:rsidR="00532D6C" w:rsidRDefault="00532D6C" w:rsidP="00876F0E"/>
        </w:tc>
        <w:tc>
          <w:tcPr>
            <w:tcW w:w="4995" w:type="dxa"/>
            <w:gridSpan w:val="2"/>
          </w:tcPr>
          <w:p w:rsidR="00532D6C" w:rsidRPr="00E821C2" w:rsidRDefault="00532D6C" w:rsidP="00876F0E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</w:p>
          <w:p w:rsidR="00532D6C" w:rsidRPr="00E821C2" w:rsidRDefault="00532D6C" w:rsidP="00876F0E">
            <w:pPr>
              <w:rPr>
                <w:b/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876F0E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</w:t>
            </w:r>
          </w:p>
          <w:p w:rsidR="00532D6C" w:rsidRPr="00E821C2" w:rsidRDefault="00532D6C" w:rsidP="00876F0E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Default="00532D6C" w:rsidP="00876F0E"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</w:tc>
      </w:tr>
    </w:tbl>
    <w:p w:rsidR="00532D6C" w:rsidRDefault="00532D6C" w:rsidP="00C33B94"/>
    <w:tbl>
      <w:tblPr>
        <w:tblW w:w="15006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"/>
        <w:gridCol w:w="355"/>
        <w:gridCol w:w="356"/>
        <w:gridCol w:w="533"/>
        <w:gridCol w:w="1717"/>
        <w:gridCol w:w="1664"/>
        <w:gridCol w:w="2363"/>
        <w:gridCol w:w="2880"/>
        <w:gridCol w:w="2387"/>
        <w:gridCol w:w="2397"/>
      </w:tblGrid>
      <w:tr w:rsidR="00532D6C" w:rsidTr="00E821C2">
        <w:trPr>
          <w:trHeight w:val="203"/>
          <w:jc w:val="center"/>
        </w:trPr>
        <w:tc>
          <w:tcPr>
            <w:tcW w:w="15006" w:type="dxa"/>
            <w:gridSpan w:val="10"/>
          </w:tcPr>
          <w:p w:rsidR="00532D6C" w:rsidRPr="00E821C2" w:rsidRDefault="00532D6C" w:rsidP="00E821C2">
            <w:pPr>
              <w:jc w:val="center"/>
              <w:rPr>
                <w:b/>
                <w:sz w:val="20"/>
                <w:szCs w:val="20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Tr="00E821C2">
        <w:trPr>
          <w:trHeight w:val="467"/>
          <w:jc w:val="center"/>
        </w:trPr>
        <w:tc>
          <w:tcPr>
            <w:tcW w:w="1065" w:type="dxa"/>
            <w:gridSpan w:val="3"/>
          </w:tcPr>
          <w:p w:rsidR="00532D6C" w:rsidRPr="00E821C2" w:rsidRDefault="00532D6C" w:rsidP="00687C51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33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2"/>
                <w:szCs w:val="22"/>
              </w:rPr>
            </w:pPr>
            <w:r w:rsidRPr="00E821C2">
              <w:rPr>
                <w:b/>
                <w:sz w:val="22"/>
                <w:szCs w:val="22"/>
              </w:rPr>
              <w:t>TEMA</w:t>
            </w:r>
          </w:p>
        </w:tc>
        <w:tc>
          <w:tcPr>
            <w:tcW w:w="1717" w:type="dxa"/>
            <w:vMerge w:val="restart"/>
          </w:tcPr>
          <w:p w:rsidR="00532D6C" w:rsidRPr="00E821C2" w:rsidRDefault="00532D6C" w:rsidP="00687C51">
            <w:pPr>
              <w:rPr>
                <w:b/>
                <w:sz w:val="28"/>
                <w:szCs w:val="28"/>
              </w:rPr>
            </w:pPr>
          </w:p>
          <w:p w:rsidR="00532D6C" w:rsidRPr="00E821C2" w:rsidRDefault="00532D6C" w:rsidP="00687C51">
            <w:pPr>
              <w:rPr>
                <w:b/>
                <w:sz w:val="28"/>
                <w:szCs w:val="28"/>
              </w:rPr>
            </w:pPr>
            <w:r w:rsidRPr="00E821C2">
              <w:rPr>
                <w:b/>
                <w:sz w:val="28"/>
                <w:szCs w:val="28"/>
              </w:rPr>
              <w:t>METİN</w:t>
            </w:r>
          </w:p>
          <w:p w:rsidR="00532D6C" w:rsidRPr="00E821C2" w:rsidRDefault="00532D6C" w:rsidP="00687C51">
            <w:pPr>
              <w:rPr>
                <w:b/>
              </w:rPr>
            </w:pPr>
          </w:p>
          <w:p w:rsidR="00532D6C" w:rsidRPr="00E821C2" w:rsidRDefault="00532D6C" w:rsidP="00687C51">
            <w:pPr>
              <w:rPr>
                <w:b/>
                <w:sz w:val="20"/>
                <w:szCs w:val="20"/>
              </w:rPr>
            </w:pPr>
          </w:p>
          <w:p w:rsidR="00532D6C" w:rsidRPr="00E821C2" w:rsidRDefault="00532D6C" w:rsidP="00687C51">
            <w:pPr>
              <w:rPr>
                <w:b/>
                <w:sz w:val="10"/>
                <w:szCs w:val="10"/>
              </w:rPr>
            </w:pPr>
          </w:p>
          <w:p w:rsidR="00532D6C" w:rsidRPr="00E821C2" w:rsidRDefault="00532D6C" w:rsidP="00687C51">
            <w:pPr>
              <w:rPr>
                <w:b/>
                <w:sz w:val="16"/>
                <w:szCs w:val="16"/>
              </w:rPr>
            </w:pPr>
          </w:p>
        </w:tc>
        <w:tc>
          <w:tcPr>
            <w:tcW w:w="1664" w:type="dxa"/>
            <w:vMerge w:val="restart"/>
          </w:tcPr>
          <w:p w:rsidR="00532D6C" w:rsidRPr="00E821C2" w:rsidRDefault="00532D6C" w:rsidP="00687C51">
            <w:pPr>
              <w:rPr>
                <w:b/>
              </w:rPr>
            </w:pPr>
          </w:p>
          <w:p w:rsidR="00532D6C" w:rsidRPr="00E821C2" w:rsidRDefault="00532D6C" w:rsidP="00687C51">
            <w:pPr>
              <w:rPr>
                <w:b/>
              </w:rPr>
            </w:pPr>
            <w:r w:rsidRPr="00E821C2">
              <w:rPr>
                <w:b/>
              </w:rPr>
              <w:t xml:space="preserve">ÖĞRENME </w:t>
            </w:r>
          </w:p>
          <w:p w:rsidR="00532D6C" w:rsidRPr="00E821C2" w:rsidRDefault="00532D6C" w:rsidP="00687C51">
            <w:pPr>
              <w:rPr>
                <w:b/>
              </w:rPr>
            </w:pPr>
            <w:r w:rsidRPr="00E821C2">
              <w:rPr>
                <w:b/>
              </w:rPr>
              <w:t>ALANI</w:t>
            </w:r>
          </w:p>
        </w:tc>
        <w:tc>
          <w:tcPr>
            <w:tcW w:w="5243" w:type="dxa"/>
            <w:gridSpan w:val="2"/>
            <w:vMerge w:val="restart"/>
          </w:tcPr>
          <w:p w:rsidR="00532D6C" w:rsidRPr="00E821C2" w:rsidRDefault="00532D6C" w:rsidP="00687C51">
            <w:pPr>
              <w:rPr>
                <w:b/>
              </w:rPr>
            </w:pPr>
          </w:p>
          <w:p w:rsidR="00532D6C" w:rsidRPr="00E821C2" w:rsidRDefault="00532D6C" w:rsidP="00687C51">
            <w:pPr>
              <w:rPr>
                <w:b/>
              </w:rPr>
            </w:pPr>
            <w:r w:rsidRPr="00E821C2">
              <w:rPr>
                <w:b/>
                <w:sz w:val="28"/>
                <w:szCs w:val="28"/>
              </w:rPr>
              <w:t>KAZANIMLAR</w:t>
            </w:r>
          </w:p>
        </w:tc>
        <w:tc>
          <w:tcPr>
            <w:tcW w:w="2387" w:type="dxa"/>
            <w:vMerge w:val="restart"/>
            <w:vAlign w:val="center"/>
          </w:tcPr>
          <w:p w:rsidR="00532D6C" w:rsidRPr="00E821C2" w:rsidRDefault="00532D6C" w:rsidP="00687C51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ATATÜRKÇÜLÜK, DİĞER DERSLER VE ARA DİSİPLİNLERLE İLİŞKİLENDİRME</w:t>
            </w:r>
          </w:p>
        </w:tc>
        <w:tc>
          <w:tcPr>
            <w:tcW w:w="2397" w:type="dxa"/>
            <w:vMerge w:val="restart"/>
            <w:vAlign w:val="center"/>
          </w:tcPr>
          <w:p w:rsidR="00532D6C" w:rsidRPr="00E821C2" w:rsidRDefault="00532D6C" w:rsidP="00687C51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532D6C" w:rsidTr="00E821C2">
        <w:trPr>
          <w:cantSplit/>
          <w:trHeight w:val="711"/>
          <w:jc w:val="center"/>
        </w:trPr>
        <w:tc>
          <w:tcPr>
            <w:tcW w:w="354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355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356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533" w:type="dxa"/>
            <w:vMerge/>
          </w:tcPr>
          <w:p w:rsidR="00532D6C" w:rsidRDefault="00532D6C" w:rsidP="00687C51"/>
        </w:tc>
        <w:tc>
          <w:tcPr>
            <w:tcW w:w="1717" w:type="dxa"/>
            <w:vMerge/>
          </w:tcPr>
          <w:p w:rsidR="00532D6C" w:rsidRPr="00DA6703" w:rsidRDefault="00532D6C" w:rsidP="00687C51"/>
        </w:tc>
        <w:tc>
          <w:tcPr>
            <w:tcW w:w="1664" w:type="dxa"/>
            <w:vMerge/>
          </w:tcPr>
          <w:p w:rsidR="00532D6C" w:rsidRDefault="00532D6C" w:rsidP="00687C51"/>
        </w:tc>
        <w:tc>
          <w:tcPr>
            <w:tcW w:w="5243" w:type="dxa"/>
            <w:gridSpan w:val="2"/>
            <w:vMerge/>
          </w:tcPr>
          <w:p w:rsidR="00532D6C" w:rsidRDefault="00532D6C" w:rsidP="00687C51"/>
        </w:tc>
        <w:tc>
          <w:tcPr>
            <w:tcW w:w="2387" w:type="dxa"/>
            <w:vMerge/>
          </w:tcPr>
          <w:p w:rsidR="00532D6C" w:rsidRDefault="00532D6C" w:rsidP="00687C51"/>
        </w:tc>
        <w:tc>
          <w:tcPr>
            <w:tcW w:w="2397" w:type="dxa"/>
            <w:vMerge/>
          </w:tcPr>
          <w:p w:rsidR="00532D6C" w:rsidRDefault="00532D6C" w:rsidP="00687C51"/>
        </w:tc>
      </w:tr>
      <w:tr w:rsidR="00532D6C" w:rsidTr="00E821C2">
        <w:trPr>
          <w:trHeight w:val="509"/>
          <w:jc w:val="center"/>
        </w:trPr>
        <w:tc>
          <w:tcPr>
            <w:tcW w:w="354" w:type="dxa"/>
            <w:vMerge w:val="restart"/>
            <w:textDirection w:val="btLr"/>
          </w:tcPr>
          <w:p w:rsidR="00532D6C" w:rsidRDefault="00532D6C" w:rsidP="00E821C2">
            <w:pPr>
              <w:ind w:left="113" w:right="113"/>
              <w:jc w:val="center"/>
            </w:pPr>
            <w:r>
              <w:t>02-06 ARALIK</w:t>
            </w: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</w:tc>
        <w:tc>
          <w:tcPr>
            <w:tcW w:w="355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  <w:jc w:val="center"/>
            </w:pPr>
            <w:r>
              <w:t>11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E821C2" w:rsidRDefault="00532D6C" w:rsidP="00E821C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21C2">
              <w:rPr>
                <w:sz w:val="22"/>
                <w:szCs w:val="22"/>
              </w:rPr>
              <w:t>12</w:t>
            </w:r>
          </w:p>
        </w:tc>
        <w:tc>
          <w:tcPr>
            <w:tcW w:w="356" w:type="dxa"/>
            <w:vMerge w:val="restart"/>
            <w:textDirection w:val="btLr"/>
          </w:tcPr>
          <w:p w:rsidR="00532D6C" w:rsidRDefault="00532D6C" w:rsidP="00E821C2">
            <w:pPr>
              <w:ind w:left="113" w:right="113"/>
              <w:jc w:val="center"/>
            </w:pPr>
            <w:r>
              <w:t>10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533" w:type="dxa"/>
            <w:vMerge w:val="restart"/>
          </w:tcPr>
          <w:p w:rsidR="00532D6C" w:rsidRDefault="00532D6C" w:rsidP="00687C51"/>
        </w:tc>
        <w:tc>
          <w:tcPr>
            <w:tcW w:w="1717" w:type="dxa"/>
          </w:tcPr>
          <w:p w:rsidR="00532D6C" w:rsidRDefault="00532D6C" w:rsidP="00687C51"/>
        </w:tc>
        <w:tc>
          <w:tcPr>
            <w:tcW w:w="1664" w:type="dxa"/>
            <w:vAlign w:val="center"/>
          </w:tcPr>
          <w:p w:rsidR="00532D6C" w:rsidRPr="00E821C2" w:rsidRDefault="00532D6C" w:rsidP="00E821C2">
            <w:pPr>
              <w:jc w:val="center"/>
              <w:rPr>
                <w:b/>
              </w:rPr>
            </w:pPr>
            <w:r w:rsidRPr="00E821C2">
              <w:rPr>
                <w:b/>
                <w:sz w:val="18"/>
                <w:szCs w:val="18"/>
              </w:rPr>
              <w:t>DİNLEME</w:t>
            </w:r>
          </w:p>
        </w:tc>
        <w:tc>
          <w:tcPr>
            <w:tcW w:w="5243" w:type="dxa"/>
            <w:gridSpan w:val="2"/>
            <w:vAlign w:val="center"/>
          </w:tcPr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1- Dinleme Kurallarını Uygulama:</w:t>
            </w:r>
            <w:r w:rsidRPr="00E821C2">
              <w:rPr>
                <w:sz w:val="18"/>
                <w:szCs w:val="18"/>
              </w:rPr>
              <w:t xml:space="preserve"> 1, 2, 3</w:t>
            </w:r>
          </w:p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2- Dinlediğini Anlama:</w:t>
            </w:r>
            <w:r w:rsidRPr="00E821C2">
              <w:rPr>
                <w:sz w:val="18"/>
                <w:szCs w:val="18"/>
              </w:rPr>
              <w:t xml:space="preserve"> 1, 2, 3, 4, 10, 12, 13, 15, 16, 17</w:t>
            </w:r>
          </w:p>
          <w:p w:rsidR="00532D6C" w:rsidRPr="00B32E88" w:rsidRDefault="00532D6C" w:rsidP="00E821C2">
            <w:pPr>
              <w:tabs>
                <w:tab w:val="left" w:pos="324"/>
              </w:tabs>
              <w:ind w:left="324" w:hanging="324"/>
            </w:pPr>
            <w:r w:rsidRPr="00E821C2">
              <w:rPr>
                <w:b/>
                <w:sz w:val="18"/>
                <w:szCs w:val="18"/>
              </w:rPr>
              <w:t xml:space="preserve">3- Tür, Yöntem ve Tekniklere Uygun Dinleme: </w:t>
            </w:r>
            <w:r w:rsidRPr="00E821C2">
              <w:rPr>
                <w:sz w:val="18"/>
                <w:szCs w:val="18"/>
              </w:rPr>
              <w:t>1</w:t>
            </w:r>
          </w:p>
        </w:tc>
        <w:tc>
          <w:tcPr>
            <w:tcW w:w="2387" w:type="dxa"/>
            <w:vMerge w:val="restart"/>
          </w:tcPr>
          <w:p w:rsidR="00532D6C" w:rsidRPr="00E821C2" w:rsidRDefault="00532D6C" w:rsidP="00687C51">
            <w:pPr>
              <w:rPr>
                <w:rFonts w:eastAsia="MS Mincho"/>
                <w:b/>
                <w:sz w:val="20"/>
                <w:szCs w:val="20"/>
              </w:rPr>
            </w:pPr>
          </w:p>
          <w:p w:rsidR="00532D6C" w:rsidRDefault="00532D6C" w:rsidP="00687C51"/>
        </w:tc>
        <w:tc>
          <w:tcPr>
            <w:tcW w:w="2397" w:type="dxa"/>
            <w:vMerge w:val="restart"/>
          </w:tcPr>
          <w:p w:rsidR="00532D6C" w:rsidRPr="00E821C2" w:rsidRDefault="00532D6C" w:rsidP="00687C51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</w:p>
          <w:p w:rsidR="00532D6C" w:rsidRDefault="00532D6C" w:rsidP="00687C51"/>
        </w:tc>
      </w:tr>
      <w:tr w:rsidR="00532D6C" w:rsidTr="00E821C2">
        <w:trPr>
          <w:trHeight w:val="203"/>
          <w:jc w:val="center"/>
        </w:trPr>
        <w:tc>
          <w:tcPr>
            <w:tcW w:w="354" w:type="dxa"/>
            <w:vMerge/>
          </w:tcPr>
          <w:p w:rsidR="00532D6C" w:rsidRDefault="00532D6C" w:rsidP="00687C51"/>
        </w:tc>
        <w:tc>
          <w:tcPr>
            <w:tcW w:w="355" w:type="dxa"/>
            <w:vMerge/>
          </w:tcPr>
          <w:p w:rsidR="00532D6C" w:rsidRDefault="00532D6C" w:rsidP="00687C51"/>
        </w:tc>
        <w:tc>
          <w:tcPr>
            <w:tcW w:w="356" w:type="dxa"/>
            <w:vMerge/>
          </w:tcPr>
          <w:p w:rsidR="00532D6C" w:rsidRDefault="00532D6C" w:rsidP="00687C51"/>
        </w:tc>
        <w:tc>
          <w:tcPr>
            <w:tcW w:w="533" w:type="dxa"/>
            <w:vMerge/>
          </w:tcPr>
          <w:p w:rsidR="00532D6C" w:rsidRDefault="00532D6C" w:rsidP="00687C51"/>
        </w:tc>
        <w:tc>
          <w:tcPr>
            <w:tcW w:w="3381" w:type="dxa"/>
            <w:gridSpan w:val="2"/>
          </w:tcPr>
          <w:p w:rsidR="00532D6C" w:rsidRPr="00E821C2" w:rsidRDefault="00532D6C" w:rsidP="00687C51">
            <w:pPr>
              <w:rPr>
                <w:b/>
                <w:bCs/>
              </w:rPr>
            </w:pPr>
            <w:r w:rsidRPr="00E821C2">
              <w:rPr>
                <w:b/>
                <w:bCs/>
              </w:rPr>
              <w:t>KAVRATILACAK SESLER</w:t>
            </w:r>
          </w:p>
        </w:tc>
        <w:tc>
          <w:tcPr>
            <w:tcW w:w="5243" w:type="dxa"/>
            <w:gridSpan w:val="2"/>
          </w:tcPr>
          <w:p w:rsidR="00532D6C" w:rsidRPr="00366234" w:rsidRDefault="00532D6C" w:rsidP="00687C51">
            <w:r w:rsidRPr="00E821C2">
              <w:rPr>
                <w:b/>
                <w:bCs/>
              </w:rPr>
              <w:t>İLK OKUMA YAZMA KAZANIMLARI</w:t>
            </w:r>
          </w:p>
        </w:tc>
        <w:tc>
          <w:tcPr>
            <w:tcW w:w="2387" w:type="dxa"/>
            <w:vMerge/>
          </w:tcPr>
          <w:p w:rsidR="00532D6C" w:rsidRDefault="00532D6C" w:rsidP="00687C51"/>
        </w:tc>
        <w:tc>
          <w:tcPr>
            <w:tcW w:w="2397" w:type="dxa"/>
            <w:vMerge/>
          </w:tcPr>
          <w:p w:rsidR="00532D6C" w:rsidRDefault="00532D6C" w:rsidP="00687C51"/>
        </w:tc>
      </w:tr>
      <w:tr w:rsidR="00532D6C" w:rsidTr="00E821C2">
        <w:trPr>
          <w:trHeight w:val="2505"/>
          <w:jc w:val="center"/>
        </w:trPr>
        <w:tc>
          <w:tcPr>
            <w:tcW w:w="354" w:type="dxa"/>
            <w:vMerge/>
          </w:tcPr>
          <w:p w:rsidR="00532D6C" w:rsidRDefault="00532D6C" w:rsidP="00687C51"/>
        </w:tc>
        <w:tc>
          <w:tcPr>
            <w:tcW w:w="355" w:type="dxa"/>
            <w:vMerge/>
          </w:tcPr>
          <w:p w:rsidR="00532D6C" w:rsidRDefault="00532D6C" w:rsidP="00687C51"/>
        </w:tc>
        <w:tc>
          <w:tcPr>
            <w:tcW w:w="356" w:type="dxa"/>
            <w:vMerge/>
          </w:tcPr>
          <w:p w:rsidR="00532D6C" w:rsidRDefault="00532D6C" w:rsidP="00687C51"/>
        </w:tc>
        <w:tc>
          <w:tcPr>
            <w:tcW w:w="533" w:type="dxa"/>
            <w:vMerge/>
          </w:tcPr>
          <w:p w:rsidR="00532D6C" w:rsidRDefault="00532D6C" w:rsidP="00687C51"/>
        </w:tc>
        <w:tc>
          <w:tcPr>
            <w:tcW w:w="3381" w:type="dxa"/>
            <w:gridSpan w:val="2"/>
            <w:vMerge w:val="restart"/>
          </w:tcPr>
          <w:p w:rsidR="00532D6C" w:rsidRPr="00E821C2" w:rsidRDefault="00532D6C" w:rsidP="00687C51">
            <w:pPr>
              <w:rPr>
                <w:rFonts w:ascii="Hand writing Mutlu" w:hAnsi="Hand writing Mutlu"/>
                <w:sz w:val="32"/>
                <w:szCs w:val="32"/>
              </w:rPr>
            </w:pPr>
            <w:r w:rsidRPr="00E821C2">
              <w:rPr>
                <w:rFonts w:ascii="Hand writing Mutlu" w:hAnsi="Hand writing Mutlu"/>
                <w:sz w:val="32"/>
                <w:szCs w:val="32"/>
              </w:rPr>
              <w:t xml:space="preserve">R r     </w:t>
            </w:r>
            <w:r w:rsidRPr="00885043">
              <w:rPr>
                <w:rFonts w:ascii="Hand writing Mutlu" w:hAnsi="Hand writing Mutlu" w:cs="Alfabe"/>
                <w:sz w:val="32"/>
                <w:szCs w:val="32"/>
                <w:lang w:val="pt-BR"/>
              </w:rPr>
              <w:t xml:space="preserve">M m  </w:t>
            </w:r>
          </w:p>
          <w:p w:rsidR="00532D6C" w:rsidRPr="00E821C2" w:rsidRDefault="00532D6C" w:rsidP="00687C51">
            <w:pPr>
              <w:rPr>
                <w:sz w:val="14"/>
                <w:szCs w:val="14"/>
              </w:rPr>
            </w:pP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R SESİ  </w:t>
            </w:r>
            <w:r w:rsidRPr="00E821C2">
              <w:rPr>
                <w:sz w:val="18"/>
                <w:szCs w:val="18"/>
              </w:rPr>
              <w:t>Sesi Hissetme ve Tanıma Çalışması sırasında</w:t>
            </w:r>
          </w:p>
          <w:p w:rsidR="00532D6C" w:rsidRPr="00E821C2" w:rsidRDefault="00532D6C" w:rsidP="00687C51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Mini mini bir kuş donmuştu.</w:t>
            </w:r>
          </w:p>
          <w:p w:rsidR="00532D6C" w:rsidRPr="00E821C2" w:rsidRDefault="00532D6C" w:rsidP="00687C51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Pencereme konmuştu.</w:t>
            </w:r>
          </w:p>
          <w:p w:rsidR="00532D6C" w:rsidRPr="00E821C2" w:rsidRDefault="00532D6C" w:rsidP="00687C51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Aldım onu içeriye</w:t>
            </w:r>
          </w:p>
          <w:p w:rsidR="00532D6C" w:rsidRPr="00E821C2" w:rsidRDefault="00532D6C" w:rsidP="00687C51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Cik cik cik cik otsun diye</w:t>
            </w:r>
          </w:p>
          <w:p w:rsidR="00532D6C" w:rsidRPr="00E821C2" w:rsidRDefault="00532D6C" w:rsidP="00687C51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Pır pır ederken canlandı.</w:t>
            </w: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Ellerim bak boş kaldı.</w:t>
            </w:r>
            <w:r w:rsidRPr="00E821C2">
              <w:rPr>
                <w:sz w:val="18"/>
                <w:szCs w:val="18"/>
              </w:rPr>
              <w:t xml:space="preserve"> Şarkısı kullanılır.</w:t>
            </w: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Ayırt Etme Çalışması sırasında öğrencilere sesi içeren ve içermeyen varlıkların resimleri(kurbağa, tavuk, horoz) gösterilir ve öğrencilerin sesi ayırt etmesi sağlanır.</w:t>
            </w:r>
          </w:p>
          <w:p w:rsidR="00532D6C" w:rsidRPr="00E821C2" w:rsidRDefault="00532D6C" w:rsidP="00687C51">
            <w:pPr>
              <w:rPr>
                <w:sz w:val="14"/>
                <w:szCs w:val="14"/>
              </w:rPr>
            </w:pPr>
          </w:p>
          <w:p w:rsidR="00532D6C" w:rsidRPr="00E821C2" w:rsidRDefault="00532D6C" w:rsidP="00687C51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M SESİ </w:t>
            </w: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Sesi Hissetme ve Tanıma Çalışması sırasında </w:t>
            </w:r>
          </w:p>
          <w:p w:rsidR="00532D6C" w:rsidRPr="00E821C2" w:rsidRDefault="00532D6C" w:rsidP="00687C51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Kuzu kuzu me       Bin tepeme</w:t>
            </w: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Haydi gidelim      Ayşe teyzeme.</w:t>
            </w:r>
            <w:r w:rsidRPr="00E821C2">
              <w:rPr>
                <w:sz w:val="18"/>
                <w:szCs w:val="18"/>
              </w:rPr>
              <w:t xml:space="preserve"> tekerlemesi kullanılır.</w:t>
            </w: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Ayırt Etme Çalışması sırasında öğrencilere sesi içeren ve içermeyen varlıkların resimleri(mum, bardak, mektup) gösterilir ve öğrencilerin sesi ayırt etmesi sağlanır.</w:t>
            </w: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</w:p>
        </w:tc>
        <w:tc>
          <w:tcPr>
            <w:tcW w:w="2363" w:type="dxa"/>
            <w:vMerge w:val="restart"/>
          </w:tcPr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HAZIRLIK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Dinlemek için hazırlık yapar.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Yazmak için hazırlık yapar.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Okumak için hazırlık yapar.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HİSSETME VE TANIMA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sesleri ayırt eder.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seslerle harfleri eşleştirir.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Dikkatini dinlediğine yoğunlaştırır.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Görsellerden yararlanarak söz varlığını geliştirir.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Resim ve fotoğrafları yorumlar.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Renkleri tanır, anlamlandırır ve yorumlar.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/ HARFİ OKUMA VE YAZMA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Ön bilgilerini kullanarak okuduğunu anlamlandırır.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Okuduğunu anlamlandırmada görsellerden yararlanır.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İşitilebilir bir ses tonuyla okur.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Yankılayıcı okur.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Rehber yardımıyla okur.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Bitişik eğik yazı harflerini kurallarına uygun yazar.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.</w:t>
            </w:r>
          </w:p>
        </w:tc>
        <w:tc>
          <w:tcPr>
            <w:tcW w:w="2880" w:type="dxa"/>
            <w:vMerge w:val="restart"/>
          </w:tcPr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/ HARFLERDEN HECELER, KELİMELER VE CÜMLELER OLUŞTURMA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heceler, hecelerden kelimeler, kelimelerden cümleler oluşturarak okur.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heceler, hecelerden kelimeler, kelimelerden cümleler oluşturarak yazar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kelimeleri görsellerle eşleştirir.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Kelimeler, cümleler ve satırlar arasında uygun boşluk bırakır.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Matematiksel ifadeleri doğru yazar.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METİN OLUŞTURMA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Kelimeleri doğru telaffuz eder.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Metni takip ederek dinler.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Noktalama işaretlerine dikkat ederek okur.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Verilen cümle ya da metne bakarak yazar.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Cümleleri görsellerle ifade eder.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Anlamlı ve kurallı cümleler yazar.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Bütün yazılarını bitişik eğik yazı ile yazar.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Yazılarında noktalama işaretlerini doğru ve yerinde kullanır.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Dikte etme çalışmalarına katılır.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Sayfa düzenine ve temizliğine dikkat eder.</w:t>
            </w:r>
          </w:p>
          <w:p w:rsidR="00532D6C" w:rsidRPr="00E821C2" w:rsidRDefault="00532D6C" w:rsidP="00261BF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Metin ve görsel ilişkisini sorgular.</w:t>
            </w:r>
          </w:p>
        </w:tc>
        <w:tc>
          <w:tcPr>
            <w:tcW w:w="2387" w:type="dxa"/>
            <w:vMerge/>
          </w:tcPr>
          <w:p w:rsidR="00532D6C" w:rsidRDefault="00532D6C" w:rsidP="00687C51"/>
        </w:tc>
        <w:tc>
          <w:tcPr>
            <w:tcW w:w="2397" w:type="dxa"/>
            <w:vMerge/>
          </w:tcPr>
          <w:p w:rsidR="00532D6C" w:rsidRDefault="00532D6C" w:rsidP="00687C51"/>
        </w:tc>
      </w:tr>
      <w:tr w:rsidR="00532D6C" w:rsidTr="00E821C2">
        <w:trPr>
          <w:trHeight w:val="2685"/>
          <w:jc w:val="center"/>
        </w:trPr>
        <w:tc>
          <w:tcPr>
            <w:tcW w:w="354" w:type="dxa"/>
            <w:vMerge/>
          </w:tcPr>
          <w:p w:rsidR="00532D6C" w:rsidRDefault="00532D6C" w:rsidP="00687C51"/>
        </w:tc>
        <w:tc>
          <w:tcPr>
            <w:tcW w:w="355" w:type="dxa"/>
            <w:vMerge/>
          </w:tcPr>
          <w:p w:rsidR="00532D6C" w:rsidRDefault="00532D6C" w:rsidP="00687C51"/>
        </w:tc>
        <w:tc>
          <w:tcPr>
            <w:tcW w:w="356" w:type="dxa"/>
            <w:vMerge/>
          </w:tcPr>
          <w:p w:rsidR="00532D6C" w:rsidRDefault="00532D6C" w:rsidP="00687C51"/>
        </w:tc>
        <w:tc>
          <w:tcPr>
            <w:tcW w:w="533" w:type="dxa"/>
            <w:vMerge/>
          </w:tcPr>
          <w:p w:rsidR="00532D6C" w:rsidRDefault="00532D6C" w:rsidP="00687C51"/>
        </w:tc>
        <w:tc>
          <w:tcPr>
            <w:tcW w:w="3381" w:type="dxa"/>
            <w:gridSpan w:val="2"/>
            <w:vMerge/>
          </w:tcPr>
          <w:p w:rsidR="00532D6C" w:rsidRPr="00E821C2" w:rsidRDefault="00532D6C" w:rsidP="00687C51">
            <w:pPr>
              <w:rPr>
                <w:sz w:val="18"/>
                <w:szCs w:val="18"/>
              </w:rPr>
            </w:pPr>
          </w:p>
        </w:tc>
        <w:tc>
          <w:tcPr>
            <w:tcW w:w="2363" w:type="dxa"/>
            <w:vMerge/>
          </w:tcPr>
          <w:p w:rsidR="00532D6C" w:rsidRDefault="00532D6C" w:rsidP="00687C51"/>
        </w:tc>
        <w:tc>
          <w:tcPr>
            <w:tcW w:w="2880" w:type="dxa"/>
            <w:vMerge/>
          </w:tcPr>
          <w:p w:rsidR="00532D6C" w:rsidRDefault="00532D6C" w:rsidP="00687C51"/>
        </w:tc>
        <w:tc>
          <w:tcPr>
            <w:tcW w:w="4784" w:type="dxa"/>
            <w:gridSpan w:val="2"/>
          </w:tcPr>
          <w:p w:rsidR="00532D6C" w:rsidRPr="00E821C2" w:rsidRDefault="00532D6C" w:rsidP="00687C51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</w:p>
          <w:p w:rsidR="00532D6C" w:rsidRPr="00E821C2" w:rsidRDefault="00532D6C" w:rsidP="00687C51">
            <w:pPr>
              <w:rPr>
                <w:b/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687C51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</w:t>
            </w:r>
          </w:p>
          <w:p w:rsidR="00532D6C" w:rsidRPr="00E821C2" w:rsidRDefault="00532D6C" w:rsidP="00687C51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Default="00532D6C" w:rsidP="00687C51"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</w:tc>
      </w:tr>
    </w:tbl>
    <w:p w:rsidR="00532D6C" w:rsidRDefault="00532D6C" w:rsidP="00C33B94"/>
    <w:p w:rsidR="00532D6C" w:rsidRDefault="00532D6C" w:rsidP="00C33B94"/>
    <w:p w:rsidR="00532D6C" w:rsidRDefault="00532D6C" w:rsidP="00C33B94"/>
    <w:p w:rsidR="00532D6C" w:rsidRDefault="00532D6C" w:rsidP="00C33B94"/>
    <w:tbl>
      <w:tblPr>
        <w:tblW w:w="15006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"/>
        <w:gridCol w:w="355"/>
        <w:gridCol w:w="356"/>
        <w:gridCol w:w="533"/>
        <w:gridCol w:w="1717"/>
        <w:gridCol w:w="1664"/>
        <w:gridCol w:w="2363"/>
        <w:gridCol w:w="3060"/>
        <w:gridCol w:w="2207"/>
        <w:gridCol w:w="2397"/>
      </w:tblGrid>
      <w:tr w:rsidR="00532D6C" w:rsidTr="00E821C2">
        <w:trPr>
          <w:trHeight w:val="203"/>
          <w:jc w:val="center"/>
        </w:trPr>
        <w:tc>
          <w:tcPr>
            <w:tcW w:w="15006" w:type="dxa"/>
            <w:gridSpan w:val="10"/>
          </w:tcPr>
          <w:p w:rsidR="00532D6C" w:rsidRPr="00E821C2" w:rsidRDefault="00532D6C" w:rsidP="00E821C2">
            <w:pPr>
              <w:jc w:val="center"/>
              <w:rPr>
                <w:b/>
                <w:sz w:val="20"/>
                <w:szCs w:val="20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Tr="00E821C2">
        <w:trPr>
          <w:trHeight w:val="467"/>
          <w:jc w:val="center"/>
        </w:trPr>
        <w:tc>
          <w:tcPr>
            <w:tcW w:w="1065" w:type="dxa"/>
            <w:gridSpan w:val="3"/>
          </w:tcPr>
          <w:p w:rsidR="00532D6C" w:rsidRPr="00E821C2" w:rsidRDefault="00532D6C" w:rsidP="00357FE9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33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2"/>
                <w:szCs w:val="22"/>
              </w:rPr>
            </w:pPr>
            <w:r w:rsidRPr="00E821C2">
              <w:rPr>
                <w:b/>
                <w:sz w:val="22"/>
                <w:szCs w:val="22"/>
              </w:rPr>
              <w:t>TEMA</w:t>
            </w:r>
          </w:p>
        </w:tc>
        <w:tc>
          <w:tcPr>
            <w:tcW w:w="1717" w:type="dxa"/>
            <w:vMerge w:val="restart"/>
          </w:tcPr>
          <w:p w:rsidR="00532D6C" w:rsidRPr="00E821C2" w:rsidRDefault="00532D6C" w:rsidP="00357FE9">
            <w:pPr>
              <w:rPr>
                <w:b/>
                <w:sz w:val="28"/>
                <w:szCs w:val="28"/>
              </w:rPr>
            </w:pPr>
          </w:p>
          <w:p w:rsidR="00532D6C" w:rsidRPr="00E821C2" w:rsidRDefault="00532D6C" w:rsidP="00357FE9">
            <w:pPr>
              <w:rPr>
                <w:b/>
                <w:sz w:val="28"/>
                <w:szCs w:val="28"/>
              </w:rPr>
            </w:pPr>
            <w:r w:rsidRPr="00E821C2">
              <w:rPr>
                <w:b/>
                <w:sz w:val="28"/>
                <w:szCs w:val="28"/>
              </w:rPr>
              <w:t>METİN</w:t>
            </w:r>
          </w:p>
          <w:p w:rsidR="00532D6C" w:rsidRPr="00E821C2" w:rsidRDefault="00532D6C" w:rsidP="00357FE9">
            <w:pPr>
              <w:rPr>
                <w:b/>
              </w:rPr>
            </w:pPr>
          </w:p>
          <w:p w:rsidR="00532D6C" w:rsidRPr="00E821C2" w:rsidRDefault="00532D6C" w:rsidP="00357FE9">
            <w:pPr>
              <w:rPr>
                <w:b/>
                <w:sz w:val="20"/>
                <w:szCs w:val="20"/>
              </w:rPr>
            </w:pPr>
          </w:p>
          <w:p w:rsidR="00532D6C" w:rsidRPr="00E821C2" w:rsidRDefault="00532D6C" w:rsidP="00357FE9">
            <w:pPr>
              <w:rPr>
                <w:b/>
                <w:sz w:val="10"/>
                <w:szCs w:val="10"/>
              </w:rPr>
            </w:pPr>
          </w:p>
          <w:p w:rsidR="00532D6C" w:rsidRPr="00E821C2" w:rsidRDefault="00532D6C" w:rsidP="00357FE9">
            <w:pPr>
              <w:rPr>
                <w:b/>
                <w:sz w:val="16"/>
                <w:szCs w:val="16"/>
              </w:rPr>
            </w:pPr>
          </w:p>
        </w:tc>
        <w:tc>
          <w:tcPr>
            <w:tcW w:w="1664" w:type="dxa"/>
            <w:vMerge w:val="restart"/>
          </w:tcPr>
          <w:p w:rsidR="00532D6C" w:rsidRPr="00E821C2" w:rsidRDefault="00532D6C" w:rsidP="00357FE9">
            <w:pPr>
              <w:rPr>
                <w:b/>
              </w:rPr>
            </w:pPr>
          </w:p>
          <w:p w:rsidR="00532D6C" w:rsidRPr="00E821C2" w:rsidRDefault="00532D6C" w:rsidP="00357FE9">
            <w:pPr>
              <w:rPr>
                <w:b/>
              </w:rPr>
            </w:pPr>
            <w:r w:rsidRPr="00E821C2">
              <w:rPr>
                <w:b/>
              </w:rPr>
              <w:t xml:space="preserve">ÖĞRENME </w:t>
            </w:r>
          </w:p>
          <w:p w:rsidR="00532D6C" w:rsidRPr="00E821C2" w:rsidRDefault="00532D6C" w:rsidP="00357FE9">
            <w:pPr>
              <w:rPr>
                <w:b/>
              </w:rPr>
            </w:pPr>
            <w:r w:rsidRPr="00E821C2">
              <w:rPr>
                <w:b/>
              </w:rPr>
              <w:t>ALANI</w:t>
            </w:r>
          </w:p>
        </w:tc>
        <w:tc>
          <w:tcPr>
            <w:tcW w:w="5423" w:type="dxa"/>
            <w:gridSpan w:val="2"/>
            <w:vMerge w:val="restart"/>
          </w:tcPr>
          <w:p w:rsidR="00532D6C" w:rsidRPr="00E821C2" w:rsidRDefault="00532D6C" w:rsidP="00357FE9">
            <w:pPr>
              <w:rPr>
                <w:b/>
              </w:rPr>
            </w:pPr>
          </w:p>
          <w:p w:rsidR="00532D6C" w:rsidRPr="00E821C2" w:rsidRDefault="00532D6C" w:rsidP="00357FE9">
            <w:pPr>
              <w:rPr>
                <w:b/>
              </w:rPr>
            </w:pPr>
            <w:r w:rsidRPr="00E821C2">
              <w:rPr>
                <w:b/>
                <w:sz w:val="28"/>
                <w:szCs w:val="28"/>
              </w:rPr>
              <w:t>KAZANIMLAR</w:t>
            </w:r>
          </w:p>
        </w:tc>
        <w:tc>
          <w:tcPr>
            <w:tcW w:w="2207" w:type="dxa"/>
            <w:vMerge w:val="restart"/>
            <w:vAlign w:val="center"/>
          </w:tcPr>
          <w:p w:rsidR="00532D6C" w:rsidRPr="00E821C2" w:rsidRDefault="00532D6C" w:rsidP="00357FE9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ATATÜRKÇÜLÜK, DİĞER DERSLER VE ARA DİSİPLİNLERLE İLİŞKİLENDİRME</w:t>
            </w:r>
          </w:p>
        </w:tc>
        <w:tc>
          <w:tcPr>
            <w:tcW w:w="2397" w:type="dxa"/>
            <w:vMerge w:val="restart"/>
            <w:vAlign w:val="center"/>
          </w:tcPr>
          <w:p w:rsidR="00532D6C" w:rsidRPr="00E821C2" w:rsidRDefault="00532D6C" w:rsidP="00357FE9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532D6C" w:rsidTr="00E821C2">
        <w:trPr>
          <w:cantSplit/>
          <w:trHeight w:val="711"/>
          <w:jc w:val="center"/>
        </w:trPr>
        <w:tc>
          <w:tcPr>
            <w:tcW w:w="354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355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356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533" w:type="dxa"/>
            <w:vMerge/>
          </w:tcPr>
          <w:p w:rsidR="00532D6C" w:rsidRDefault="00532D6C" w:rsidP="00357FE9"/>
        </w:tc>
        <w:tc>
          <w:tcPr>
            <w:tcW w:w="1717" w:type="dxa"/>
            <w:vMerge/>
          </w:tcPr>
          <w:p w:rsidR="00532D6C" w:rsidRPr="00DA6703" w:rsidRDefault="00532D6C" w:rsidP="00357FE9"/>
        </w:tc>
        <w:tc>
          <w:tcPr>
            <w:tcW w:w="1664" w:type="dxa"/>
            <w:vMerge/>
          </w:tcPr>
          <w:p w:rsidR="00532D6C" w:rsidRDefault="00532D6C" w:rsidP="00357FE9"/>
        </w:tc>
        <w:tc>
          <w:tcPr>
            <w:tcW w:w="5423" w:type="dxa"/>
            <w:gridSpan w:val="2"/>
            <w:vMerge/>
          </w:tcPr>
          <w:p w:rsidR="00532D6C" w:rsidRDefault="00532D6C" w:rsidP="00357FE9"/>
        </w:tc>
        <w:tc>
          <w:tcPr>
            <w:tcW w:w="2207" w:type="dxa"/>
            <w:vMerge/>
          </w:tcPr>
          <w:p w:rsidR="00532D6C" w:rsidRDefault="00532D6C" w:rsidP="00357FE9"/>
        </w:tc>
        <w:tc>
          <w:tcPr>
            <w:tcW w:w="2397" w:type="dxa"/>
            <w:vMerge/>
          </w:tcPr>
          <w:p w:rsidR="00532D6C" w:rsidRDefault="00532D6C" w:rsidP="00357FE9"/>
        </w:tc>
      </w:tr>
      <w:tr w:rsidR="00532D6C" w:rsidTr="00E821C2">
        <w:trPr>
          <w:trHeight w:val="509"/>
          <w:jc w:val="center"/>
        </w:trPr>
        <w:tc>
          <w:tcPr>
            <w:tcW w:w="354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</w:pPr>
            <w:r>
              <w:t xml:space="preserve">                                                   09-13 ARALIK</w:t>
            </w: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</w:tc>
        <w:tc>
          <w:tcPr>
            <w:tcW w:w="355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  <w:jc w:val="center"/>
            </w:pPr>
            <w:r>
              <w:t>12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E821C2" w:rsidRDefault="00532D6C" w:rsidP="00E821C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21C2">
              <w:rPr>
                <w:sz w:val="22"/>
                <w:szCs w:val="22"/>
              </w:rPr>
              <w:t>12</w:t>
            </w:r>
          </w:p>
        </w:tc>
        <w:tc>
          <w:tcPr>
            <w:tcW w:w="356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  <w:jc w:val="center"/>
            </w:pPr>
            <w:r>
              <w:t>10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533" w:type="dxa"/>
            <w:vMerge w:val="restart"/>
          </w:tcPr>
          <w:p w:rsidR="00532D6C" w:rsidRDefault="00532D6C" w:rsidP="00357FE9"/>
        </w:tc>
        <w:tc>
          <w:tcPr>
            <w:tcW w:w="1717" w:type="dxa"/>
          </w:tcPr>
          <w:p w:rsidR="00532D6C" w:rsidRDefault="00532D6C" w:rsidP="00357FE9"/>
        </w:tc>
        <w:tc>
          <w:tcPr>
            <w:tcW w:w="1664" w:type="dxa"/>
            <w:vAlign w:val="center"/>
          </w:tcPr>
          <w:p w:rsidR="00532D6C" w:rsidRPr="00E821C2" w:rsidRDefault="00532D6C" w:rsidP="00E821C2">
            <w:pPr>
              <w:jc w:val="center"/>
              <w:rPr>
                <w:b/>
              </w:rPr>
            </w:pPr>
            <w:r w:rsidRPr="00E821C2">
              <w:rPr>
                <w:b/>
                <w:sz w:val="18"/>
                <w:szCs w:val="18"/>
              </w:rPr>
              <w:t>DİNLEME</w:t>
            </w:r>
          </w:p>
        </w:tc>
        <w:tc>
          <w:tcPr>
            <w:tcW w:w="5423" w:type="dxa"/>
            <w:gridSpan w:val="2"/>
            <w:vAlign w:val="center"/>
          </w:tcPr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1- Dinleme Kurallarını Uygulama:</w:t>
            </w:r>
            <w:r w:rsidRPr="00E821C2">
              <w:rPr>
                <w:sz w:val="18"/>
                <w:szCs w:val="18"/>
              </w:rPr>
              <w:t xml:space="preserve"> 1, 2, 3</w:t>
            </w:r>
          </w:p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2- Dinlediğini Anlama:</w:t>
            </w:r>
            <w:r w:rsidRPr="00E821C2">
              <w:rPr>
                <w:sz w:val="18"/>
                <w:szCs w:val="18"/>
              </w:rPr>
              <w:t xml:space="preserve"> 1, 2, 3, 4, 10, 12, 13, 15, 16, 17</w:t>
            </w:r>
          </w:p>
          <w:p w:rsidR="00532D6C" w:rsidRPr="00B32E88" w:rsidRDefault="00532D6C" w:rsidP="00E821C2">
            <w:pPr>
              <w:tabs>
                <w:tab w:val="left" w:pos="324"/>
              </w:tabs>
              <w:ind w:left="324" w:hanging="324"/>
            </w:pPr>
            <w:r w:rsidRPr="00E821C2">
              <w:rPr>
                <w:b/>
                <w:sz w:val="18"/>
                <w:szCs w:val="18"/>
              </w:rPr>
              <w:t xml:space="preserve">3- Tür, Yöntem ve Tekniklere Uygun Dinleme: </w:t>
            </w:r>
            <w:r w:rsidRPr="00E821C2">
              <w:rPr>
                <w:sz w:val="18"/>
                <w:szCs w:val="18"/>
              </w:rPr>
              <w:t>1</w:t>
            </w:r>
          </w:p>
        </w:tc>
        <w:tc>
          <w:tcPr>
            <w:tcW w:w="2207" w:type="dxa"/>
            <w:vMerge w:val="restart"/>
          </w:tcPr>
          <w:p w:rsidR="00532D6C" w:rsidRPr="00E821C2" w:rsidRDefault="00532D6C" w:rsidP="00357FE9">
            <w:pPr>
              <w:rPr>
                <w:rFonts w:eastAsia="MS Mincho"/>
                <w:b/>
                <w:sz w:val="20"/>
                <w:szCs w:val="20"/>
              </w:rPr>
            </w:pPr>
          </w:p>
          <w:p w:rsidR="00532D6C" w:rsidRPr="00E821C2" w:rsidRDefault="00532D6C" w:rsidP="00E821C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821C2">
              <w:rPr>
                <w:b/>
                <w:bCs/>
                <w:sz w:val="20"/>
                <w:szCs w:val="20"/>
                <w:u w:val="single"/>
              </w:rPr>
              <w:t>Matematik</w:t>
            </w:r>
          </w:p>
          <w:p w:rsidR="00532D6C" w:rsidRPr="00E821C2" w:rsidRDefault="00532D6C" w:rsidP="00357FE9">
            <w:pPr>
              <w:rPr>
                <w:b/>
                <w:bCs/>
                <w:sz w:val="20"/>
                <w:szCs w:val="20"/>
              </w:rPr>
            </w:pPr>
            <w:r w:rsidRPr="00E821C2">
              <w:rPr>
                <w:b/>
                <w:bCs/>
                <w:sz w:val="20"/>
                <w:szCs w:val="20"/>
              </w:rPr>
              <w:t>Doğal Sayılar</w:t>
            </w:r>
          </w:p>
          <w:p w:rsidR="00532D6C" w:rsidRDefault="00532D6C" w:rsidP="00357FE9">
            <w:r w:rsidRPr="00E821C2">
              <w:rPr>
                <w:b/>
                <w:bCs/>
                <w:sz w:val="20"/>
                <w:szCs w:val="20"/>
              </w:rPr>
              <w:t xml:space="preserve"> (</w:t>
            </w:r>
            <w:r w:rsidRPr="00E821C2">
              <w:rPr>
                <w:b/>
                <w:sz w:val="20"/>
                <w:szCs w:val="20"/>
              </w:rPr>
              <w:t>Kazanım 1)</w:t>
            </w:r>
          </w:p>
          <w:p w:rsidR="00532D6C" w:rsidRPr="00CF01A8" w:rsidRDefault="00532D6C" w:rsidP="00CF01A8"/>
          <w:p w:rsidR="00532D6C" w:rsidRDefault="00532D6C" w:rsidP="00CF01A8"/>
          <w:p w:rsidR="00532D6C" w:rsidRPr="00E821C2" w:rsidRDefault="00532D6C" w:rsidP="00CF01A8">
            <w:pPr>
              <w:rPr>
                <w:sz w:val="18"/>
                <w:szCs w:val="18"/>
              </w:rPr>
            </w:pPr>
            <w:r w:rsidRPr="00E821C2">
              <w:rPr>
                <w:color w:val="282827"/>
                <w:sz w:val="18"/>
                <w:szCs w:val="18"/>
              </w:rPr>
              <w:t xml:space="preserve">Kız çocuk, erkek çocuk </w:t>
            </w:r>
            <w:r w:rsidRPr="00E821C2">
              <w:rPr>
                <w:color w:val="282827"/>
                <w:sz w:val="18"/>
                <w:szCs w:val="18"/>
              </w:rPr>
              <w:br/>
              <w:t xml:space="preserve">Bak geliyor, kedi, köpek </w:t>
            </w:r>
            <w:r w:rsidRPr="00E821C2">
              <w:rPr>
                <w:color w:val="282827"/>
                <w:sz w:val="18"/>
                <w:szCs w:val="18"/>
              </w:rPr>
              <w:br/>
              <w:t>Kız çocuk, erkek çocuk</w:t>
            </w:r>
          </w:p>
          <w:p w:rsidR="00532D6C" w:rsidRPr="00E821C2" w:rsidRDefault="00532D6C" w:rsidP="004856F4">
            <w:pPr>
              <w:rPr>
                <w:sz w:val="18"/>
                <w:szCs w:val="18"/>
              </w:rPr>
            </w:pPr>
            <w:r w:rsidRPr="00E821C2">
              <w:rPr>
                <w:color w:val="282827"/>
                <w:sz w:val="18"/>
                <w:szCs w:val="18"/>
              </w:rPr>
              <w:t>Bak geliyor, koyun, kuzu</w:t>
            </w:r>
          </w:p>
        </w:tc>
        <w:tc>
          <w:tcPr>
            <w:tcW w:w="2397" w:type="dxa"/>
            <w:vMerge w:val="restart"/>
          </w:tcPr>
          <w:p w:rsidR="00532D6C" w:rsidRPr="00E821C2" w:rsidRDefault="00532D6C" w:rsidP="00357FE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</w:p>
          <w:p w:rsidR="00532D6C" w:rsidRPr="00E821C2" w:rsidRDefault="00532D6C" w:rsidP="00357FE9">
            <w:pPr>
              <w:rPr>
                <w:b/>
              </w:rPr>
            </w:pPr>
            <w:r w:rsidRPr="00E821C2">
              <w:rPr>
                <w:b/>
              </w:rPr>
              <w:t>Performans görevi verilir.</w:t>
            </w:r>
          </w:p>
          <w:p w:rsidR="00532D6C" w:rsidRDefault="00532D6C" w:rsidP="00357FE9"/>
        </w:tc>
      </w:tr>
      <w:tr w:rsidR="00532D6C" w:rsidTr="00E821C2">
        <w:trPr>
          <w:trHeight w:val="203"/>
          <w:jc w:val="center"/>
        </w:trPr>
        <w:tc>
          <w:tcPr>
            <w:tcW w:w="354" w:type="dxa"/>
            <w:vMerge/>
          </w:tcPr>
          <w:p w:rsidR="00532D6C" w:rsidRDefault="00532D6C" w:rsidP="00357FE9"/>
        </w:tc>
        <w:tc>
          <w:tcPr>
            <w:tcW w:w="355" w:type="dxa"/>
            <w:vMerge/>
          </w:tcPr>
          <w:p w:rsidR="00532D6C" w:rsidRDefault="00532D6C" w:rsidP="00357FE9"/>
        </w:tc>
        <w:tc>
          <w:tcPr>
            <w:tcW w:w="356" w:type="dxa"/>
            <w:vMerge/>
          </w:tcPr>
          <w:p w:rsidR="00532D6C" w:rsidRDefault="00532D6C" w:rsidP="00357FE9"/>
        </w:tc>
        <w:tc>
          <w:tcPr>
            <w:tcW w:w="533" w:type="dxa"/>
            <w:vMerge/>
          </w:tcPr>
          <w:p w:rsidR="00532D6C" w:rsidRDefault="00532D6C" w:rsidP="00357FE9"/>
        </w:tc>
        <w:tc>
          <w:tcPr>
            <w:tcW w:w="3381" w:type="dxa"/>
            <w:gridSpan w:val="2"/>
          </w:tcPr>
          <w:p w:rsidR="00532D6C" w:rsidRPr="00E821C2" w:rsidRDefault="00532D6C" w:rsidP="00357FE9">
            <w:pPr>
              <w:rPr>
                <w:b/>
                <w:bCs/>
              </w:rPr>
            </w:pPr>
            <w:r w:rsidRPr="00E821C2">
              <w:rPr>
                <w:b/>
                <w:bCs/>
              </w:rPr>
              <w:t>KAVRATILACAK SESLER</w:t>
            </w:r>
          </w:p>
        </w:tc>
        <w:tc>
          <w:tcPr>
            <w:tcW w:w="5423" w:type="dxa"/>
            <w:gridSpan w:val="2"/>
          </w:tcPr>
          <w:p w:rsidR="00532D6C" w:rsidRPr="00366234" w:rsidRDefault="00532D6C" w:rsidP="00357FE9">
            <w:r w:rsidRPr="00E821C2">
              <w:rPr>
                <w:b/>
                <w:bCs/>
              </w:rPr>
              <w:t>İLK OKUMA YAZMA KAZANIMLARI</w:t>
            </w:r>
          </w:p>
        </w:tc>
        <w:tc>
          <w:tcPr>
            <w:tcW w:w="2207" w:type="dxa"/>
            <w:vMerge/>
          </w:tcPr>
          <w:p w:rsidR="00532D6C" w:rsidRDefault="00532D6C" w:rsidP="00357FE9"/>
        </w:tc>
        <w:tc>
          <w:tcPr>
            <w:tcW w:w="2397" w:type="dxa"/>
            <w:vMerge/>
          </w:tcPr>
          <w:p w:rsidR="00532D6C" w:rsidRDefault="00532D6C" w:rsidP="00357FE9"/>
        </w:tc>
      </w:tr>
      <w:tr w:rsidR="00532D6C" w:rsidTr="00E821C2">
        <w:trPr>
          <w:trHeight w:val="2505"/>
          <w:jc w:val="center"/>
        </w:trPr>
        <w:tc>
          <w:tcPr>
            <w:tcW w:w="354" w:type="dxa"/>
            <w:vMerge/>
          </w:tcPr>
          <w:p w:rsidR="00532D6C" w:rsidRDefault="00532D6C" w:rsidP="00357FE9"/>
        </w:tc>
        <w:tc>
          <w:tcPr>
            <w:tcW w:w="355" w:type="dxa"/>
            <w:vMerge/>
          </w:tcPr>
          <w:p w:rsidR="00532D6C" w:rsidRDefault="00532D6C" w:rsidP="00357FE9"/>
        </w:tc>
        <w:tc>
          <w:tcPr>
            <w:tcW w:w="356" w:type="dxa"/>
            <w:vMerge/>
          </w:tcPr>
          <w:p w:rsidR="00532D6C" w:rsidRDefault="00532D6C" w:rsidP="00357FE9"/>
        </w:tc>
        <w:tc>
          <w:tcPr>
            <w:tcW w:w="533" w:type="dxa"/>
            <w:vMerge/>
          </w:tcPr>
          <w:p w:rsidR="00532D6C" w:rsidRDefault="00532D6C" w:rsidP="00357FE9"/>
        </w:tc>
        <w:tc>
          <w:tcPr>
            <w:tcW w:w="3381" w:type="dxa"/>
            <w:gridSpan w:val="2"/>
            <w:vMerge w:val="restart"/>
          </w:tcPr>
          <w:p w:rsidR="00532D6C" w:rsidRPr="00E821C2" w:rsidRDefault="00532D6C" w:rsidP="00357FE9">
            <w:pPr>
              <w:rPr>
                <w:rFonts w:ascii="Hand writing Mutlu" w:hAnsi="Hand writing Mutlu"/>
                <w:sz w:val="32"/>
                <w:szCs w:val="32"/>
              </w:rPr>
            </w:pPr>
            <w:r w:rsidRPr="00E821C2">
              <w:rPr>
                <w:rFonts w:ascii="Hand writing Mutlu" w:hAnsi="Hand writing Mutlu"/>
                <w:sz w:val="32"/>
                <w:szCs w:val="32"/>
              </w:rPr>
              <w:t xml:space="preserve">U u     </w:t>
            </w:r>
            <w:r w:rsidRPr="00885043">
              <w:rPr>
                <w:rFonts w:ascii="Hand writing Mutlu" w:hAnsi="Hand writing Mutlu" w:cs="Alfabe"/>
                <w:sz w:val="32"/>
                <w:szCs w:val="32"/>
              </w:rPr>
              <w:t xml:space="preserve">K k  </w:t>
            </w:r>
          </w:p>
          <w:p w:rsidR="00532D6C" w:rsidRPr="00E821C2" w:rsidRDefault="00532D6C" w:rsidP="00357FE9">
            <w:pPr>
              <w:rPr>
                <w:sz w:val="14"/>
                <w:szCs w:val="14"/>
              </w:rPr>
            </w:pP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U SESİ  </w:t>
            </w:r>
            <w:r w:rsidRPr="00E821C2">
              <w:rPr>
                <w:sz w:val="18"/>
                <w:szCs w:val="18"/>
              </w:rPr>
              <w:t>Sesi Hissetme ve Tanıma Çalışması sırasında</w:t>
            </w:r>
          </w:p>
          <w:p w:rsidR="00532D6C" w:rsidRPr="00E821C2" w:rsidRDefault="00532D6C" w:rsidP="00357FE9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Unla hamur olur mu?</w:t>
            </w:r>
          </w:p>
          <w:p w:rsidR="00532D6C" w:rsidRPr="00E821C2" w:rsidRDefault="00532D6C" w:rsidP="00357FE9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Unla hamur olur.</w:t>
            </w:r>
          </w:p>
          <w:p w:rsidR="00532D6C" w:rsidRPr="00E821C2" w:rsidRDefault="00532D6C" w:rsidP="00357FE9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Suyla çamur olur mu?</w:t>
            </w:r>
          </w:p>
          <w:p w:rsidR="00532D6C" w:rsidRPr="00E821C2" w:rsidRDefault="00532D6C" w:rsidP="00357FE9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Suyla çamur olur.  </w:t>
            </w:r>
            <w:r w:rsidRPr="00E821C2">
              <w:rPr>
                <w:sz w:val="18"/>
                <w:szCs w:val="18"/>
              </w:rPr>
              <w:t>Tekerlemesi kullanılır.</w:t>
            </w: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Ayırt Etme Çalışması sırasında öğrencilere sesi içeren ve içermeyen varlıkların resimleri(uçurtma, civciv, yumurta) gösterilir ve öğrencilerin sesi ayırt etmesi sağlanır.</w:t>
            </w:r>
          </w:p>
          <w:p w:rsidR="00532D6C" w:rsidRPr="00E821C2" w:rsidRDefault="00532D6C" w:rsidP="00357FE9">
            <w:pPr>
              <w:rPr>
                <w:sz w:val="14"/>
                <w:szCs w:val="14"/>
              </w:rPr>
            </w:pPr>
          </w:p>
          <w:p w:rsidR="00532D6C" w:rsidRPr="00E821C2" w:rsidRDefault="00532D6C" w:rsidP="00357FE9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K SESİ </w:t>
            </w: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Sesi Hissetme ve Tanıma Çalışması sırasında </w:t>
            </w:r>
          </w:p>
          <w:p w:rsidR="00532D6C" w:rsidRPr="00E821C2" w:rsidRDefault="00532D6C" w:rsidP="00EC1EE6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Karga karga "gak" dedi, </w:t>
            </w:r>
            <w:r w:rsidRPr="00E821C2">
              <w:rPr>
                <w:b/>
                <w:sz w:val="18"/>
                <w:szCs w:val="18"/>
              </w:rPr>
              <w:br/>
              <w:t xml:space="preserve">"Çık şu dala bak" dedi, </w:t>
            </w:r>
            <w:r w:rsidRPr="00E821C2">
              <w:rPr>
                <w:b/>
                <w:sz w:val="18"/>
                <w:szCs w:val="18"/>
              </w:rPr>
              <w:br/>
              <w:t xml:space="preserve">Karga seni tutarım, </w:t>
            </w:r>
            <w:r w:rsidRPr="00E821C2">
              <w:rPr>
                <w:b/>
                <w:sz w:val="18"/>
                <w:szCs w:val="18"/>
              </w:rPr>
              <w:br/>
              <w:t>Kanadını yolarım.</w:t>
            </w:r>
            <w:r w:rsidRPr="00E821C2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Pr="00E821C2">
              <w:rPr>
                <w:sz w:val="18"/>
                <w:szCs w:val="18"/>
              </w:rPr>
              <w:t>tekerlemesi kullanılır.</w:t>
            </w: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Ayırt Etme Çalışması sırasında öğrencilere sesi içeren ve içermeyen varlıkların resimleri(kelebek, tavşan, kek) gösterilir ve öğrencilerin sesi ayırt etmesi sağlanır.</w:t>
            </w: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</w:p>
        </w:tc>
        <w:tc>
          <w:tcPr>
            <w:tcW w:w="2363" w:type="dxa"/>
            <w:vMerge w:val="restart"/>
            <w:vAlign w:val="center"/>
          </w:tcPr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HAZIRLIK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Dinlemek için hazırlık yapar.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Yazmak için hazırlık yapar.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Okumak için hazırlık yapar.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HİSSETME VE TANIMA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sesleri ayırt eder.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seslerle harfleri eşleştirir.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Dikkatini dinlediğine yoğunlaştırır.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Görsellerden yararlanarak söz varlığını  geliştirir.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Resim ve fotoğrafları yorumlar.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Renkleri tanır, anlamlandırır ve yorumlar.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/ HARFİ OKUMA VE YAZMA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Ön bilgilerini kullanarak okuduğunu  anlamlandırır.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Okuduğunu anlamlandırmada görsellerden yararlanır.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İşitilebilir bir ses tonuyla okur.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Yankılayıcı okur.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Rehber yardımıyla okur.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Bitişik eğik yazı harflerini kurallarına  uygun yazar.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vMerge w:val="restart"/>
            <w:vAlign w:val="center"/>
          </w:tcPr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/ HARFLERDEN HECELER, KELİMELER VE CÜMLELER OLUŞTURMA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heceler, hecelerden kelimeler, kelimelerden cümleler oluşturarak okur.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heceler, hecelerden kelimeler, kelimelerden cümleler oluşturarak yazar.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kelimeleri görsellerle eşleştirir.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Kelimeler, cümleler ve satırlar arasında uygun boşluk bırakır.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Matematiksel ifadeleri doğru yazar.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METİN OLUŞTURMA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Kelimeleri doğru telaffuz eder.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Metni takip ederek dinler.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Noktalama işaretlerine dikkat ederek okur.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Verilen cümle ya da metne bakarak yazar.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Cümleleri görsellerle ifade eder.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Anlamlı ve kurallı cümleler yazar.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Görsellerden hareketle cümleler ve metinler yazar.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Bütün yazılarını bitişik eğik yazı ile yazar.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Yazılarında noktalama işaretlerini doğru ve yerinde kullanır.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Dikte etme çalışmalarına katılır.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Sayfa düzenine ve temizliğine dikkat eder.</w:t>
            </w:r>
          </w:p>
          <w:p w:rsidR="00532D6C" w:rsidRPr="00E821C2" w:rsidRDefault="00532D6C" w:rsidP="00F43310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Metin ve görsel ilişkisini sorgular.</w:t>
            </w:r>
          </w:p>
        </w:tc>
        <w:tc>
          <w:tcPr>
            <w:tcW w:w="2207" w:type="dxa"/>
            <w:vMerge/>
          </w:tcPr>
          <w:p w:rsidR="00532D6C" w:rsidRDefault="00532D6C" w:rsidP="00357FE9"/>
        </w:tc>
        <w:tc>
          <w:tcPr>
            <w:tcW w:w="2397" w:type="dxa"/>
            <w:vMerge/>
          </w:tcPr>
          <w:p w:rsidR="00532D6C" w:rsidRDefault="00532D6C" w:rsidP="00357FE9"/>
        </w:tc>
      </w:tr>
      <w:tr w:rsidR="00532D6C" w:rsidTr="00E821C2">
        <w:trPr>
          <w:trHeight w:val="2760"/>
          <w:jc w:val="center"/>
        </w:trPr>
        <w:tc>
          <w:tcPr>
            <w:tcW w:w="354" w:type="dxa"/>
            <w:vMerge/>
          </w:tcPr>
          <w:p w:rsidR="00532D6C" w:rsidRDefault="00532D6C" w:rsidP="00357FE9"/>
        </w:tc>
        <w:tc>
          <w:tcPr>
            <w:tcW w:w="355" w:type="dxa"/>
            <w:vMerge/>
          </w:tcPr>
          <w:p w:rsidR="00532D6C" w:rsidRDefault="00532D6C" w:rsidP="00357FE9"/>
        </w:tc>
        <w:tc>
          <w:tcPr>
            <w:tcW w:w="356" w:type="dxa"/>
            <w:vMerge/>
          </w:tcPr>
          <w:p w:rsidR="00532D6C" w:rsidRDefault="00532D6C" w:rsidP="00357FE9"/>
        </w:tc>
        <w:tc>
          <w:tcPr>
            <w:tcW w:w="533" w:type="dxa"/>
            <w:vMerge/>
          </w:tcPr>
          <w:p w:rsidR="00532D6C" w:rsidRDefault="00532D6C" w:rsidP="00357FE9"/>
        </w:tc>
        <w:tc>
          <w:tcPr>
            <w:tcW w:w="3381" w:type="dxa"/>
            <w:gridSpan w:val="2"/>
            <w:vMerge/>
          </w:tcPr>
          <w:p w:rsidR="00532D6C" w:rsidRPr="00E821C2" w:rsidRDefault="00532D6C" w:rsidP="00357FE9">
            <w:pPr>
              <w:rPr>
                <w:sz w:val="18"/>
                <w:szCs w:val="18"/>
              </w:rPr>
            </w:pPr>
          </w:p>
        </w:tc>
        <w:tc>
          <w:tcPr>
            <w:tcW w:w="2363" w:type="dxa"/>
            <w:vMerge/>
          </w:tcPr>
          <w:p w:rsidR="00532D6C" w:rsidRDefault="00532D6C" w:rsidP="00357FE9"/>
        </w:tc>
        <w:tc>
          <w:tcPr>
            <w:tcW w:w="3060" w:type="dxa"/>
            <w:vMerge/>
          </w:tcPr>
          <w:p w:rsidR="00532D6C" w:rsidRDefault="00532D6C" w:rsidP="00357FE9"/>
        </w:tc>
        <w:tc>
          <w:tcPr>
            <w:tcW w:w="4604" w:type="dxa"/>
            <w:gridSpan w:val="2"/>
          </w:tcPr>
          <w:p w:rsidR="00532D6C" w:rsidRPr="00E821C2" w:rsidRDefault="00532D6C" w:rsidP="00357FE9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</w:p>
          <w:p w:rsidR="00532D6C" w:rsidRPr="00E821C2" w:rsidRDefault="00532D6C" w:rsidP="00357FE9">
            <w:pPr>
              <w:rPr>
                <w:b/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357FE9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</w:t>
            </w:r>
          </w:p>
          <w:p w:rsidR="00532D6C" w:rsidRPr="00E821C2" w:rsidRDefault="00532D6C" w:rsidP="00357FE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Default="00532D6C" w:rsidP="00357FE9"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</w:tc>
      </w:tr>
      <w:tr w:rsidR="00532D6C" w:rsidTr="00E821C2">
        <w:trPr>
          <w:trHeight w:val="450"/>
          <w:jc w:val="center"/>
        </w:trPr>
        <w:tc>
          <w:tcPr>
            <w:tcW w:w="354" w:type="dxa"/>
            <w:vMerge/>
          </w:tcPr>
          <w:p w:rsidR="00532D6C" w:rsidRDefault="00532D6C" w:rsidP="00357FE9"/>
        </w:tc>
        <w:tc>
          <w:tcPr>
            <w:tcW w:w="355" w:type="dxa"/>
            <w:vMerge/>
          </w:tcPr>
          <w:p w:rsidR="00532D6C" w:rsidRDefault="00532D6C" w:rsidP="00357FE9"/>
        </w:tc>
        <w:tc>
          <w:tcPr>
            <w:tcW w:w="356" w:type="dxa"/>
            <w:vMerge/>
          </w:tcPr>
          <w:p w:rsidR="00532D6C" w:rsidRDefault="00532D6C" w:rsidP="00357FE9"/>
        </w:tc>
        <w:tc>
          <w:tcPr>
            <w:tcW w:w="533" w:type="dxa"/>
            <w:vMerge/>
          </w:tcPr>
          <w:p w:rsidR="00532D6C" w:rsidRDefault="00532D6C" w:rsidP="00357FE9"/>
        </w:tc>
        <w:tc>
          <w:tcPr>
            <w:tcW w:w="3381" w:type="dxa"/>
            <w:gridSpan w:val="2"/>
            <w:vMerge/>
          </w:tcPr>
          <w:p w:rsidR="00532D6C" w:rsidRPr="00E821C2" w:rsidRDefault="00532D6C" w:rsidP="00357FE9">
            <w:pPr>
              <w:rPr>
                <w:sz w:val="18"/>
                <w:szCs w:val="18"/>
              </w:rPr>
            </w:pPr>
          </w:p>
        </w:tc>
        <w:tc>
          <w:tcPr>
            <w:tcW w:w="2363" w:type="dxa"/>
            <w:vMerge/>
          </w:tcPr>
          <w:p w:rsidR="00532D6C" w:rsidRDefault="00532D6C" w:rsidP="00357FE9"/>
        </w:tc>
        <w:tc>
          <w:tcPr>
            <w:tcW w:w="3060" w:type="dxa"/>
            <w:vMerge/>
          </w:tcPr>
          <w:p w:rsidR="00532D6C" w:rsidRDefault="00532D6C" w:rsidP="00357FE9"/>
        </w:tc>
        <w:tc>
          <w:tcPr>
            <w:tcW w:w="4604" w:type="dxa"/>
            <w:gridSpan w:val="2"/>
          </w:tcPr>
          <w:p w:rsidR="00532D6C" w:rsidRPr="00E821C2" w:rsidRDefault="00532D6C" w:rsidP="00357FE9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                 YILBAŞI TATİLİ</w:t>
            </w:r>
          </w:p>
        </w:tc>
      </w:tr>
    </w:tbl>
    <w:p w:rsidR="00532D6C" w:rsidRDefault="00532D6C" w:rsidP="00C33B94"/>
    <w:p w:rsidR="00532D6C" w:rsidRDefault="00532D6C" w:rsidP="00C33B94"/>
    <w:tbl>
      <w:tblPr>
        <w:tblW w:w="15006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"/>
        <w:gridCol w:w="355"/>
        <w:gridCol w:w="356"/>
        <w:gridCol w:w="533"/>
        <w:gridCol w:w="1717"/>
        <w:gridCol w:w="1664"/>
        <w:gridCol w:w="2363"/>
        <w:gridCol w:w="3240"/>
        <w:gridCol w:w="2027"/>
        <w:gridCol w:w="2397"/>
      </w:tblGrid>
      <w:tr w:rsidR="00532D6C" w:rsidTr="00E821C2">
        <w:trPr>
          <w:trHeight w:val="203"/>
          <w:jc w:val="center"/>
        </w:trPr>
        <w:tc>
          <w:tcPr>
            <w:tcW w:w="15006" w:type="dxa"/>
            <w:gridSpan w:val="10"/>
          </w:tcPr>
          <w:p w:rsidR="00532D6C" w:rsidRPr="00E821C2" w:rsidRDefault="00532D6C" w:rsidP="00E821C2">
            <w:pPr>
              <w:jc w:val="center"/>
              <w:rPr>
                <w:b/>
                <w:sz w:val="20"/>
                <w:szCs w:val="20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Tr="00E821C2">
        <w:trPr>
          <w:trHeight w:val="467"/>
          <w:jc w:val="center"/>
        </w:trPr>
        <w:tc>
          <w:tcPr>
            <w:tcW w:w="1065" w:type="dxa"/>
            <w:gridSpan w:val="3"/>
          </w:tcPr>
          <w:p w:rsidR="00532D6C" w:rsidRPr="00E821C2" w:rsidRDefault="00532D6C" w:rsidP="006E1DC7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33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2"/>
                <w:szCs w:val="22"/>
              </w:rPr>
            </w:pPr>
            <w:r w:rsidRPr="00E821C2">
              <w:rPr>
                <w:b/>
                <w:sz w:val="22"/>
                <w:szCs w:val="22"/>
              </w:rPr>
              <w:t>TEMA</w:t>
            </w:r>
          </w:p>
        </w:tc>
        <w:tc>
          <w:tcPr>
            <w:tcW w:w="1717" w:type="dxa"/>
            <w:vMerge w:val="restart"/>
          </w:tcPr>
          <w:p w:rsidR="00532D6C" w:rsidRPr="00E821C2" w:rsidRDefault="00532D6C" w:rsidP="006E1DC7">
            <w:pPr>
              <w:rPr>
                <w:b/>
                <w:sz w:val="28"/>
                <w:szCs w:val="28"/>
              </w:rPr>
            </w:pPr>
          </w:p>
          <w:p w:rsidR="00532D6C" w:rsidRPr="00E821C2" w:rsidRDefault="00532D6C" w:rsidP="006E1DC7">
            <w:pPr>
              <w:rPr>
                <w:b/>
                <w:sz w:val="28"/>
                <w:szCs w:val="28"/>
              </w:rPr>
            </w:pPr>
            <w:r w:rsidRPr="00E821C2">
              <w:rPr>
                <w:b/>
                <w:sz w:val="28"/>
                <w:szCs w:val="28"/>
              </w:rPr>
              <w:t>METİN</w:t>
            </w:r>
          </w:p>
          <w:p w:rsidR="00532D6C" w:rsidRPr="00E821C2" w:rsidRDefault="00532D6C" w:rsidP="006E1DC7">
            <w:pPr>
              <w:rPr>
                <w:b/>
              </w:rPr>
            </w:pPr>
          </w:p>
          <w:p w:rsidR="00532D6C" w:rsidRPr="00E821C2" w:rsidRDefault="00532D6C" w:rsidP="006E1DC7">
            <w:pPr>
              <w:rPr>
                <w:b/>
                <w:sz w:val="20"/>
                <w:szCs w:val="20"/>
              </w:rPr>
            </w:pPr>
          </w:p>
          <w:p w:rsidR="00532D6C" w:rsidRPr="00E821C2" w:rsidRDefault="00532D6C" w:rsidP="006E1DC7">
            <w:pPr>
              <w:rPr>
                <w:b/>
                <w:sz w:val="10"/>
                <w:szCs w:val="10"/>
              </w:rPr>
            </w:pPr>
          </w:p>
          <w:p w:rsidR="00532D6C" w:rsidRPr="00E821C2" w:rsidRDefault="00532D6C" w:rsidP="006E1DC7">
            <w:pPr>
              <w:rPr>
                <w:b/>
                <w:sz w:val="16"/>
                <w:szCs w:val="16"/>
              </w:rPr>
            </w:pPr>
          </w:p>
        </w:tc>
        <w:tc>
          <w:tcPr>
            <w:tcW w:w="1664" w:type="dxa"/>
            <w:vMerge w:val="restart"/>
          </w:tcPr>
          <w:p w:rsidR="00532D6C" w:rsidRPr="00E821C2" w:rsidRDefault="00532D6C" w:rsidP="006E1DC7">
            <w:pPr>
              <w:rPr>
                <w:b/>
              </w:rPr>
            </w:pPr>
          </w:p>
          <w:p w:rsidR="00532D6C" w:rsidRPr="00E821C2" w:rsidRDefault="00532D6C" w:rsidP="006E1DC7">
            <w:pPr>
              <w:rPr>
                <w:b/>
              </w:rPr>
            </w:pPr>
            <w:r w:rsidRPr="00E821C2">
              <w:rPr>
                <w:b/>
              </w:rPr>
              <w:t xml:space="preserve">ÖĞRENME </w:t>
            </w:r>
          </w:p>
          <w:p w:rsidR="00532D6C" w:rsidRPr="00E821C2" w:rsidRDefault="00532D6C" w:rsidP="006E1DC7">
            <w:pPr>
              <w:rPr>
                <w:b/>
              </w:rPr>
            </w:pPr>
            <w:r w:rsidRPr="00E821C2">
              <w:rPr>
                <w:b/>
              </w:rPr>
              <w:t>ALANI</w:t>
            </w:r>
          </w:p>
        </w:tc>
        <w:tc>
          <w:tcPr>
            <w:tcW w:w="5603" w:type="dxa"/>
            <w:gridSpan w:val="2"/>
            <w:vMerge w:val="restart"/>
          </w:tcPr>
          <w:p w:rsidR="00532D6C" w:rsidRPr="00E821C2" w:rsidRDefault="00532D6C" w:rsidP="006E1DC7">
            <w:pPr>
              <w:rPr>
                <w:b/>
              </w:rPr>
            </w:pPr>
          </w:p>
          <w:p w:rsidR="00532D6C" w:rsidRPr="00E821C2" w:rsidRDefault="00532D6C" w:rsidP="006E1DC7">
            <w:pPr>
              <w:rPr>
                <w:b/>
              </w:rPr>
            </w:pPr>
            <w:r w:rsidRPr="00E821C2">
              <w:rPr>
                <w:b/>
                <w:sz w:val="28"/>
                <w:szCs w:val="28"/>
              </w:rPr>
              <w:t>KAZANIMLAR</w:t>
            </w:r>
          </w:p>
        </w:tc>
        <w:tc>
          <w:tcPr>
            <w:tcW w:w="2027" w:type="dxa"/>
            <w:vMerge w:val="restart"/>
            <w:vAlign w:val="center"/>
          </w:tcPr>
          <w:p w:rsidR="00532D6C" w:rsidRPr="00E821C2" w:rsidRDefault="00532D6C" w:rsidP="006E1DC7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ATATÜRKÇÜLÜK, DİĞER DERSLER VE ARA DİSİPLİNLERLE İLİŞKİLENDİRME</w:t>
            </w:r>
          </w:p>
        </w:tc>
        <w:tc>
          <w:tcPr>
            <w:tcW w:w="2397" w:type="dxa"/>
            <w:vMerge w:val="restart"/>
            <w:vAlign w:val="center"/>
          </w:tcPr>
          <w:p w:rsidR="00532D6C" w:rsidRPr="00E821C2" w:rsidRDefault="00532D6C" w:rsidP="006E1DC7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532D6C" w:rsidTr="00E821C2">
        <w:trPr>
          <w:cantSplit/>
          <w:trHeight w:val="711"/>
          <w:jc w:val="center"/>
        </w:trPr>
        <w:tc>
          <w:tcPr>
            <w:tcW w:w="354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355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356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533" w:type="dxa"/>
            <w:vMerge/>
          </w:tcPr>
          <w:p w:rsidR="00532D6C" w:rsidRDefault="00532D6C" w:rsidP="006E1DC7"/>
        </w:tc>
        <w:tc>
          <w:tcPr>
            <w:tcW w:w="1717" w:type="dxa"/>
            <w:vMerge/>
          </w:tcPr>
          <w:p w:rsidR="00532D6C" w:rsidRPr="00DA6703" w:rsidRDefault="00532D6C" w:rsidP="006E1DC7"/>
        </w:tc>
        <w:tc>
          <w:tcPr>
            <w:tcW w:w="1664" w:type="dxa"/>
            <w:vMerge/>
          </w:tcPr>
          <w:p w:rsidR="00532D6C" w:rsidRDefault="00532D6C" w:rsidP="006E1DC7"/>
        </w:tc>
        <w:tc>
          <w:tcPr>
            <w:tcW w:w="5603" w:type="dxa"/>
            <w:gridSpan w:val="2"/>
            <w:vMerge/>
          </w:tcPr>
          <w:p w:rsidR="00532D6C" w:rsidRDefault="00532D6C" w:rsidP="006E1DC7"/>
        </w:tc>
        <w:tc>
          <w:tcPr>
            <w:tcW w:w="2027" w:type="dxa"/>
            <w:vMerge/>
          </w:tcPr>
          <w:p w:rsidR="00532D6C" w:rsidRDefault="00532D6C" w:rsidP="006E1DC7"/>
        </w:tc>
        <w:tc>
          <w:tcPr>
            <w:tcW w:w="2397" w:type="dxa"/>
            <w:vMerge/>
          </w:tcPr>
          <w:p w:rsidR="00532D6C" w:rsidRDefault="00532D6C" w:rsidP="006E1DC7"/>
        </w:tc>
      </w:tr>
      <w:tr w:rsidR="00532D6C" w:rsidTr="00E821C2">
        <w:trPr>
          <w:trHeight w:val="509"/>
          <w:jc w:val="center"/>
        </w:trPr>
        <w:tc>
          <w:tcPr>
            <w:tcW w:w="354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</w:pPr>
            <w:r>
              <w:t xml:space="preserve">                                                 16-20 ARALIK</w:t>
            </w: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</w:tc>
        <w:tc>
          <w:tcPr>
            <w:tcW w:w="355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  <w:jc w:val="center"/>
            </w:pPr>
            <w:r>
              <w:t>13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E821C2" w:rsidRDefault="00532D6C" w:rsidP="00E821C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21C2">
              <w:rPr>
                <w:sz w:val="22"/>
                <w:szCs w:val="22"/>
              </w:rPr>
              <w:t>12</w:t>
            </w:r>
          </w:p>
        </w:tc>
        <w:tc>
          <w:tcPr>
            <w:tcW w:w="356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533" w:type="dxa"/>
            <w:vMerge w:val="restart"/>
          </w:tcPr>
          <w:p w:rsidR="00532D6C" w:rsidRDefault="00532D6C" w:rsidP="006E1DC7"/>
        </w:tc>
        <w:tc>
          <w:tcPr>
            <w:tcW w:w="1717" w:type="dxa"/>
          </w:tcPr>
          <w:p w:rsidR="00532D6C" w:rsidRDefault="00532D6C" w:rsidP="006E1DC7"/>
        </w:tc>
        <w:tc>
          <w:tcPr>
            <w:tcW w:w="1664" w:type="dxa"/>
            <w:vAlign w:val="center"/>
          </w:tcPr>
          <w:p w:rsidR="00532D6C" w:rsidRPr="00E821C2" w:rsidRDefault="00532D6C" w:rsidP="00E821C2">
            <w:pPr>
              <w:jc w:val="center"/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03" w:type="dxa"/>
            <w:gridSpan w:val="2"/>
            <w:vAlign w:val="center"/>
          </w:tcPr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1- Dinleme Kurallarını Uygulama:</w:t>
            </w:r>
            <w:r w:rsidRPr="00E821C2">
              <w:rPr>
                <w:sz w:val="18"/>
                <w:szCs w:val="18"/>
              </w:rPr>
              <w:t xml:space="preserve"> 1, 2, 3</w:t>
            </w:r>
          </w:p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2- Dinlediğini Anlama: </w:t>
            </w:r>
            <w:r w:rsidRPr="00E821C2">
              <w:rPr>
                <w:sz w:val="18"/>
                <w:szCs w:val="18"/>
              </w:rPr>
              <w:t>1, 2, 3, 4, 10, 11, 12, 15, 17</w:t>
            </w:r>
          </w:p>
          <w:p w:rsidR="00532D6C" w:rsidRPr="00B32E88" w:rsidRDefault="00532D6C" w:rsidP="00E821C2">
            <w:pPr>
              <w:tabs>
                <w:tab w:val="left" w:pos="324"/>
              </w:tabs>
              <w:ind w:left="324" w:hanging="324"/>
            </w:pPr>
            <w:r w:rsidRPr="00E821C2">
              <w:rPr>
                <w:b/>
                <w:sz w:val="18"/>
                <w:szCs w:val="18"/>
              </w:rPr>
              <w:t xml:space="preserve">3- Tür, Yöntem ve Tekniklere Uygun Dinleme: </w:t>
            </w:r>
            <w:r w:rsidRPr="00E821C2">
              <w:rPr>
                <w:sz w:val="18"/>
                <w:szCs w:val="18"/>
              </w:rPr>
              <w:t>2</w:t>
            </w:r>
          </w:p>
        </w:tc>
        <w:tc>
          <w:tcPr>
            <w:tcW w:w="2027" w:type="dxa"/>
            <w:vMerge w:val="restart"/>
          </w:tcPr>
          <w:p w:rsidR="00532D6C" w:rsidRPr="00E821C2" w:rsidRDefault="00532D6C" w:rsidP="006E1DC7">
            <w:pPr>
              <w:rPr>
                <w:rFonts w:eastAsia="MS Mincho"/>
                <w:b/>
                <w:sz w:val="20"/>
                <w:szCs w:val="20"/>
              </w:rPr>
            </w:pPr>
          </w:p>
          <w:p w:rsidR="00532D6C" w:rsidRPr="00E821C2" w:rsidRDefault="00532D6C" w:rsidP="00E821C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821C2">
              <w:rPr>
                <w:b/>
                <w:bCs/>
                <w:sz w:val="20"/>
                <w:szCs w:val="20"/>
                <w:u w:val="single"/>
              </w:rPr>
              <w:t>Hayat Bilgisi</w:t>
            </w:r>
          </w:p>
          <w:p w:rsidR="00532D6C" w:rsidRPr="00E821C2" w:rsidRDefault="00532D6C" w:rsidP="00E821C2">
            <w:pPr>
              <w:jc w:val="center"/>
              <w:rPr>
                <w:b/>
                <w:bCs/>
                <w:sz w:val="20"/>
                <w:szCs w:val="20"/>
              </w:rPr>
            </w:pPr>
            <w:r w:rsidRPr="00E821C2">
              <w:rPr>
                <w:b/>
                <w:bCs/>
                <w:sz w:val="20"/>
                <w:szCs w:val="20"/>
              </w:rPr>
              <w:t>Okul Heyecanım</w:t>
            </w:r>
          </w:p>
          <w:p w:rsidR="00532D6C" w:rsidRPr="00E821C2" w:rsidRDefault="00532D6C" w:rsidP="00E821C2">
            <w:pPr>
              <w:tabs>
                <w:tab w:val="left" w:pos="13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(A.1.16)</w:t>
            </w:r>
          </w:p>
          <w:p w:rsidR="00532D6C" w:rsidRDefault="00532D6C" w:rsidP="006E1DC7"/>
          <w:p w:rsidR="00532D6C" w:rsidRPr="00E821C2" w:rsidRDefault="00532D6C" w:rsidP="00E821C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821C2">
              <w:rPr>
                <w:b/>
                <w:bCs/>
                <w:sz w:val="20"/>
                <w:szCs w:val="20"/>
                <w:u w:val="single"/>
              </w:rPr>
              <w:t>Matematik</w:t>
            </w:r>
          </w:p>
          <w:p w:rsidR="00532D6C" w:rsidRPr="00E821C2" w:rsidRDefault="00532D6C" w:rsidP="00E821C2">
            <w:pPr>
              <w:jc w:val="center"/>
              <w:rPr>
                <w:b/>
                <w:bCs/>
                <w:sz w:val="20"/>
                <w:szCs w:val="20"/>
              </w:rPr>
            </w:pPr>
            <w:r w:rsidRPr="00E821C2">
              <w:rPr>
                <w:b/>
                <w:bCs/>
                <w:sz w:val="20"/>
                <w:szCs w:val="20"/>
              </w:rPr>
              <w:t>Doğal Sayılar</w:t>
            </w:r>
          </w:p>
          <w:p w:rsidR="00532D6C" w:rsidRPr="00D97EBF" w:rsidRDefault="00532D6C" w:rsidP="00D97EBF">
            <w:r w:rsidRPr="00E821C2">
              <w:rPr>
                <w:b/>
                <w:sz w:val="20"/>
                <w:szCs w:val="20"/>
              </w:rPr>
              <w:t>(Kazanım 1)</w:t>
            </w:r>
          </w:p>
        </w:tc>
        <w:tc>
          <w:tcPr>
            <w:tcW w:w="2397" w:type="dxa"/>
            <w:vMerge w:val="restart"/>
          </w:tcPr>
          <w:p w:rsidR="00532D6C" w:rsidRPr="00E821C2" w:rsidRDefault="00532D6C" w:rsidP="006E1DC7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6E1DC7">
            <w:pPr>
              <w:rPr>
                <w:sz w:val="18"/>
                <w:szCs w:val="18"/>
              </w:rPr>
            </w:pPr>
          </w:p>
          <w:p w:rsidR="00532D6C" w:rsidRPr="00E821C2" w:rsidRDefault="00532D6C" w:rsidP="006E1DC7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6E1DC7">
            <w:pPr>
              <w:rPr>
                <w:sz w:val="18"/>
                <w:szCs w:val="18"/>
              </w:rPr>
            </w:pPr>
          </w:p>
          <w:p w:rsidR="00532D6C" w:rsidRPr="00E821C2" w:rsidRDefault="00532D6C" w:rsidP="006E1DC7">
            <w:pPr>
              <w:rPr>
                <w:sz w:val="18"/>
                <w:szCs w:val="18"/>
              </w:rPr>
            </w:pPr>
          </w:p>
          <w:p w:rsidR="00532D6C" w:rsidRPr="00E821C2" w:rsidRDefault="00532D6C" w:rsidP="006E1DC7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6E1DC7">
            <w:pPr>
              <w:rPr>
                <w:sz w:val="18"/>
                <w:szCs w:val="18"/>
              </w:rPr>
            </w:pPr>
          </w:p>
          <w:p w:rsidR="00532D6C" w:rsidRPr="00E821C2" w:rsidRDefault="00532D6C" w:rsidP="006E1DC7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6E1DC7">
            <w:pPr>
              <w:rPr>
                <w:sz w:val="18"/>
                <w:szCs w:val="18"/>
              </w:rPr>
            </w:pPr>
          </w:p>
          <w:p w:rsidR="00532D6C" w:rsidRPr="00E821C2" w:rsidRDefault="00532D6C" w:rsidP="006E1DC7">
            <w:pPr>
              <w:rPr>
                <w:sz w:val="18"/>
                <w:szCs w:val="18"/>
              </w:rPr>
            </w:pPr>
          </w:p>
          <w:p w:rsidR="00532D6C" w:rsidRPr="00E821C2" w:rsidRDefault="00532D6C" w:rsidP="006E1DC7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6E1DC7">
            <w:pPr>
              <w:rPr>
                <w:sz w:val="18"/>
                <w:szCs w:val="18"/>
              </w:rPr>
            </w:pPr>
          </w:p>
          <w:p w:rsidR="00532D6C" w:rsidRDefault="00532D6C" w:rsidP="00963271"/>
        </w:tc>
      </w:tr>
      <w:tr w:rsidR="00532D6C" w:rsidTr="00E821C2">
        <w:trPr>
          <w:trHeight w:val="203"/>
          <w:jc w:val="center"/>
        </w:trPr>
        <w:tc>
          <w:tcPr>
            <w:tcW w:w="354" w:type="dxa"/>
            <w:vMerge/>
          </w:tcPr>
          <w:p w:rsidR="00532D6C" w:rsidRDefault="00532D6C" w:rsidP="006E1DC7"/>
        </w:tc>
        <w:tc>
          <w:tcPr>
            <w:tcW w:w="355" w:type="dxa"/>
            <w:vMerge/>
          </w:tcPr>
          <w:p w:rsidR="00532D6C" w:rsidRDefault="00532D6C" w:rsidP="006E1DC7"/>
        </w:tc>
        <w:tc>
          <w:tcPr>
            <w:tcW w:w="356" w:type="dxa"/>
            <w:vMerge/>
          </w:tcPr>
          <w:p w:rsidR="00532D6C" w:rsidRDefault="00532D6C" w:rsidP="006E1DC7"/>
        </w:tc>
        <w:tc>
          <w:tcPr>
            <w:tcW w:w="533" w:type="dxa"/>
            <w:vMerge/>
          </w:tcPr>
          <w:p w:rsidR="00532D6C" w:rsidRDefault="00532D6C" w:rsidP="006E1DC7"/>
        </w:tc>
        <w:tc>
          <w:tcPr>
            <w:tcW w:w="3381" w:type="dxa"/>
            <w:gridSpan w:val="2"/>
          </w:tcPr>
          <w:p w:rsidR="00532D6C" w:rsidRPr="00E821C2" w:rsidRDefault="00532D6C" w:rsidP="006E1DC7">
            <w:pPr>
              <w:rPr>
                <w:b/>
                <w:bCs/>
              </w:rPr>
            </w:pPr>
            <w:r w:rsidRPr="00E821C2">
              <w:rPr>
                <w:b/>
                <w:bCs/>
              </w:rPr>
              <w:t>KAVRATILACAK SESLER</w:t>
            </w:r>
          </w:p>
        </w:tc>
        <w:tc>
          <w:tcPr>
            <w:tcW w:w="5603" w:type="dxa"/>
            <w:gridSpan w:val="2"/>
          </w:tcPr>
          <w:p w:rsidR="00532D6C" w:rsidRPr="00366234" w:rsidRDefault="00532D6C" w:rsidP="006E1DC7">
            <w:r w:rsidRPr="00E821C2">
              <w:rPr>
                <w:b/>
                <w:bCs/>
              </w:rPr>
              <w:t>İLK OKUMA YAZMA KAZANIMLARI</w:t>
            </w:r>
          </w:p>
        </w:tc>
        <w:tc>
          <w:tcPr>
            <w:tcW w:w="2027" w:type="dxa"/>
            <w:vMerge/>
          </w:tcPr>
          <w:p w:rsidR="00532D6C" w:rsidRDefault="00532D6C" w:rsidP="006E1DC7"/>
        </w:tc>
        <w:tc>
          <w:tcPr>
            <w:tcW w:w="2397" w:type="dxa"/>
            <w:vMerge/>
          </w:tcPr>
          <w:p w:rsidR="00532D6C" w:rsidRDefault="00532D6C" w:rsidP="006E1DC7"/>
        </w:tc>
      </w:tr>
      <w:tr w:rsidR="00532D6C" w:rsidTr="00E821C2">
        <w:trPr>
          <w:trHeight w:val="2505"/>
          <w:jc w:val="center"/>
        </w:trPr>
        <w:tc>
          <w:tcPr>
            <w:tcW w:w="354" w:type="dxa"/>
            <w:vMerge/>
          </w:tcPr>
          <w:p w:rsidR="00532D6C" w:rsidRDefault="00532D6C" w:rsidP="006E1DC7"/>
        </w:tc>
        <w:tc>
          <w:tcPr>
            <w:tcW w:w="355" w:type="dxa"/>
            <w:vMerge/>
          </w:tcPr>
          <w:p w:rsidR="00532D6C" w:rsidRDefault="00532D6C" w:rsidP="006E1DC7"/>
        </w:tc>
        <w:tc>
          <w:tcPr>
            <w:tcW w:w="356" w:type="dxa"/>
            <w:vMerge/>
          </w:tcPr>
          <w:p w:rsidR="00532D6C" w:rsidRDefault="00532D6C" w:rsidP="006E1DC7"/>
        </w:tc>
        <w:tc>
          <w:tcPr>
            <w:tcW w:w="533" w:type="dxa"/>
            <w:vMerge/>
          </w:tcPr>
          <w:p w:rsidR="00532D6C" w:rsidRDefault="00532D6C" w:rsidP="006E1DC7"/>
        </w:tc>
        <w:tc>
          <w:tcPr>
            <w:tcW w:w="3381" w:type="dxa"/>
            <w:gridSpan w:val="2"/>
            <w:vMerge w:val="restart"/>
          </w:tcPr>
          <w:p w:rsidR="00532D6C" w:rsidRPr="00E821C2" w:rsidRDefault="00532D6C" w:rsidP="006E1DC7">
            <w:pPr>
              <w:rPr>
                <w:rFonts w:ascii="Hand writing Mutlu" w:hAnsi="Hand writing Mutlu"/>
                <w:sz w:val="32"/>
                <w:szCs w:val="32"/>
              </w:rPr>
            </w:pPr>
            <w:r w:rsidRPr="00E821C2">
              <w:rPr>
                <w:rFonts w:ascii="Hand writing Mutlu" w:hAnsi="Hand writing Mutlu"/>
                <w:sz w:val="32"/>
                <w:szCs w:val="32"/>
              </w:rPr>
              <w:t xml:space="preserve">I ı     </w:t>
            </w:r>
          </w:p>
          <w:p w:rsidR="00532D6C" w:rsidRPr="00E821C2" w:rsidRDefault="00532D6C" w:rsidP="006E1DC7">
            <w:pPr>
              <w:rPr>
                <w:sz w:val="14"/>
                <w:szCs w:val="14"/>
              </w:rPr>
            </w:pPr>
          </w:p>
          <w:p w:rsidR="00532D6C" w:rsidRPr="00E821C2" w:rsidRDefault="00532D6C" w:rsidP="00963271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I SESİ  </w:t>
            </w:r>
          </w:p>
          <w:p w:rsidR="00532D6C" w:rsidRPr="00E821C2" w:rsidRDefault="00532D6C" w:rsidP="00963271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Hissetme ve Tanıma Çalışması sırasında</w:t>
            </w:r>
          </w:p>
          <w:p w:rsidR="00532D6C" w:rsidRPr="00E821C2" w:rsidRDefault="00532D6C" w:rsidP="00963271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Iğdır Ovası’nın </w:t>
            </w:r>
          </w:p>
          <w:p w:rsidR="00532D6C" w:rsidRPr="00E821C2" w:rsidRDefault="00532D6C" w:rsidP="00963271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Kıyısında yatmalı </w:t>
            </w:r>
          </w:p>
          <w:p w:rsidR="00532D6C" w:rsidRPr="00E821C2" w:rsidRDefault="00532D6C" w:rsidP="00963271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Iğdır Ovası’nın </w:t>
            </w:r>
          </w:p>
          <w:p w:rsidR="00532D6C" w:rsidRPr="00E821C2" w:rsidRDefault="00532D6C" w:rsidP="00963271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Sularını tatmalı Tekerlemesi kullanılır.</w:t>
            </w:r>
          </w:p>
          <w:p w:rsidR="00532D6C" w:rsidRPr="00E821C2" w:rsidRDefault="00532D6C" w:rsidP="00963271">
            <w:pPr>
              <w:rPr>
                <w:sz w:val="18"/>
                <w:szCs w:val="18"/>
              </w:rPr>
            </w:pPr>
          </w:p>
          <w:p w:rsidR="00532D6C" w:rsidRPr="00E821C2" w:rsidRDefault="00532D6C" w:rsidP="00963271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Ayırt Etme Çalışması sırasında öğrencilere sesi içeren ve içermeyen varlıkların resimleri(çorap, sıra, gözlük) gösterilir ve öğrencilerin sesi ayırt etmesi sağlanır.</w:t>
            </w:r>
          </w:p>
          <w:p w:rsidR="00532D6C" w:rsidRDefault="00532D6C" w:rsidP="00963271">
            <w:pPr>
              <w:rPr>
                <w:sz w:val="18"/>
                <w:szCs w:val="18"/>
              </w:rPr>
            </w:pPr>
          </w:p>
          <w:p w:rsidR="00532D6C" w:rsidRPr="00E821C2" w:rsidRDefault="00532D6C" w:rsidP="00E90403">
            <w:pPr>
              <w:rPr>
                <w:rFonts w:ascii="Hand writing Mutlu" w:hAnsi="Hand writing Mutlu"/>
                <w:sz w:val="32"/>
                <w:szCs w:val="32"/>
              </w:rPr>
            </w:pPr>
            <w:r w:rsidRPr="00E821C2">
              <w:rPr>
                <w:rFonts w:ascii="Hand writing Mutlu" w:hAnsi="Hand writing Mutlu"/>
                <w:sz w:val="32"/>
                <w:szCs w:val="32"/>
              </w:rPr>
              <w:t xml:space="preserve">Y y       </w:t>
            </w:r>
          </w:p>
          <w:p w:rsidR="00532D6C" w:rsidRPr="00E821C2" w:rsidRDefault="00532D6C" w:rsidP="00E90403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Y SESİ  </w:t>
            </w:r>
          </w:p>
          <w:p w:rsidR="00532D6C" w:rsidRPr="00E821C2" w:rsidRDefault="00532D6C" w:rsidP="00E90403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Sesi Hissetme ve Tanıma Çalışması sırasında </w:t>
            </w:r>
          </w:p>
          <w:p w:rsidR="00532D6C" w:rsidRPr="00E821C2" w:rsidRDefault="00532D6C" w:rsidP="00E90403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Altı kaya üstü kaya </w:t>
            </w:r>
            <w:r w:rsidRPr="00E821C2">
              <w:rPr>
                <w:sz w:val="18"/>
                <w:szCs w:val="18"/>
              </w:rPr>
              <w:br/>
              <w:t>İçinde sarı maya (Yumurta)</w:t>
            </w:r>
          </w:p>
          <w:p w:rsidR="00532D6C" w:rsidRPr="00E821C2" w:rsidRDefault="00532D6C" w:rsidP="00E90403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Altın saat   Suya batmaz (Zeytinyağı)</w:t>
            </w:r>
          </w:p>
          <w:p w:rsidR="00532D6C" w:rsidRPr="00E821C2" w:rsidRDefault="00532D6C" w:rsidP="00E90403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bilmecesi kullanılır.</w:t>
            </w:r>
          </w:p>
          <w:p w:rsidR="00532D6C" w:rsidRPr="00E821C2" w:rsidRDefault="00532D6C" w:rsidP="00E90403">
            <w:pPr>
              <w:rPr>
                <w:sz w:val="18"/>
                <w:szCs w:val="18"/>
              </w:rPr>
            </w:pPr>
          </w:p>
          <w:p w:rsidR="00532D6C" w:rsidRPr="00E821C2" w:rsidRDefault="00532D6C" w:rsidP="00E90403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Ayırt Etme Çalışması sırasında öğrencilere sesi içeren ve içermeyen varlıkların resimleri(yatak, yaprak, tilki) gösterilir ve öğrencilerin sesi ayırt etmesi sağlanır.</w:t>
            </w:r>
          </w:p>
          <w:p w:rsidR="00532D6C" w:rsidRPr="00E821C2" w:rsidRDefault="00532D6C" w:rsidP="00E90403">
            <w:pPr>
              <w:rPr>
                <w:rFonts w:ascii="Hand writing Mutlu" w:hAnsi="Hand writing Mutlu"/>
                <w:sz w:val="22"/>
                <w:szCs w:val="22"/>
              </w:rPr>
            </w:pPr>
          </w:p>
          <w:p w:rsidR="00532D6C" w:rsidRPr="00E821C2" w:rsidRDefault="00532D6C" w:rsidP="00E90403">
            <w:pPr>
              <w:rPr>
                <w:sz w:val="18"/>
                <w:szCs w:val="18"/>
              </w:rPr>
            </w:pPr>
          </w:p>
        </w:tc>
        <w:tc>
          <w:tcPr>
            <w:tcW w:w="2363" w:type="dxa"/>
            <w:vMerge w:val="restart"/>
          </w:tcPr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HAZIRLIK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Dinlemek için hazırlık yapar.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Yazmak için hazırlık yapar.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Okumak için hazırlık yapar.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HİSSETME VE TANIMA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sesleri ayırt eder.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seslerle harfleri eşleştirir.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Dikkatini dinlediğine yoğunlaştırır.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Görsellerden yararlanarak söz varlığını geliştirir.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Resim ve fotoğrafları yorumlar.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Renkleri tanır, anlamlandırır ve yorumlar.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/ HARFİ OKUMA VE YAZMA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Ön bilgilerini kullanarak okuduğunu anlamlandırır.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Okuduğunu anlamlandırmada görsellerden yararlanır.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İşitilebilir bir ses tonuyla okur.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Yankılayıcı okur.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Rehber yardımıyla okur.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Bitişik eğik yazı harflerini kurallarına uygun yazar.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vMerge w:val="restart"/>
          </w:tcPr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/ HARFLERDEN HECELER, KELİMELER VE CÜMLELER OLUŞTURMA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heceler, hecelerden kelimeler, kelimelerden cümleler oluşturarak okur.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heceler, hecelerden kelimeler, kelimelerden cümleler oluşturarak yazar.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kelimeleri görsellerle eşleştirir.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Kelimeler, cümleler ve satırlar arasında 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uygun boşluk bırakır.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Matematiksel ifadeleri doğru yazar.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METİN OLUŞTURMA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Kelimeleri doğru telaffuz eder.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Metni takip ederek dinler.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Noktalama işaretlerine dikkat ederek okur.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Verilen cümle ya da metne bakarak yazar.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Cümleleri görsellerle ifade eder.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Anlamlı ve kurallı cümleler yazar.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Görsellerden hareketle cümleler ve 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metinler yazar.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Bütün yazılarını bitişik eğik yazı ile yazar.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Yazılarında noktalama işaretlerini doğru ve yerinde kullanır.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Dikte etme çalışmalarına katılır.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Sayfa düzenine ve temizliğine dikkat eder.</w:t>
            </w:r>
          </w:p>
          <w:p w:rsidR="00532D6C" w:rsidRPr="00E821C2" w:rsidRDefault="00532D6C" w:rsidP="00D97EB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Metin ve görsel ilişkisini sorgular.</w:t>
            </w:r>
          </w:p>
        </w:tc>
        <w:tc>
          <w:tcPr>
            <w:tcW w:w="2027" w:type="dxa"/>
            <w:vMerge/>
          </w:tcPr>
          <w:p w:rsidR="00532D6C" w:rsidRDefault="00532D6C" w:rsidP="006E1DC7"/>
        </w:tc>
        <w:tc>
          <w:tcPr>
            <w:tcW w:w="2397" w:type="dxa"/>
            <w:vMerge/>
          </w:tcPr>
          <w:p w:rsidR="00532D6C" w:rsidRDefault="00532D6C" w:rsidP="006E1DC7"/>
        </w:tc>
      </w:tr>
      <w:tr w:rsidR="00532D6C" w:rsidTr="00E821C2">
        <w:trPr>
          <w:trHeight w:val="3220"/>
          <w:jc w:val="center"/>
        </w:trPr>
        <w:tc>
          <w:tcPr>
            <w:tcW w:w="354" w:type="dxa"/>
            <w:vMerge/>
          </w:tcPr>
          <w:p w:rsidR="00532D6C" w:rsidRDefault="00532D6C" w:rsidP="006E1DC7"/>
        </w:tc>
        <w:tc>
          <w:tcPr>
            <w:tcW w:w="355" w:type="dxa"/>
            <w:vMerge/>
          </w:tcPr>
          <w:p w:rsidR="00532D6C" w:rsidRDefault="00532D6C" w:rsidP="006E1DC7"/>
        </w:tc>
        <w:tc>
          <w:tcPr>
            <w:tcW w:w="356" w:type="dxa"/>
            <w:vMerge/>
          </w:tcPr>
          <w:p w:rsidR="00532D6C" w:rsidRDefault="00532D6C" w:rsidP="006E1DC7"/>
        </w:tc>
        <w:tc>
          <w:tcPr>
            <w:tcW w:w="533" w:type="dxa"/>
            <w:vMerge/>
          </w:tcPr>
          <w:p w:rsidR="00532D6C" w:rsidRDefault="00532D6C" w:rsidP="006E1DC7"/>
        </w:tc>
        <w:tc>
          <w:tcPr>
            <w:tcW w:w="3381" w:type="dxa"/>
            <w:gridSpan w:val="2"/>
            <w:vMerge/>
          </w:tcPr>
          <w:p w:rsidR="00532D6C" w:rsidRPr="00E821C2" w:rsidRDefault="00532D6C" w:rsidP="006E1DC7">
            <w:pPr>
              <w:rPr>
                <w:sz w:val="18"/>
                <w:szCs w:val="18"/>
              </w:rPr>
            </w:pPr>
          </w:p>
        </w:tc>
        <w:tc>
          <w:tcPr>
            <w:tcW w:w="2363" w:type="dxa"/>
            <w:vMerge/>
          </w:tcPr>
          <w:p w:rsidR="00532D6C" w:rsidRDefault="00532D6C" w:rsidP="006E1DC7"/>
        </w:tc>
        <w:tc>
          <w:tcPr>
            <w:tcW w:w="3240" w:type="dxa"/>
            <w:vMerge/>
          </w:tcPr>
          <w:p w:rsidR="00532D6C" w:rsidRDefault="00532D6C" w:rsidP="006E1DC7"/>
        </w:tc>
        <w:tc>
          <w:tcPr>
            <w:tcW w:w="4424" w:type="dxa"/>
            <w:gridSpan w:val="2"/>
          </w:tcPr>
          <w:p w:rsidR="00532D6C" w:rsidRPr="00E821C2" w:rsidRDefault="00532D6C" w:rsidP="006E1DC7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</w:p>
          <w:p w:rsidR="00532D6C" w:rsidRPr="00E821C2" w:rsidRDefault="00532D6C" w:rsidP="006E1DC7">
            <w:pPr>
              <w:rPr>
                <w:b/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6E1DC7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6E1DC7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</w:t>
            </w:r>
          </w:p>
          <w:p w:rsidR="00532D6C" w:rsidRPr="00E821C2" w:rsidRDefault="00532D6C" w:rsidP="006E1DC7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Default="00532D6C" w:rsidP="006E1DC7"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</w:tc>
      </w:tr>
    </w:tbl>
    <w:p w:rsidR="00532D6C" w:rsidRDefault="00532D6C" w:rsidP="00C33B94"/>
    <w:tbl>
      <w:tblPr>
        <w:tblW w:w="15006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"/>
        <w:gridCol w:w="355"/>
        <w:gridCol w:w="356"/>
        <w:gridCol w:w="533"/>
        <w:gridCol w:w="1717"/>
        <w:gridCol w:w="1664"/>
        <w:gridCol w:w="2363"/>
        <w:gridCol w:w="3240"/>
        <w:gridCol w:w="2027"/>
        <w:gridCol w:w="2397"/>
      </w:tblGrid>
      <w:tr w:rsidR="00532D6C" w:rsidTr="00E821C2">
        <w:trPr>
          <w:trHeight w:val="203"/>
          <w:jc w:val="center"/>
        </w:trPr>
        <w:tc>
          <w:tcPr>
            <w:tcW w:w="15006" w:type="dxa"/>
            <w:gridSpan w:val="10"/>
          </w:tcPr>
          <w:p w:rsidR="00532D6C" w:rsidRPr="00E821C2" w:rsidRDefault="00532D6C" w:rsidP="00E821C2">
            <w:pPr>
              <w:jc w:val="center"/>
              <w:rPr>
                <w:b/>
                <w:sz w:val="20"/>
                <w:szCs w:val="20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Tr="00E821C2">
        <w:trPr>
          <w:trHeight w:val="467"/>
          <w:jc w:val="center"/>
        </w:trPr>
        <w:tc>
          <w:tcPr>
            <w:tcW w:w="1065" w:type="dxa"/>
            <w:gridSpan w:val="3"/>
          </w:tcPr>
          <w:p w:rsidR="00532D6C" w:rsidRPr="00E821C2" w:rsidRDefault="00532D6C" w:rsidP="002E59D6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33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2"/>
                <w:szCs w:val="22"/>
              </w:rPr>
            </w:pPr>
            <w:r w:rsidRPr="00E821C2">
              <w:rPr>
                <w:b/>
                <w:sz w:val="22"/>
                <w:szCs w:val="22"/>
              </w:rPr>
              <w:t>TEMA</w:t>
            </w:r>
          </w:p>
        </w:tc>
        <w:tc>
          <w:tcPr>
            <w:tcW w:w="1717" w:type="dxa"/>
            <w:vMerge w:val="restart"/>
          </w:tcPr>
          <w:p w:rsidR="00532D6C" w:rsidRPr="00E821C2" w:rsidRDefault="00532D6C" w:rsidP="002E59D6">
            <w:pPr>
              <w:rPr>
                <w:b/>
                <w:sz w:val="28"/>
                <w:szCs w:val="28"/>
              </w:rPr>
            </w:pPr>
          </w:p>
          <w:p w:rsidR="00532D6C" w:rsidRPr="00E821C2" w:rsidRDefault="00532D6C" w:rsidP="002E59D6">
            <w:pPr>
              <w:rPr>
                <w:b/>
                <w:sz w:val="28"/>
                <w:szCs w:val="28"/>
              </w:rPr>
            </w:pPr>
            <w:r w:rsidRPr="00E821C2">
              <w:rPr>
                <w:b/>
                <w:sz w:val="28"/>
                <w:szCs w:val="28"/>
              </w:rPr>
              <w:t>METİN</w:t>
            </w:r>
          </w:p>
          <w:p w:rsidR="00532D6C" w:rsidRPr="00E821C2" w:rsidRDefault="00532D6C" w:rsidP="002E59D6">
            <w:pPr>
              <w:rPr>
                <w:b/>
              </w:rPr>
            </w:pPr>
          </w:p>
          <w:p w:rsidR="00532D6C" w:rsidRPr="00E821C2" w:rsidRDefault="00532D6C" w:rsidP="002E59D6">
            <w:pPr>
              <w:rPr>
                <w:b/>
                <w:sz w:val="20"/>
                <w:szCs w:val="20"/>
              </w:rPr>
            </w:pPr>
          </w:p>
          <w:p w:rsidR="00532D6C" w:rsidRPr="00E821C2" w:rsidRDefault="00532D6C" w:rsidP="002E59D6">
            <w:pPr>
              <w:rPr>
                <w:b/>
                <w:sz w:val="10"/>
                <w:szCs w:val="10"/>
              </w:rPr>
            </w:pPr>
          </w:p>
          <w:p w:rsidR="00532D6C" w:rsidRPr="00E821C2" w:rsidRDefault="00532D6C" w:rsidP="002E59D6">
            <w:pPr>
              <w:rPr>
                <w:b/>
                <w:sz w:val="16"/>
                <w:szCs w:val="16"/>
              </w:rPr>
            </w:pPr>
          </w:p>
        </w:tc>
        <w:tc>
          <w:tcPr>
            <w:tcW w:w="1664" w:type="dxa"/>
            <w:vMerge w:val="restart"/>
          </w:tcPr>
          <w:p w:rsidR="00532D6C" w:rsidRPr="00E821C2" w:rsidRDefault="00532D6C" w:rsidP="002E59D6">
            <w:pPr>
              <w:rPr>
                <w:b/>
              </w:rPr>
            </w:pPr>
          </w:p>
          <w:p w:rsidR="00532D6C" w:rsidRPr="00E821C2" w:rsidRDefault="00532D6C" w:rsidP="002E59D6">
            <w:pPr>
              <w:rPr>
                <w:b/>
              </w:rPr>
            </w:pPr>
            <w:r w:rsidRPr="00E821C2">
              <w:rPr>
                <w:b/>
              </w:rPr>
              <w:t xml:space="preserve">ÖĞRENME </w:t>
            </w:r>
          </w:p>
          <w:p w:rsidR="00532D6C" w:rsidRPr="00E821C2" w:rsidRDefault="00532D6C" w:rsidP="002E59D6">
            <w:pPr>
              <w:rPr>
                <w:b/>
              </w:rPr>
            </w:pPr>
            <w:r w:rsidRPr="00E821C2">
              <w:rPr>
                <w:b/>
              </w:rPr>
              <w:t>ALANI</w:t>
            </w:r>
          </w:p>
        </w:tc>
        <w:tc>
          <w:tcPr>
            <w:tcW w:w="5603" w:type="dxa"/>
            <w:gridSpan w:val="2"/>
            <w:vMerge w:val="restart"/>
          </w:tcPr>
          <w:p w:rsidR="00532D6C" w:rsidRPr="00E821C2" w:rsidRDefault="00532D6C" w:rsidP="002E59D6">
            <w:pPr>
              <w:rPr>
                <w:b/>
              </w:rPr>
            </w:pPr>
          </w:p>
          <w:p w:rsidR="00532D6C" w:rsidRPr="00E821C2" w:rsidRDefault="00532D6C" w:rsidP="002E59D6">
            <w:pPr>
              <w:rPr>
                <w:b/>
              </w:rPr>
            </w:pPr>
            <w:r w:rsidRPr="00E821C2">
              <w:rPr>
                <w:b/>
                <w:sz w:val="28"/>
                <w:szCs w:val="28"/>
              </w:rPr>
              <w:t>KAZANIMLAR</w:t>
            </w:r>
          </w:p>
        </w:tc>
        <w:tc>
          <w:tcPr>
            <w:tcW w:w="2027" w:type="dxa"/>
            <w:vMerge w:val="restart"/>
            <w:vAlign w:val="center"/>
          </w:tcPr>
          <w:p w:rsidR="00532D6C" w:rsidRPr="00E821C2" w:rsidRDefault="00532D6C" w:rsidP="002E59D6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ATATÜRKÇÜLÜK, DİĞER DERSLER VE ARA DİSİPLİNLERLE İLİŞKİLENDİRME</w:t>
            </w:r>
          </w:p>
        </w:tc>
        <w:tc>
          <w:tcPr>
            <w:tcW w:w="2397" w:type="dxa"/>
            <w:vMerge w:val="restart"/>
            <w:vAlign w:val="center"/>
          </w:tcPr>
          <w:p w:rsidR="00532D6C" w:rsidRPr="00E821C2" w:rsidRDefault="00532D6C" w:rsidP="002E59D6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532D6C" w:rsidTr="00E821C2">
        <w:trPr>
          <w:cantSplit/>
          <w:trHeight w:val="711"/>
          <w:jc w:val="center"/>
        </w:trPr>
        <w:tc>
          <w:tcPr>
            <w:tcW w:w="354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355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356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533" w:type="dxa"/>
            <w:vMerge/>
          </w:tcPr>
          <w:p w:rsidR="00532D6C" w:rsidRDefault="00532D6C" w:rsidP="002E59D6"/>
        </w:tc>
        <w:tc>
          <w:tcPr>
            <w:tcW w:w="1717" w:type="dxa"/>
            <w:vMerge/>
          </w:tcPr>
          <w:p w:rsidR="00532D6C" w:rsidRPr="00DA6703" w:rsidRDefault="00532D6C" w:rsidP="002E59D6"/>
        </w:tc>
        <w:tc>
          <w:tcPr>
            <w:tcW w:w="1664" w:type="dxa"/>
            <w:vMerge/>
          </w:tcPr>
          <w:p w:rsidR="00532D6C" w:rsidRDefault="00532D6C" w:rsidP="002E59D6"/>
        </w:tc>
        <w:tc>
          <w:tcPr>
            <w:tcW w:w="5603" w:type="dxa"/>
            <w:gridSpan w:val="2"/>
            <w:vMerge/>
          </w:tcPr>
          <w:p w:rsidR="00532D6C" w:rsidRDefault="00532D6C" w:rsidP="002E59D6"/>
        </w:tc>
        <w:tc>
          <w:tcPr>
            <w:tcW w:w="2027" w:type="dxa"/>
            <w:vMerge/>
          </w:tcPr>
          <w:p w:rsidR="00532D6C" w:rsidRDefault="00532D6C" w:rsidP="002E59D6"/>
        </w:tc>
        <w:tc>
          <w:tcPr>
            <w:tcW w:w="2397" w:type="dxa"/>
            <w:vMerge/>
          </w:tcPr>
          <w:p w:rsidR="00532D6C" w:rsidRDefault="00532D6C" w:rsidP="002E59D6"/>
        </w:tc>
      </w:tr>
      <w:tr w:rsidR="00532D6C" w:rsidTr="00E821C2">
        <w:trPr>
          <w:trHeight w:val="509"/>
          <w:jc w:val="center"/>
        </w:trPr>
        <w:tc>
          <w:tcPr>
            <w:tcW w:w="354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</w:pPr>
            <w:r>
              <w:t xml:space="preserve">                                                    23-27 ARALIK</w:t>
            </w: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</w:tc>
        <w:tc>
          <w:tcPr>
            <w:tcW w:w="355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  <w:jc w:val="center"/>
            </w:pPr>
            <w:r>
              <w:t>14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E821C2" w:rsidRDefault="00532D6C" w:rsidP="00E821C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21C2">
              <w:rPr>
                <w:sz w:val="22"/>
                <w:szCs w:val="22"/>
              </w:rPr>
              <w:t>12</w:t>
            </w:r>
          </w:p>
        </w:tc>
        <w:tc>
          <w:tcPr>
            <w:tcW w:w="356" w:type="dxa"/>
            <w:vMerge w:val="restart"/>
            <w:textDirection w:val="btLr"/>
          </w:tcPr>
          <w:p w:rsidR="00532D6C" w:rsidRDefault="00532D6C" w:rsidP="00E821C2">
            <w:pPr>
              <w:ind w:left="113" w:right="113"/>
              <w:jc w:val="center"/>
            </w:pPr>
            <w:r>
              <w:t>10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533" w:type="dxa"/>
            <w:vMerge w:val="restart"/>
          </w:tcPr>
          <w:p w:rsidR="00532D6C" w:rsidRDefault="00532D6C" w:rsidP="002E59D6"/>
        </w:tc>
        <w:tc>
          <w:tcPr>
            <w:tcW w:w="1717" w:type="dxa"/>
          </w:tcPr>
          <w:p w:rsidR="00532D6C" w:rsidRDefault="00532D6C" w:rsidP="002E59D6"/>
        </w:tc>
        <w:tc>
          <w:tcPr>
            <w:tcW w:w="1664" w:type="dxa"/>
            <w:vAlign w:val="center"/>
          </w:tcPr>
          <w:p w:rsidR="00532D6C" w:rsidRPr="00E821C2" w:rsidRDefault="00532D6C" w:rsidP="00E821C2">
            <w:pPr>
              <w:jc w:val="center"/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03" w:type="dxa"/>
            <w:gridSpan w:val="2"/>
            <w:vAlign w:val="center"/>
          </w:tcPr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1- Dinleme Kurallarını Uygulama:</w:t>
            </w:r>
            <w:r w:rsidRPr="00E821C2">
              <w:rPr>
                <w:sz w:val="18"/>
                <w:szCs w:val="18"/>
              </w:rPr>
              <w:t xml:space="preserve"> 1, 2, 3</w:t>
            </w:r>
          </w:p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2- Dinlediğini Anlama: </w:t>
            </w:r>
            <w:r w:rsidRPr="00E821C2">
              <w:rPr>
                <w:sz w:val="18"/>
                <w:szCs w:val="18"/>
              </w:rPr>
              <w:t>1, 2, 3, 4, 10, 11, 12, 15, 17</w:t>
            </w:r>
          </w:p>
          <w:p w:rsidR="00532D6C" w:rsidRPr="00B32E88" w:rsidRDefault="00532D6C" w:rsidP="00E821C2">
            <w:pPr>
              <w:tabs>
                <w:tab w:val="left" w:pos="324"/>
              </w:tabs>
              <w:ind w:left="324" w:hanging="324"/>
            </w:pPr>
            <w:r w:rsidRPr="00E821C2">
              <w:rPr>
                <w:b/>
                <w:sz w:val="18"/>
                <w:szCs w:val="18"/>
              </w:rPr>
              <w:t xml:space="preserve">3- Tür, Yöntem ve Tekniklere Uygun Dinleme: </w:t>
            </w:r>
            <w:r w:rsidRPr="00E821C2">
              <w:rPr>
                <w:sz w:val="18"/>
                <w:szCs w:val="18"/>
              </w:rPr>
              <w:t>2</w:t>
            </w:r>
          </w:p>
        </w:tc>
        <w:tc>
          <w:tcPr>
            <w:tcW w:w="2027" w:type="dxa"/>
            <w:vMerge w:val="restart"/>
          </w:tcPr>
          <w:p w:rsidR="00532D6C" w:rsidRPr="00E821C2" w:rsidRDefault="00532D6C" w:rsidP="002E59D6">
            <w:pPr>
              <w:rPr>
                <w:rFonts w:eastAsia="MS Mincho"/>
                <w:b/>
                <w:sz w:val="20"/>
                <w:szCs w:val="20"/>
              </w:rPr>
            </w:pPr>
          </w:p>
          <w:p w:rsidR="00532D6C" w:rsidRPr="00E821C2" w:rsidRDefault="00532D6C" w:rsidP="00E821C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821C2">
              <w:rPr>
                <w:b/>
                <w:bCs/>
                <w:sz w:val="20"/>
                <w:szCs w:val="20"/>
                <w:u w:val="single"/>
              </w:rPr>
              <w:t>Hayat Bilgisi</w:t>
            </w:r>
          </w:p>
          <w:p w:rsidR="00532D6C" w:rsidRPr="00E821C2" w:rsidRDefault="00532D6C" w:rsidP="00E821C2">
            <w:pPr>
              <w:jc w:val="center"/>
              <w:rPr>
                <w:b/>
                <w:bCs/>
                <w:sz w:val="20"/>
                <w:szCs w:val="20"/>
              </w:rPr>
            </w:pPr>
            <w:r w:rsidRPr="00E821C2">
              <w:rPr>
                <w:b/>
                <w:bCs/>
                <w:sz w:val="20"/>
                <w:szCs w:val="20"/>
              </w:rPr>
              <w:t>Okul Heyecanım</w:t>
            </w:r>
          </w:p>
          <w:p w:rsidR="00532D6C" w:rsidRPr="00E821C2" w:rsidRDefault="00532D6C" w:rsidP="00E821C2">
            <w:pPr>
              <w:tabs>
                <w:tab w:val="left" w:pos="13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(A.1.16)</w:t>
            </w:r>
          </w:p>
          <w:p w:rsidR="00532D6C" w:rsidRDefault="00532D6C" w:rsidP="002E59D6"/>
          <w:p w:rsidR="00532D6C" w:rsidRPr="00E821C2" w:rsidRDefault="00532D6C" w:rsidP="00E821C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821C2">
              <w:rPr>
                <w:b/>
                <w:bCs/>
                <w:sz w:val="20"/>
                <w:szCs w:val="20"/>
                <w:u w:val="single"/>
              </w:rPr>
              <w:t>Matematik</w:t>
            </w:r>
          </w:p>
          <w:p w:rsidR="00532D6C" w:rsidRPr="00E821C2" w:rsidRDefault="00532D6C" w:rsidP="00E821C2">
            <w:pPr>
              <w:jc w:val="center"/>
              <w:rPr>
                <w:b/>
                <w:bCs/>
                <w:sz w:val="20"/>
                <w:szCs w:val="20"/>
              </w:rPr>
            </w:pPr>
            <w:r w:rsidRPr="00E821C2">
              <w:rPr>
                <w:b/>
                <w:bCs/>
                <w:sz w:val="20"/>
                <w:szCs w:val="20"/>
              </w:rPr>
              <w:t>Doğal Sayılar</w:t>
            </w:r>
          </w:p>
          <w:p w:rsidR="00532D6C" w:rsidRPr="00D97EBF" w:rsidRDefault="00532D6C" w:rsidP="002E59D6">
            <w:r w:rsidRPr="00E821C2">
              <w:rPr>
                <w:b/>
                <w:sz w:val="20"/>
                <w:szCs w:val="20"/>
              </w:rPr>
              <w:t>(Kazanım 1)</w:t>
            </w:r>
          </w:p>
        </w:tc>
        <w:tc>
          <w:tcPr>
            <w:tcW w:w="2397" w:type="dxa"/>
            <w:vMerge w:val="restart"/>
          </w:tcPr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</w:p>
          <w:p w:rsidR="00532D6C" w:rsidRDefault="00532D6C" w:rsidP="002E59D6"/>
        </w:tc>
      </w:tr>
      <w:tr w:rsidR="00532D6C" w:rsidTr="00E821C2">
        <w:trPr>
          <w:trHeight w:val="203"/>
          <w:jc w:val="center"/>
        </w:trPr>
        <w:tc>
          <w:tcPr>
            <w:tcW w:w="354" w:type="dxa"/>
            <w:vMerge/>
          </w:tcPr>
          <w:p w:rsidR="00532D6C" w:rsidRDefault="00532D6C" w:rsidP="002E59D6"/>
        </w:tc>
        <w:tc>
          <w:tcPr>
            <w:tcW w:w="355" w:type="dxa"/>
            <w:vMerge/>
          </w:tcPr>
          <w:p w:rsidR="00532D6C" w:rsidRDefault="00532D6C" w:rsidP="002E59D6"/>
        </w:tc>
        <w:tc>
          <w:tcPr>
            <w:tcW w:w="356" w:type="dxa"/>
            <w:vMerge/>
          </w:tcPr>
          <w:p w:rsidR="00532D6C" w:rsidRDefault="00532D6C" w:rsidP="002E59D6"/>
        </w:tc>
        <w:tc>
          <w:tcPr>
            <w:tcW w:w="533" w:type="dxa"/>
            <w:vMerge/>
          </w:tcPr>
          <w:p w:rsidR="00532D6C" w:rsidRDefault="00532D6C" w:rsidP="002E59D6"/>
        </w:tc>
        <w:tc>
          <w:tcPr>
            <w:tcW w:w="3381" w:type="dxa"/>
            <w:gridSpan w:val="2"/>
          </w:tcPr>
          <w:p w:rsidR="00532D6C" w:rsidRPr="00E821C2" w:rsidRDefault="00532D6C" w:rsidP="002E59D6">
            <w:pPr>
              <w:rPr>
                <w:b/>
                <w:bCs/>
              </w:rPr>
            </w:pPr>
            <w:r w:rsidRPr="00E821C2">
              <w:rPr>
                <w:b/>
                <w:bCs/>
              </w:rPr>
              <w:t>KAVRATILACAK SESLER</w:t>
            </w:r>
          </w:p>
        </w:tc>
        <w:tc>
          <w:tcPr>
            <w:tcW w:w="5603" w:type="dxa"/>
            <w:gridSpan w:val="2"/>
          </w:tcPr>
          <w:p w:rsidR="00532D6C" w:rsidRPr="00366234" w:rsidRDefault="00532D6C" w:rsidP="002E59D6">
            <w:r w:rsidRPr="00E821C2">
              <w:rPr>
                <w:b/>
                <w:bCs/>
              </w:rPr>
              <w:t>İLK OKUMA YAZMA KAZANIMLARI</w:t>
            </w:r>
          </w:p>
        </w:tc>
        <w:tc>
          <w:tcPr>
            <w:tcW w:w="2027" w:type="dxa"/>
            <w:vMerge/>
          </w:tcPr>
          <w:p w:rsidR="00532D6C" w:rsidRDefault="00532D6C" w:rsidP="002E59D6"/>
        </w:tc>
        <w:tc>
          <w:tcPr>
            <w:tcW w:w="2397" w:type="dxa"/>
            <w:vMerge/>
          </w:tcPr>
          <w:p w:rsidR="00532D6C" w:rsidRDefault="00532D6C" w:rsidP="002E59D6"/>
        </w:tc>
      </w:tr>
      <w:tr w:rsidR="00532D6C" w:rsidTr="00E821C2">
        <w:trPr>
          <w:trHeight w:val="2505"/>
          <w:jc w:val="center"/>
        </w:trPr>
        <w:tc>
          <w:tcPr>
            <w:tcW w:w="354" w:type="dxa"/>
            <w:vMerge/>
          </w:tcPr>
          <w:p w:rsidR="00532D6C" w:rsidRDefault="00532D6C" w:rsidP="002E59D6"/>
        </w:tc>
        <w:tc>
          <w:tcPr>
            <w:tcW w:w="355" w:type="dxa"/>
            <w:vMerge/>
          </w:tcPr>
          <w:p w:rsidR="00532D6C" w:rsidRDefault="00532D6C" w:rsidP="002E59D6"/>
        </w:tc>
        <w:tc>
          <w:tcPr>
            <w:tcW w:w="356" w:type="dxa"/>
            <w:vMerge/>
          </w:tcPr>
          <w:p w:rsidR="00532D6C" w:rsidRDefault="00532D6C" w:rsidP="002E59D6"/>
        </w:tc>
        <w:tc>
          <w:tcPr>
            <w:tcW w:w="533" w:type="dxa"/>
            <w:vMerge/>
          </w:tcPr>
          <w:p w:rsidR="00532D6C" w:rsidRDefault="00532D6C" w:rsidP="002E59D6"/>
        </w:tc>
        <w:tc>
          <w:tcPr>
            <w:tcW w:w="3381" w:type="dxa"/>
            <w:gridSpan w:val="2"/>
            <w:vMerge w:val="restart"/>
          </w:tcPr>
          <w:p w:rsidR="00532D6C" w:rsidRPr="00E821C2" w:rsidRDefault="00532D6C" w:rsidP="002E59D6">
            <w:pPr>
              <w:rPr>
                <w:rFonts w:ascii="Hand writing Mutlu" w:hAnsi="Hand writing Mutlu"/>
                <w:sz w:val="32"/>
                <w:szCs w:val="32"/>
              </w:rPr>
            </w:pPr>
            <w:r w:rsidRPr="00E821C2">
              <w:rPr>
                <w:rFonts w:ascii="Hand writing Mutlu" w:hAnsi="Hand writing Mutlu"/>
                <w:sz w:val="32"/>
                <w:szCs w:val="32"/>
              </w:rPr>
              <w:t xml:space="preserve">S s    </w:t>
            </w:r>
          </w:p>
          <w:p w:rsidR="00532D6C" w:rsidRPr="00E821C2" w:rsidRDefault="00532D6C" w:rsidP="002E59D6">
            <w:pPr>
              <w:rPr>
                <w:sz w:val="14"/>
                <w:szCs w:val="14"/>
              </w:rPr>
            </w:pPr>
          </w:p>
          <w:p w:rsidR="00532D6C" w:rsidRPr="00E821C2" w:rsidRDefault="00532D6C" w:rsidP="002E59D6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S SESİ  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Hissetme ve Tanıma Çalışması sırasında</w:t>
            </w:r>
          </w:p>
          <w:p w:rsidR="00532D6C" w:rsidRPr="00E821C2" w:rsidRDefault="00532D6C" w:rsidP="00387878">
            <w:pPr>
              <w:rPr>
                <w:rFonts w:ascii="Hand writing Mutlu" w:hAnsi="Hand writing Mutlu"/>
                <w:sz w:val="60"/>
                <w:szCs w:val="60"/>
              </w:rPr>
            </w:pPr>
            <w:r w:rsidRPr="00E821C2">
              <w:rPr>
                <w:sz w:val="18"/>
                <w:szCs w:val="18"/>
              </w:rPr>
              <w:t>Sarı Sarman sokakta yatar.</w:t>
            </w:r>
          </w:p>
          <w:p w:rsidR="00532D6C" w:rsidRPr="00E821C2" w:rsidRDefault="00532D6C" w:rsidP="00387878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Sarman’a salam,sosis atsam.</w:t>
            </w:r>
          </w:p>
          <w:p w:rsidR="00532D6C" w:rsidRPr="00E821C2" w:rsidRDefault="00532D6C" w:rsidP="00387878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Onu alsam sıkı sıkı sarsam.</w:t>
            </w:r>
          </w:p>
          <w:p w:rsidR="00532D6C" w:rsidRPr="00E821C2" w:rsidRDefault="00532D6C" w:rsidP="00387878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Anneme anlatsam onu ister mi?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Tekerlemesi kullanılır.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</w:p>
          <w:p w:rsidR="00532D6C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Ayırt Etme Çalışması sırasında öğrencilere sesi içeren ve içermeyen varlıkların resimleri(domates, sepet, kiraz) gösterilir ve öğrencilerin sesi ayırt etmesi sağlanır.</w:t>
            </w:r>
          </w:p>
          <w:p w:rsidR="00532D6C" w:rsidRPr="00E821C2" w:rsidRDefault="00532D6C" w:rsidP="00B261A2">
            <w:pPr>
              <w:rPr>
                <w:rFonts w:ascii="Hand writing Mutlu" w:hAnsi="Hand writing Mutlu"/>
                <w:sz w:val="32"/>
                <w:szCs w:val="32"/>
              </w:rPr>
            </w:pPr>
            <w:r w:rsidRPr="00E821C2">
              <w:rPr>
                <w:rFonts w:ascii="Hand writing Mutlu" w:hAnsi="Hand writing Mutlu"/>
                <w:sz w:val="32"/>
                <w:szCs w:val="32"/>
              </w:rPr>
              <w:t xml:space="preserve">D d   </w:t>
            </w:r>
          </w:p>
          <w:p w:rsidR="00532D6C" w:rsidRPr="00E821C2" w:rsidRDefault="00532D6C" w:rsidP="00B261A2">
            <w:pPr>
              <w:rPr>
                <w:sz w:val="14"/>
                <w:szCs w:val="14"/>
              </w:rPr>
            </w:pPr>
          </w:p>
          <w:p w:rsidR="00532D6C" w:rsidRPr="00E821C2" w:rsidRDefault="00532D6C" w:rsidP="00B261A2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D SESİ  </w:t>
            </w:r>
          </w:p>
          <w:p w:rsidR="00532D6C" w:rsidRPr="00E821C2" w:rsidRDefault="00532D6C" w:rsidP="00B261A2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Hissetme ve Tanıma Çalışması sırasında</w:t>
            </w:r>
          </w:p>
          <w:p w:rsidR="00532D6C" w:rsidRPr="00E821C2" w:rsidRDefault="00532D6C" w:rsidP="00B261A2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Dede dede ver bize</w:t>
            </w:r>
          </w:p>
          <w:p w:rsidR="00532D6C" w:rsidRPr="00E821C2" w:rsidRDefault="00532D6C" w:rsidP="00B261A2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Gördüğünü de bize</w:t>
            </w:r>
          </w:p>
          <w:p w:rsidR="00532D6C" w:rsidRPr="00E821C2" w:rsidRDefault="00532D6C" w:rsidP="00B261A2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Derelerden, denizlerden</w:t>
            </w:r>
          </w:p>
          <w:p w:rsidR="00532D6C" w:rsidRPr="00E821C2" w:rsidRDefault="00532D6C" w:rsidP="00B261A2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Döne döne gel bize.</w:t>
            </w:r>
          </w:p>
          <w:p w:rsidR="00532D6C" w:rsidRPr="00E821C2" w:rsidRDefault="00532D6C" w:rsidP="00B261A2">
            <w:pPr>
              <w:rPr>
                <w:sz w:val="18"/>
                <w:szCs w:val="18"/>
              </w:rPr>
            </w:pPr>
          </w:p>
          <w:p w:rsidR="00532D6C" w:rsidRPr="00E821C2" w:rsidRDefault="00532D6C" w:rsidP="00B261A2">
            <w:pPr>
              <w:rPr>
                <w:sz w:val="14"/>
                <w:szCs w:val="14"/>
              </w:rPr>
            </w:pPr>
            <w:r w:rsidRPr="00E821C2">
              <w:rPr>
                <w:sz w:val="18"/>
                <w:szCs w:val="18"/>
              </w:rPr>
              <w:t>Sesi Ayırt Etme Çalışması sırasında öğrencilere sesi içeren ve içermeyen varlıkların resimleri(dağ, dinozor, keçi) gösterilir ve öğrencilerin sesi ayırt etmesi sağlanır.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</w:p>
        </w:tc>
        <w:tc>
          <w:tcPr>
            <w:tcW w:w="2363" w:type="dxa"/>
            <w:vMerge w:val="restart"/>
          </w:tcPr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HAZIRLIK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Dinlemek için hazırlık yapar.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Yazmak için hazırlık yapar.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Okumak için hazırlık yapar.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HİSSETME VE TANIMA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sesleri ayırt eder.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seslerle harfleri eşleştirir.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Dikkatini dinlediğine yoğunlaştırır.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Görsellerden yararlanarak söz varlığını geliştirir.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Resim ve fotoğrafları yorumlar.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Renkleri tanır, anlamlandırır ve yorumlar.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/ HARFİ OKUMA VE YAZMA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Ön bilgilerini kullanarak okuduğunu anlamlandırır.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Okuduğunu anlamlandırmada görsellerden yararlanır.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İşitilebilir bir ses tonuyla okur.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Yankılayıcı okur.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Rehber yardımıyla okur.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Bitişik eğik yazı harflerini kurallarına uygun yazar.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vMerge w:val="restart"/>
          </w:tcPr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/ HARFLERDEN HECELER, KELİMELER VE CÜMLELER OLUŞTURMA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Seslerden heceler, hecelerden kelimeler, 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kelimelerden cümleler oluşturarak okur.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Seslerden heceler, hecelerden kelimeler, 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kelimelerden cümleler oluşturarak yazar.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kelimeleri görsellerle eşleştirir.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Kelimeler, cümleler ve satırlar arasında 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uygun boşluk bırakır.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Matematiksel ifadeleri doğru yazar.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METİN OLUŞTURMA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Kelimeleri doğru telaffuz eder.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Metni takip ederek dinler.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Noktalama işaretlerine dikkat ederek okur.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Verilen cümle ya da metne bakarak yazar.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Cümleleri görsellerle ifade eder.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Anlamlı ve kurallı cümleler yazar.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Görsellerden hareketle cümleler ve 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metinler yazar.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Bütün yazılarını bitişik eğik yazı ile yazar.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Yazılarında noktalama işaretlerini doğru 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ve yerinde kullanır.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Dikte etme çalışmalarına katılır.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Sayfa düzenine ve temizliğine dikkat eder.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Metin ve görsel ilişkisini sorgular.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</w:p>
        </w:tc>
        <w:tc>
          <w:tcPr>
            <w:tcW w:w="2027" w:type="dxa"/>
            <w:vMerge/>
          </w:tcPr>
          <w:p w:rsidR="00532D6C" w:rsidRDefault="00532D6C" w:rsidP="002E59D6"/>
        </w:tc>
        <w:tc>
          <w:tcPr>
            <w:tcW w:w="2397" w:type="dxa"/>
            <w:vMerge/>
          </w:tcPr>
          <w:p w:rsidR="00532D6C" w:rsidRDefault="00532D6C" w:rsidP="002E59D6"/>
        </w:tc>
      </w:tr>
      <w:tr w:rsidR="00532D6C" w:rsidTr="00E821C2">
        <w:trPr>
          <w:trHeight w:val="3220"/>
          <w:jc w:val="center"/>
        </w:trPr>
        <w:tc>
          <w:tcPr>
            <w:tcW w:w="354" w:type="dxa"/>
            <w:vMerge/>
          </w:tcPr>
          <w:p w:rsidR="00532D6C" w:rsidRDefault="00532D6C" w:rsidP="002E59D6"/>
        </w:tc>
        <w:tc>
          <w:tcPr>
            <w:tcW w:w="355" w:type="dxa"/>
            <w:vMerge/>
          </w:tcPr>
          <w:p w:rsidR="00532D6C" w:rsidRDefault="00532D6C" w:rsidP="002E59D6"/>
        </w:tc>
        <w:tc>
          <w:tcPr>
            <w:tcW w:w="356" w:type="dxa"/>
            <w:vMerge/>
          </w:tcPr>
          <w:p w:rsidR="00532D6C" w:rsidRDefault="00532D6C" w:rsidP="002E59D6"/>
        </w:tc>
        <w:tc>
          <w:tcPr>
            <w:tcW w:w="533" w:type="dxa"/>
            <w:vMerge/>
          </w:tcPr>
          <w:p w:rsidR="00532D6C" w:rsidRDefault="00532D6C" w:rsidP="002E59D6"/>
        </w:tc>
        <w:tc>
          <w:tcPr>
            <w:tcW w:w="3381" w:type="dxa"/>
            <w:gridSpan w:val="2"/>
            <w:vMerge/>
          </w:tcPr>
          <w:p w:rsidR="00532D6C" w:rsidRPr="00E821C2" w:rsidRDefault="00532D6C" w:rsidP="002E59D6">
            <w:pPr>
              <w:rPr>
                <w:sz w:val="18"/>
                <w:szCs w:val="18"/>
              </w:rPr>
            </w:pPr>
          </w:p>
        </w:tc>
        <w:tc>
          <w:tcPr>
            <w:tcW w:w="2363" w:type="dxa"/>
            <w:vMerge/>
          </w:tcPr>
          <w:p w:rsidR="00532D6C" w:rsidRDefault="00532D6C" w:rsidP="002E59D6"/>
        </w:tc>
        <w:tc>
          <w:tcPr>
            <w:tcW w:w="3240" w:type="dxa"/>
            <w:vMerge/>
          </w:tcPr>
          <w:p w:rsidR="00532D6C" w:rsidRDefault="00532D6C" w:rsidP="002E59D6"/>
        </w:tc>
        <w:tc>
          <w:tcPr>
            <w:tcW w:w="4424" w:type="dxa"/>
            <w:gridSpan w:val="2"/>
          </w:tcPr>
          <w:p w:rsidR="00532D6C" w:rsidRPr="00E821C2" w:rsidRDefault="00532D6C" w:rsidP="002E59D6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</w:p>
          <w:p w:rsidR="00532D6C" w:rsidRPr="00E821C2" w:rsidRDefault="00532D6C" w:rsidP="002E59D6">
            <w:pPr>
              <w:rPr>
                <w:b/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2E59D6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</w:t>
            </w:r>
          </w:p>
          <w:p w:rsidR="00532D6C" w:rsidRPr="00E821C2" w:rsidRDefault="00532D6C" w:rsidP="002E59D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Default="00532D6C" w:rsidP="002E59D6"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  <w:p w:rsidR="00532D6C" w:rsidRDefault="00532D6C" w:rsidP="00387878"/>
          <w:p w:rsidR="00532D6C" w:rsidRPr="00FF21FB" w:rsidRDefault="00532D6C" w:rsidP="00FF21FB"/>
        </w:tc>
      </w:tr>
      <w:tr w:rsidR="00532D6C" w:rsidTr="00E821C2">
        <w:trPr>
          <w:trHeight w:val="330"/>
          <w:jc w:val="center"/>
        </w:trPr>
        <w:tc>
          <w:tcPr>
            <w:tcW w:w="15006" w:type="dxa"/>
            <w:gridSpan w:val="10"/>
          </w:tcPr>
          <w:p w:rsidR="00532D6C" w:rsidRPr="00E821C2" w:rsidRDefault="00532D6C" w:rsidP="00E821C2">
            <w:pPr>
              <w:ind w:left="292" w:hanging="292"/>
              <w:jc w:val="center"/>
              <w:rPr>
                <w:bCs/>
                <w:color w:val="000000"/>
              </w:rPr>
            </w:pPr>
            <w:r w:rsidRPr="00E821C2">
              <w:rPr>
                <w:color w:val="000000"/>
              </w:rPr>
              <w:t>1.KANAAT DÖNEMİ SONU VE YARIYIL TATİLİ : 27 OCAK -07 ŞUBAT 2014</w:t>
            </w:r>
          </w:p>
          <w:p w:rsidR="00532D6C" w:rsidRPr="00E821C2" w:rsidRDefault="00532D6C" w:rsidP="00897A88">
            <w:pPr>
              <w:rPr>
                <w:b/>
                <w:sz w:val="18"/>
                <w:szCs w:val="18"/>
              </w:rPr>
            </w:pPr>
          </w:p>
        </w:tc>
      </w:tr>
    </w:tbl>
    <w:p w:rsidR="00532D6C" w:rsidRDefault="00532D6C" w:rsidP="0066639E"/>
    <w:tbl>
      <w:tblPr>
        <w:tblW w:w="15006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"/>
        <w:gridCol w:w="355"/>
        <w:gridCol w:w="356"/>
        <w:gridCol w:w="533"/>
        <w:gridCol w:w="1717"/>
        <w:gridCol w:w="1664"/>
        <w:gridCol w:w="2543"/>
        <w:gridCol w:w="3420"/>
        <w:gridCol w:w="1980"/>
        <w:gridCol w:w="2084"/>
      </w:tblGrid>
      <w:tr w:rsidR="00532D6C" w:rsidTr="00E821C2">
        <w:trPr>
          <w:trHeight w:val="203"/>
          <w:jc w:val="center"/>
        </w:trPr>
        <w:tc>
          <w:tcPr>
            <w:tcW w:w="15006" w:type="dxa"/>
            <w:gridSpan w:val="10"/>
          </w:tcPr>
          <w:p w:rsidR="00532D6C" w:rsidRPr="00E821C2" w:rsidRDefault="00532D6C" w:rsidP="00E821C2">
            <w:pPr>
              <w:jc w:val="center"/>
              <w:rPr>
                <w:b/>
                <w:sz w:val="20"/>
                <w:szCs w:val="20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Tr="00E821C2">
        <w:trPr>
          <w:trHeight w:val="467"/>
          <w:jc w:val="center"/>
        </w:trPr>
        <w:tc>
          <w:tcPr>
            <w:tcW w:w="1065" w:type="dxa"/>
            <w:gridSpan w:val="3"/>
          </w:tcPr>
          <w:p w:rsidR="00532D6C" w:rsidRPr="00E821C2" w:rsidRDefault="00532D6C" w:rsidP="00763A4B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33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2"/>
                <w:szCs w:val="22"/>
              </w:rPr>
            </w:pPr>
            <w:r w:rsidRPr="00E821C2">
              <w:rPr>
                <w:b/>
                <w:sz w:val="22"/>
                <w:szCs w:val="22"/>
              </w:rPr>
              <w:t>TEMA</w:t>
            </w:r>
          </w:p>
        </w:tc>
        <w:tc>
          <w:tcPr>
            <w:tcW w:w="1717" w:type="dxa"/>
            <w:vMerge w:val="restart"/>
          </w:tcPr>
          <w:p w:rsidR="00532D6C" w:rsidRPr="00E821C2" w:rsidRDefault="00532D6C" w:rsidP="00763A4B">
            <w:pPr>
              <w:rPr>
                <w:b/>
                <w:sz w:val="28"/>
                <w:szCs w:val="28"/>
              </w:rPr>
            </w:pPr>
          </w:p>
          <w:p w:rsidR="00532D6C" w:rsidRPr="00E821C2" w:rsidRDefault="00532D6C" w:rsidP="00763A4B">
            <w:pPr>
              <w:rPr>
                <w:b/>
                <w:sz w:val="28"/>
                <w:szCs w:val="28"/>
              </w:rPr>
            </w:pPr>
            <w:r w:rsidRPr="00E821C2">
              <w:rPr>
                <w:b/>
                <w:sz w:val="28"/>
                <w:szCs w:val="28"/>
              </w:rPr>
              <w:t>METİN</w:t>
            </w:r>
          </w:p>
          <w:p w:rsidR="00532D6C" w:rsidRPr="00E821C2" w:rsidRDefault="00532D6C" w:rsidP="00763A4B">
            <w:pPr>
              <w:rPr>
                <w:b/>
              </w:rPr>
            </w:pPr>
          </w:p>
          <w:p w:rsidR="00532D6C" w:rsidRPr="00E821C2" w:rsidRDefault="00532D6C" w:rsidP="00763A4B">
            <w:pPr>
              <w:rPr>
                <w:b/>
                <w:sz w:val="16"/>
                <w:szCs w:val="16"/>
              </w:rPr>
            </w:pPr>
          </w:p>
        </w:tc>
        <w:tc>
          <w:tcPr>
            <w:tcW w:w="1664" w:type="dxa"/>
            <w:vMerge w:val="restart"/>
          </w:tcPr>
          <w:p w:rsidR="00532D6C" w:rsidRPr="00E821C2" w:rsidRDefault="00532D6C" w:rsidP="00763A4B">
            <w:pPr>
              <w:rPr>
                <w:b/>
              </w:rPr>
            </w:pPr>
          </w:p>
          <w:p w:rsidR="00532D6C" w:rsidRPr="00E821C2" w:rsidRDefault="00532D6C" w:rsidP="00763A4B">
            <w:pPr>
              <w:rPr>
                <w:b/>
              </w:rPr>
            </w:pPr>
            <w:r w:rsidRPr="00E821C2">
              <w:rPr>
                <w:b/>
              </w:rPr>
              <w:t xml:space="preserve">ÖĞRENME </w:t>
            </w:r>
          </w:p>
          <w:p w:rsidR="00532D6C" w:rsidRPr="00E821C2" w:rsidRDefault="00532D6C" w:rsidP="00763A4B">
            <w:pPr>
              <w:rPr>
                <w:b/>
              </w:rPr>
            </w:pPr>
            <w:r w:rsidRPr="00E821C2">
              <w:rPr>
                <w:b/>
              </w:rPr>
              <w:t>ALANI</w:t>
            </w:r>
          </w:p>
        </w:tc>
        <w:tc>
          <w:tcPr>
            <w:tcW w:w="5963" w:type="dxa"/>
            <w:gridSpan w:val="2"/>
            <w:vMerge w:val="restart"/>
          </w:tcPr>
          <w:p w:rsidR="00532D6C" w:rsidRPr="00E821C2" w:rsidRDefault="00532D6C" w:rsidP="00763A4B">
            <w:pPr>
              <w:rPr>
                <w:b/>
              </w:rPr>
            </w:pPr>
          </w:p>
          <w:p w:rsidR="00532D6C" w:rsidRPr="00E821C2" w:rsidRDefault="00532D6C" w:rsidP="00763A4B">
            <w:pPr>
              <w:rPr>
                <w:b/>
              </w:rPr>
            </w:pPr>
            <w:r w:rsidRPr="00E821C2">
              <w:rPr>
                <w:b/>
                <w:sz w:val="28"/>
                <w:szCs w:val="28"/>
              </w:rPr>
              <w:t>KAZANIMLAR</w:t>
            </w:r>
          </w:p>
        </w:tc>
        <w:tc>
          <w:tcPr>
            <w:tcW w:w="1980" w:type="dxa"/>
            <w:vMerge w:val="restart"/>
            <w:vAlign w:val="center"/>
          </w:tcPr>
          <w:p w:rsidR="00532D6C" w:rsidRPr="00E821C2" w:rsidRDefault="00532D6C" w:rsidP="00763A4B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ATATÜRKÇÜLÜK, DİĞER DERSLER VE ARA DİSİPLİNLERLE İLİŞKİLENDİRME</w:t>
            </w:r>
          </w:p>
        </w:tc>
        <w:tc>
          <w:tcPr>
            <w:tcW w:w="2084" w:type="dxa"/>
            <w:vMerge w:val="restart"/>
            <w:vAlign w:val="center"/>
          </w:tcPr>
          <w:p w:rsidR="00532D6C" w:rsidRPr="00E821C2" w:rsidRDefault="00532D6C" w:rsidP="00763A4B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532D6C" w:rsidTr="00E821C2">
        <w:trPr>
          <w:cantSplit/>
          <w:trHeight w:val="711"/>
          <w:jc w:val="center"/>
        </w:trPr>
        <w:tc>
          <w:tcPr>
            <w:tcW w:w="354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355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356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533" w:type="dxa"/>
            <w:vMerge/>
          </w:tcPr>
          <w:p w:rsidR="00532D6C" w:rsidRDefault="00532D6C" w:rsidP="00763A4B"/>
        </w:tc>
        <w:tc>
          <w:tcPr>
            <w:tcW w:w="1717" w:type="dxa"/>
            <w:vMerge/>
          </w:tcPr>
          <w:p w:rsidR="00532D6C" w:rsidRPr="00DA6703" w:rsidRDefault="00532D6C" w:rsidP="00763A4B"/>
        </w:tc>
        <w:tc>
          <w:tcPr>
            <w:tcW w:w="1664" w:type="dxa"/>
            <w:vMerge/>
          </w:tcPr>
          <w:p w:rsidR="00532D6C" w:rsidRDefault="00532D6C" w:rsidP="00763A4B"/>
        </w:tc>
        <w:tc>
          <w:tcPr>
            <w:tcW w:w="5963" w:type="dxa"/>
            <w:gridSpan w:val="2"/>
            <w:vMerge/>
          </w:tcPr>
          <w:p w:rsidR="00532D6C" w:rsidRDefault="00532D6C" w:rsidP="00763A4B"/>
        </w:tc>
        <w:tc>
          <w:tcPr>
            <w:tcW w:w="1980" w:type="dxa"/>
            <w:vMerge/>
          </w:tcPr>
          <w:p w:rsidR="00532D6C" w:rsidRDefault="00532D6C" w:rsidP="00763A4B"/>
        </w:tc>
        <w:tc>
          <w:tcPr>
            <w:tcW w:w="2084" w:type="dxa"/>
            <w:vMerge/>
          </w:tcPr>
          <w:p w:rsidR="00532D6C" w:rsidRDefault="00532D6C" w:rsidP="00763A4B"/>
        </w:tc>
      </w:tr>
      <w:tr w:rsidR="00532D6C" w:rsidTr="00E821C2">
        <w:trPr>
          <w:trHeight w:val="509"/>
          <w:jc w:val="center"/>
        </w:trPr>
        <w:tc>
          <w:tcPr>
            <w:tcW w:w="354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</w:pPr>
            <w:r>
              <w:t xml:space="preserve">                                     30 ARALIK    03 OCAK</w:t>
            </w: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</w:tc>
        <w:tc>
          <w:tcPr>
            <w:tcW w:w="355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  <w:jc w:val="center"/>
            </w:pPr>
            <w:r>
              <w:t>15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E821C2" w:rsidRDefault="00532D6C" w:rsidP="00E821C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21C2">
              <w:rPr>
                <w:sz w:val="22"/>
                <w:szCs w:val="22"/>
              </w:rPr>
              <w:t>12</w:t>
            </w:r>
          </w:p>
        </w:tc>
        <w:tc>
          <w:tcPr>
            <w:tcW w:w="356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  <w:jc w:val="center"/>
            </w:pPr>
            <w:r>
              <w:t>8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533" w:type="dxa"/>
            <w:vMerge w:val="restart"/>
          </w:tcPr>
          <w:p w:rsidR="00532D6C" w:rsidRDefault="00532D6C" w:rsidP="00763A4B"/>
        </w:tc>
        <w:tc>
          <w:tcPr>
            <w:tcW w:w="1717" w:type="dxa"/>
          </w:tcPr>
          <w:p w:rsidR="00532D6C" w:rsidRDefault="00532D6C" w:rsidP="00763A4B"/>
        </w:tc>
        <w:tc>
          <w:tcPr>
            <w:tcW w:w="1664" w:type="dxa"/>
            <w:vAlign w:val="center"/>
          </w:tcPr>
          <w:p w:rsidR="00532D6C" w:rsidRPr="00E821C2" w:rsidRDefault="00532D6C" w:rsidP="00E821C2">
            <w:pPr>
              <w:jc w:val="center"/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963" w:type="dxa"/>
            <w:gridSpan w:val="2"/>
            <w:vAlign w:val="center"/>
          </w:tcPr>
          <w:p w:rsidR="00532D6C" w:rsidRPr="00E821C2" w:rsidRDefault="00532D6C" w:rsidP="00E821C2">
            <w:pPr>
              <w:tabs>
                <w:tab w:val="left" w:pos="324"/>
              </w:tabs>
              <w:spacing w:line="240" w:lineRule="atLeast"/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1- Dinleme Kurallarını Uygulama: </w:t>
            </w:r>
            <w:r w:rsidRPr="00E821C2">
              <w:rPr>
                <w:sz w:val="18"/>
                <w:szCs w:val="18"/>
              </w:rPr>
              <w:t>1, 2, 3</w:t>
            </w:r>
          </w:p>
          <w:p w:rsidR="00532D6C" w:rsidRPr="00E821C2" w:rsidRDefault="00532D6C" w:rsidP="00E821C2">
            <w:pPr>
              <w:tabs>
                <w:tab w:val="left" w:pos="324"/>
              </w:tabs>
              <w:spacing w:line="240" w:lineRule="atLeast"/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2- Dinlediğini Anlama:</w:t>
            </w:r>
            <w:r w:rsidRPr="00E821C2">
              <w:rPr>
                <w:sz w:val="18"/>
                <w:szCs w:val="18"/>
              </w:rPr>
              <w:t xml:space="preserve"> 1, 2, 3, 4, 10, 11, 12, 15, 17</w:t>
            </w:r>
          </w:p>
          <w:p w:rsidR="00532D6C" w:rsidRPr="00B32E88" w:rsidRDefault="00532D6C" w:rsidP="00E821C2">
            <w:pPr>
              <w:tabs>
                <w:tab w:val="left" w:pos="324"/>
              </w:tabs>
              <w:ind w:left="324" w:hanging="324"/>
            </w:pPr>
            <w:r w:rsidRPr="00E821C2">
              <w:rPr>
                <w:b/>
                <w:sz w:val="18"/>
                <w:szCs w:val="18"/>
              </w:rPr>
              <w:t>3- Tür, Yöntem ve Tekniklere Uygun Dinleme:</w:t>
            </w:r>
            <w:r w:rsidRPr="00E821C2">
              <w:rPr>
                <w:sz w:val="18"/>
                <w:szCs w:val="18"/>
              </w:rPr>
              <w:t xml:space="preserve"> 3</w:t>
            </w:r>
          </w:p>
        </w:tc>
        <w:tc>
          <w:tcPr>
            <w:tcW w:w="1980" w:type="dxa"/>
            <w:vMerge w:val="restart"/>
          </w:tcPr>
          <w:p w:rsidR="00532D6C" w:rsidRPr="00E821C2" w:rsidRDefault="00532D6C" w:rsidP="00763A4B">
            <w:pPr>
              <w:rPr>
                <w:rFonts w:eastAsia="MS Mincho"/>
                <w:b/>
                <w:sz w:val="20"/>
                <w:szCs w:val="20"/>
              </w:rPr>
            </w:pPr>
          </w:p>
          <w:p w:rsidR="00532D6C" w:rsidRPr="00D97EBF" w:rsidRDefault="00532D6C" w:rsidP="00763A4B"/>
        </w:tc>
        <w:tc>
          <w:tcPr>
            <w:tcW w:w="2084" w:type="dxa"/>
            <w:vMerge w:val="restart"/>
          </w:tcPr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</w:p>
          <w:p w:rsidR="00532D6C" w:rsidRDefault="00532D6C" w:rsidP="00763A4B"/>
        </w:tc>
      </w:tr>
      <w:tr w:rsidR="00532D6C" w:rsidTr="00E821C2">
        <w:trPr>
          <w:trHeight w:val="203"/>
          <w:jc w:val="center"/>
        </w:trPr>
        <w:tc>
          <w:tcPr>
            <w:tcW w:w="354" w:type="dxa"/>
            <w:vMerge/>
          </w:tcPr>
          <w:p w:rsidR="00532D6C" w:rsidRDefault="00532D6C" w:rsidP="00763A4B"/>
        </w:tc>
        <w:tc>
          <w:tcPr>
            <w:tcW w:w="355" w:type="dxa"/>
            <w:vMerge/>
          </w:tcPr>
          <w:p w:rsidR="00532D6C" w:rsidRDefault="00532D6C" w:rsidP="00763A4B"/>
        </w:tc>
        <w:tc>
          <w:tcPr>
            <w:tcW w:w="356" w:type="dxa"/>
            <w:vMerge/>
          </w:tcPr>
          <w:p w:rsidR="00532D6C" w:rsidRDefault="00532D6C" w:rsidP="00763A4B"/>
        </w:tc>
        <w:tc>
          <w:tcPr>
            <w:tcW w:w="533" w:type="dxa"/>
            <w:vMerge/>
          </w:tcPr>
          <w:p w:rsidR="00532D6C" w:rsidRDefault="00532D6C" w:rsidP="00763A4B"/>
        </w:tc>
        <w:tc>
          <w:tcPr>
            <w:tcW w:w="3381" w:type="dxa"/>
            <w:gridSpan w:val="2"/>
          </w:tcPr>
          <w:p w:rsidR="00532D6C" w:rsidRPr="00E821C2" w:rsidRDefault="00532D6C" w:rsidP="00763A4B">
            <w:pPr>
              <w:rPr>
                <w:b/>
                <w:bCs/>
              </w:rPr>
            </w:pPr>
            <w:r w:rsidRPr="00E821C2">
              <w:rPr>
                <w:b/>
                <w:bCs/>
              </w:rPr>
              <w:t>KAVRATILACAK SESLER</w:t>
            </w:r>
          </w:p>
        </w:tc>
        <w:tc>
          <w:tcPr>
            <w:tcW w:w="5963" w:type="dxa"/>
            <w:gridSpan w:val="2"/>
          </w:tcPr>
          <w:p w:rsidR="00532D6C" w:rsidRPr="00366234" w:rsidRDefault="00532D6C" w:rsidP="00763A4B">
            <w:r w:rsidRPr="00E821C2">
              <w:rPr>
                <w:b/>
                <w:bCs/>
              </w:rPr>
              <w:t>İLK OKUMA YAZMA KAZANIMLARI</w:t>
            </w:r>
          </w:p>
        </w:tc>
        <w:tc>
          <w:tcPr>
            <w:tcW w:w="1980" w:type="dxa"/>
            <w:vMerge/>
          </w:tcPr>
          <w:p w:rsidR="00532D6C" w:rsidRDefault="00532D6C" w:rsidP="00763A4B"/>
        </w:tc>
        <w:tc>
          <w:tcPr>
            <w:tcW w:w="2084" w:type="dxa"/>
            <w:vMerge/>
          </w:tcPr>
          <w:p w:rsidR="00532D6C" w:rsidRDefault="00532D6C" w:rsidP="00763A4B"/>
        </w:tc>
      </w:tr>
      <w:tr w:rsidR="00532D6C" w:rsidTr="00E821C2">
        <w:trPr>
          <w:trHeight w:val="2505"/>
          <w:jc w:val="center"/>
        </w:trPr>
        <w:tc>
          <w:tcPr>
            <w:tcW w:w="354" w:type="dxa"/>
            <w:vMerge/>
          </w:tcPr>
          <w:p w:rsidR="00532D6C" w:rsidRDefault="00532D6C" w:rsidP="00763A4B"/>
        </w:tc>
        <w:tc>
          <w:tcPr>
            <w:tcW w:w="355" w:type="dxa"/>
            <w:vMerge/>
          </w:tcPr>
          <w:p w:rsidR="00532D6C" w:rsidRDefault="00532D6C" w:rsidP="00763A4B"/>
        </w:tc>
        <w:tc>
          <w:tcPr>
            <w:tcW w:w="356" w:type="dxa"/>
            <w:vMerge/>
          </w:tcPr>
          <w:p w:rsidR="00532D6C" w:rsidRDefault="00532D6C" w:rsidP="00763A4B"/>
        </w:tc>
        <w:tc>
          <w:tcPr>
            <w:tcW w:w="533" w:type="dxa"/>
            <w:vMerge/>
          </w:tcPr>
          <w:p w:rsidR="00532D6C" w:rsidRDefault="00532D6C" w:rsidP="00763A4B"/>
        </w:tc>
        <w:tc>
          <w:tcPr>
            <w:tcW w:w="3381" w:type="dxa"/>
            <w:gridSpan w:val="2"/>
            <w:vMerge w:val="restart"/>
          </w:tcPr>
          <w:p w:rsidR="00532D6C" w:rsidRPr="00E821C2" w:rsidRDefault="00532D6C" w:rsidP="00763A4B">
            <w:pPr>
              <w:rPr>
                <w:rFonts w:ascii="Hand writing Mutlu" w:hAnsi="Hand writing Mutlu"/>
                <w:sz w:val="32"/>
                <w:szCs w:val="32"/>
              </w:rPr>
            </w:pPr>
            <w:r w:rsidRPr="00E821C2">
              <w:rPr>
                <w:rFonts w:ascii="Hand writing Mutlu" w:hAnsi="Hand writing Mutlu"/>
                <w:sz w:val="32"/>
                <w:szCs w:val="32"/>
              </w:rPr>
              <w:t xml:space="preserve">Ö ö   </w:t>
            </w:r>
          </w:p>
          <w:p w:rsidR="00532D6C" w:rsidRPr="00E821C2" w:rsidRDefault="00532D6C" w:rsidP="00763A4B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Ö SESİ  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Sesi Hissetme ve Tanıma Çalışması sırasında 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Dedemin elini öperim Tekerlemesi kullanılır.</w:t>
            </w:r>
          </w:p>
          <w:p w:rsidR="00532D6C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Ayırt Etme Çalışması sırasında öğrencilere sesi içeren ve içermeyen varlıkların resimleri(ev, göz, araba) gösterilir ve öğrencilerin sesi ayırt etmesi sağlanır.</w:t>
            </w:r>
          </w:p>
          <w:p w:rsidR="00532D6C" w:rsidRPr="00E821C2" w:rsidRDefault="00532D6C" w:rsidP="00B261A2">
            <w:pPr>
              <w:rPr>
                <w:rFonts w:ascii="Hand writing Mutlu" w:hAnsi="Hand writing Mutlu"/>
                <w:sz w:val="32"/>
                <w:szCs w:val="32"/>
              </w:rPr>
            </w:pPr>
            <w:r w:rsidRPr="00E821C2">
              <w:rPr>
                <w:rFonts w:ascii="Hand writing Mutlu" w:hAnsi="Hand writing Mutlu"/>
                <w:sz w:val="32"/>
                <w:szCs w:val="32"/>
              </w:rPr>
              <w:t xml:space="preserve">B b   Ü ü   </w:t>
            </w:r>
          </w:p>
          <w:p w:rsidR="00532D6C" w:rsidRPr="00E821C2" w:rsidRDefault="00532D6C" w:rsidP="00B261A2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B SESİ  </w:t>
            </w:r>
          </w:p>
          <w:p w:rsidR="00532D6C" w:rsidRPr="00E821C2" w:rsidRDefault="00532D6C" w:rsidP="00B261A2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Hissetme ve Tanıma Çalışması sırasında</w:t>
            </w:r>
          </w:p>
          <w:p w:rsidR="00532D6C" w:rsidRPr="00E821C2" w:rsidRDefault="00532D6C" w:rsidP="00B261A2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Ayırt Etme Çalışması sırasında öğrencilere sesi içeren ve içermeyen varlıkların resimleri(biber, biberon, çiçek) gösterilir ve öğrencilerin sesi ayırt etmesi sağlanır.</w:t>
            </w:r>
          </w:p>
          <w:p w:rsidR="00532D6C" w:rsidRPr="00E821C2" w:rsidRDefault="00532D6C" w:rsidP="00B261A2">
            <w:pPr>
              <w:rPr>
                <w:sz w:val="18"/>
                <w:szCs w:val="18"/>
              </w:rPr>
            </w:pPr>
          </w:p>
          <w:p w:rsidR="00532D6C" w:rsidRPr="00E821C2" w:rsidRDefault="00532D6C" w:rsidP="00B261A2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Ü SESİ  </w:t>
            </w:r>
          </w:p>
          <w:p w:rsidR="00532D6C" w:rsidRPr="00E821C2" w:rsidRDefault="00532D6C" w:rsidP="00B261A2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Hissetme ve Tanıma Çalışması sırasında</w:t>
            </w:r>
          </w:p>
          <w:p w:rsidR="00532D6C" w:rsidRPr="00E821C2" w:rsidRDefault="00532D6C" w:rsidP="00B261A2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Ayırt Etme Çalışması sırasında öğrencilere sesi içeren ve içermeyen varlıkların resimleri(küpe, düdük, ayı) gösterilir ve öğrencilerin sesi ayırt etmesi sağlanır.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</w:p>
        </w:tc>
        <w:tc>
          <w:tcPr>
            <w:tcW w:w="2543" w:type="dxa"/>
            <w:vMerge w:val="restart"/>
          </w:tcPr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HAZIRLIK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Dinlemek için hazırlık yapar.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Yazmak için hazırlık yapar.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Okumak için hazırlık yapar.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HİSSETME VE TANIMA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sesleri ayırt eder.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seslerle harfleri eşleştirir.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Dikkatini dinlediğine yoğunlaştırır.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Görsellerden yararlanarak söz varlığını geliştirir.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Resim ve fotoğrafları yorumlar.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Renkleri tanır, anlamlandırır ve yorumlar.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/ HARFİ OKUMA VE YAZMA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Ön bilgilerini kullanarak okuduğunu anlamlandırır.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Okuduğunu anlamlandırmada görsellerden yararlanır.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İşitilebilir bir ses tonuyla okur.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Yankılayıcı okur.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Rehber yardımıyla okur.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Bitişik eğik yazı harflerini kurallarına uygun yazar.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</w:p>
        </w:tc>
        <w:tc>
          <w:tcPr>
            <w:tcW w:w="3420" w:type="dxa"/>
            <w:vMerge w:val="restart"/>
          </w:tcPr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/ HARFLERDEN HECELER, KELİMELER VE CÜMLELER OLUŞTURMA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Seslerden heceler, hecelerden kelimeler, 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kelimelerden cümleler oluşturarak okur.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Seslerden heceler, hecelerden kelimeler, 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kelimelerden cümleler oluşturarak yazar.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kelimeleri görsellerle eşleştirir.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Kelimeler, cümleler ve satırlar arasında 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uygun boşluk bırakır.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Matematiksel ifadeleri doğru yazar.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METİN OLUŞTURMA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Kelimeleri doğru telaffuz eder.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Metni takip ederek dinler.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Noktalama işaretlerine dikkat ederek okur.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Verilen cümle ya da metne bakarak yazar.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Cümleleri görsellerle ifade eder.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Anlamlı ve kurallı cümleler yazar.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Görsellerden hareketle cümleler ve metinler 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yazar.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Bütün yazılarını bitişik eğik yazı ile yazar.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Yazılarında noktalama işaretlerini doğru ve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yerinde kullanır.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Dikte etme çalışmalarına katılır.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Sayfa düzenine ve temizliğine dikkat eder.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Metin ve görsel ilişkisini sorgular.</w:t>
            </w:r>
          </w:p>
        </w:tc>
        <w:tc>
          <w:tcPr>
            <w:tcW w:w="1980" w:type="dxa"/>
            <w:vMerge/>
          </w:tcPr>
          <w:p w:rsidR="00532D6C" w:rsidRDefault="00532D6C" w:rsidP="00763A4B"/>
        </w:tc>
        <w:tc>
          <w:tcPr>
            <w:tcW w:w="2084" w:type="dxa"/>
            <w:vMerge/>
          </w:tcPr>
          <w:p w:rsidR="00532D6C" w:rsidRDefault="00532D6C" w:rsidP="00763A4B"/>
        </w:tc>
      </w:tr>
      <w:tr w:rsidR="00532D6C" w:rsidTr="00E821C2">
        <w:trPr>
          <w:trHeight w:val="3355"/>
          <w:jc w:val="center"/>
        </w:trPr>
        <w:tc>
          <w:tcPr>
            <w:tcW w:w="354" w:type="dxa"/>
            <w:vMerge/>
          </w:tcPr>
          <w:p w:rsidR="00532D6C" w:rsidRDefault="00532D6C" w:rsidP="00763A4B"/>
        </w:tc>
        <w:tc>
          <w:tcPr>
            <w:tcW w:w="355" w:type="dxa"/>
            <w:vMerge/>
          </w:tcPr>
          <w:p w:rsidR="00532D6C" w:rsidRDefault="00532D6C" w:rsidP="00763A4B"/>
        </w:tc>
        <w:tc>
          <w:tcPr>
            <w:tcW w:w="356" w:type="dxa"/>
            <w:vMerge/>
          </w:tcPr>
          <w:p w:rsidR="00532D6C" w:rsidRDefault="00532D6C" w:rsidP="00763A4B"/>
        </w:tc>
        <w:tc>
          <w:tcPr>
            <w:tcW w:w="533" w:type="dxa"/>
            <w:vMerge/>
          </w:tcPr>
          <w:p w:rsidR="00532D6C" w:rsidRDefault="00532D6C" w:rsidP="00763A4B"/>
        </w:tc>
        <w:tc>
          <w:tcPr>
            <w:tcW w:w="3381" w:type="dxa"/>
            <w:gridSpan w:val="2"/>
            <w:vMerge/>
          </w:tcPr>
          <w:p w:rsidR="00532D6C" w:rsidRPr="00E821C2" w:rsidRDefault="00532D6C" w:rsidP="00763A4B">
            <w:pPr>
              <w:rPr>
                <w:sz w:val="18"/>
                <w:szCs w:val="18"/>
              </w:rPr>
            </w:pPr>
          </w:p>
        </w:tc>
        <w:tc>
          <w:tcPr>
            <w:tcW w:w="2543" w:type="dxa"/>
            <w:vMerge/>
          </w:tcPr>
          <w:p w:rsidR="00532D6C" w:rsidRDefault="00532D6C" w:rsidP="00763A4B"/>
        </w:tc>
        <w:tc>
          <w:tcPr>
            <w:tcW w:w="3420" w:type="dxa"/>
            <w:vMerge/>
          </w:tcPr>
          <w:p w:rsidR="00532D6C" w:rsidRDefault="00532D6C" w:rsidP="00763A4B"/>
        </w:tc>
        <w:tc>
          <w:tcPr>
            <w:tcW w:w="4064" w:type="dxa"/>
            <w:gridSpan w:val="2"/>
          </w:tcPr>
          <w:p w:rsidR="00532D6C" w:rsidRPr="00E821C2" w:rsidRDefault="00532D6C" w:rsidP="00763A4B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</w:p>
          <w:p w:rsidR="00532D6C" w:rsidRPr="00E821C2" w:rsidRDefault="00532D6C" w:rsidP="00763A4B">
            <w:pPr>
              <w:rPr>
                <w:b/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763A4B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</w:t>
            </w:r>
          </w:p>
          <w:p w:rsidR="00532D6C" w:rsidRPr="00E821C2" w:rsidRDefault="00532D6C" w:rsidP="00763A4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Default="00532D6C" w:rsidP="00763A4B"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  <w:p w:rsidR="00532D6C" w:rsidRDefault="00532D6C" w:rsidP="00763A4B"/>
          <w:p w:rsidR="00532D6C" w:rsidRPr="00FF21FB" w:rsidRDefault="00532D6C" w:rsidP="00763A4B"/>
        </w:tc>
      </w:tr>
    </w:tbl>
    <w:p w:rsidR="00532D6C" w:rsidRDefault="00532D6C" w:rsidP="0066639E"/>
    <w:p w:rsidR="00532D6C" w:rsidRDefault="00532D6C" w:rsidP="0066639E"/>
    <w:tbl>
      <w:tblPr>
        <w:tblW w:w="15006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"/>
        <w:gridCol w:w="355"/>
        <w:gridCol w:w="356"/>
        <w:gridCol w:w="533"/>
        <w:gridCol w:w="1717"/>
        <w:gridCol w:w="1664"/>
        <w:gridCol w:w="2543"/>
        <w:gridCol w:w="3240"/>
        <w:gridCol w:w="1980"/>
        <w:gridCol w:w="2264"/>
      </w:tblGrid>
      <w:tr w:rsidR="00532D6C" w:rsidRPr="00E821C2" w:rsidTr="00E821C2">
        <w:trPr>
          <w:trHeight w:val="203"/>
          <w:jc w:val="center"/>
        </w:trPr>
        <w:tc>
          <w:tcPr>
            <w:tcW w:w="15006" w:type="dxa"/>
            <w:gridSpan w:val="10"/>
          </w:tcPr>
          <w:p w:rsidR="00532D6C" w:rsidRPr="00E821C2" w:rsidRDefault="00532D6C" w:rsidP="00E821C2">
            <w:pPr>
              <w:jc w:val="center"/>
              <w:rPr>
                <w:b/>
                <w:sz w:val="20"/>
                <w:szCs w:val="20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RPr="00E821C2" w:rsidTr="00E821C2">
        <w:trPr>
          <w:trHeight w:val="467"/>
          <w:jc w:val="center"/>
        </w:trPr>
        <w:tc>
          <w:tcPr>
            <w:tcW w:w="1065" w:type="dxa"/>
            <w:gridSpan w:val="3"/>
          </w:tcPr>
          <w:p w:rsidR="00532D6C" w:rsidRPr="00E821C2" w:rsidRDefault="00532D6C" w:rsidP="00096EA4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33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2"/>
                <w:szCs w:val="22"/>
              </w:rPr>
            </w:pPr>
            <w:r w:rsidRPr="00E821C2">
              <w:rPr>
                <w:b/>
                <w:sz w:val="22"/>
                <w:szCs w:val="22"/>
              </w:rPr>
              <w:t>TEMA</w:t>
            </w:r>
          </w:p>
        </w:tc>
        <w:tc>
          <w:tcPr>
            <w:tcW w:w="1717" w:type="dxa"/>
            <w:vMerge w:val="restart"/>
          </w:tcPr>
          <w:p w:rsidR="00532D6C" w:rsidRPr="00E821C2" w:rsidRDefault="00532D6C" w:rsidP="00096EA4">
            <w:pPr>
              <w:rPr>
                <w:b/>
                <w:sz w:val="28"/>
                <w:szCs w:val="28"/>
              </w:rPr>
            </w:pPr>
          </w:p>
          <w:p w:rsidR="00532D6C" w:rsidRPr="00E821C2" w:rsidRDefault="00532D6C" w:rsidP="00096EA4">
            <w:pPr>
              <w:rPr>
                <w:b/>
                <w:sz w:val="28"/>
                <w:szCs w:val="28"/>
              </w:rPr>
            </w:pPr>
            <w:r w:rsidRPr="00E821C2">
              <w:rPr>
                <w:b/>
                <w:sz w:val="28"/>
                <w:szCs w:val="28"/>
              </w:rPr>
              <w:t>METİN</w:t>
            </w:r>
          </w:p>
          <w:p w:rsidR="00532D6C" w:rsidRPr="00E821C2" w:rsidRDefault="00532D6C" w:rsidP="00096EA4">
            <w:pPr>
              <w:rPr>
                <w:b/>
              </w:rPr>
            </w:pPr>
          </w:p>
          <w:p w:rsidR="00532D6C" w:rsidRPr="00E821C2" w:rsidRDefault="00532D6C" w:rsidP="00096EA4">
            <w:pPr>
              <w:rPr>
                <w:b/>
                <w:sz w:val="20"/>
                <w:szCs w:val="20"/>
              </w:rPr>
            </w:pPr>
          </w:p>
          <w:p w:rsidR="00532D6C" w:rsidRPr="00E821C2" w:rsidRDefault="00532D6C" w:rsidP="00096EA4">
            <w:pPr>
              <w:rPr>
                <w:b/>
                <w:sz w:val="10"/>
                <w:szCs w:val="10"/>
              </w:rPr>
            </w:pPr>
          </w:p>
          <w:p w:rsidR="00532D6C" w:rsidRPr="00E821C2" w:rsidRDefault="00532D6C" w:rsidP="00096EA4">
            <w:pPr>
              <w:rPr>
                <w:b/>
                <w:sz w:val="16"/>
                <w:szCs w:val="16"/>
              </w:rPr>
            </w:pPr>
          </w:p>
        </w:tc>
        <w:tc>
          <w:tcPr>
            <w:tcW w:w="1664" w:type="dxa"/>
            <w:vMerge w:val="restart"/>
          </w:tcPr>
          <w:p w:rsidR="00532D6C" w:rsidRPr="00E821C2" w:rsidRDefault="00532D6C" w:rsidP="00096EA4">
            <w:pPr>
              <w:rPr>
                <w:b/>
              </w:rPr>
            </w:pPr>
          </w:p>
          <w:p w:rsidR="00532D6C" w:rsidRPr="00E821C2" w:rsidRDefault="00532D6C" w:rsidP="00096EA4">
            <w:pPr>
              <w:rPr>
                <w:b/>
              </w:rPr>
            </w:pPr>
            <w:r w:rsidRPr="00E821C2">
              <w:rPr>
                <w:b/>
              </w:rPr>
              <w:t xml:space="preserve">ÖĞRENME </w:t>
            </w:r>
          </w:p>
          <w:p w:rsidR="00532D6C" w:rsidRPr="00E821C2" w:rsidRDefault="00532D6C" w:rsidP="00096EA4">
            <w:pPr>
              <w:rPr>
                <w:b/>
              </w:rPr>
            </w:pPr>
            <w:r w:rsidRPr="00E821C2">
              <w:rPr>
                <w:b/>
              </w:rPr>
              <w:t>ALANI</w:t>
            </w:r>
          </w:p>
        </w:tc>
        <w:tc>
          <w:tcPr>
            <w:tcW w:w="5783" w:type="dxa"/>
            <w:gridSpan w:val="2"/>
            <w:vMerge w:val="restart"/>
          </w:tcPr>
          <w:p w:rsidR="00532D6C" w:rsidRPr="00E821C2" w:rsidRDefault="00532D6C" w:rsidP="00096EA4">
            <w:pPr>
              <w:rPr>
                <w:b/>
              </w:rPr>
            </w:pPr>
          </w:p>
          <w:p w:rsidR="00532D6C" w:rsidRPr="00E821C2" w:rsidRDefault="00532D6C" w:rsidP="00096EA4">
            <w:pPr>
              <w:rPr>
                <w:b/>
              </w:rPr>
            </w:pPr>
            <w:r w:rsidRPr="00E821C2">
              <w:rPr>
                <w:b/>
                <w:sz w:val="28"/>
                <w:szCs w:val="28"/>
              </w:rPr>
              <w:t>KAZANIMLAR</w:t>
            </w:r>
          </w:p>
        </w:tc>
        <w:tc>
          <w:tcPr>
            <w:tcW w:w="1980" w:type="dxa"/>
            <w:vMerge w:val="restart"/>
            <w:vAlign w:val="center"/>
          </w:tcPr>
          <w:p w:rsidR="00532D6C" w:rsidRPr="00E821C2" w:rsidRDefault="00532D6C" w:rsidP="00096EA4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ATATÜRKÇÜLÜK, DİĞER DERSLER VE ARA DİSİPLİNLERLE İLİŞKİLENDİRME</w:t>
            </w:r>
          </w:p>
        </w:tc>
        <w:tc>
          <w:tcPr>
            <w:tcW w:w="2264" w:type="dxa"/>
            <w:vMerge w:val="restart"/>
            <w:vAlign w:val="center"/>
          </w:tcPr>
          <w:p w:rsidR="00532D6C" w:rsidRPr="00E821C2" w:rsidRDefault="00532D6C" w:rsidP="00096EA4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532D6C" w:rsidTr="00E821C2">
        <w:trPr>
          <w:cantSplit/>
          <w:trHeight w:val="711"/>
          <w:jc w:val="center"/>
        </w:trPr>
        <w:tc>
          <w:tcPr>
            <w:tcW w:w="354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355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356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533" w:type="dxa"/>
            <w:vMerge/>
          </w:tcPr>
          <w:p w:rsidR="00532D6C" w:rsidRDefault="00532D6C" w:rsidP="00096EA4"/>
        </w:tc>
        <w:tc>
          <w:tcPr>
            <w:tcW w:w="1717" w:type="dxa"/>
            <w:vMerge/>
          </w:tcPr>
          <w:p w:rsidR="00532D6C" w:rsidRPr="00DA6703" w:rsidRDefault="00532D6C" w:rsidP="00096EA4"/>
        </w:tc>
        <w:tc>
          <w:tcPr>
            <w:tcW w:w="1664" w:type="dxa"/>
            <w:vMerge/>
          </w:tcPr>
          <w:p w:rsidR="00532D6C" w:rsidRDefault="00532D6C" w:rsidP="00096EA4"/>
        </w:tc>
        <w:tc>
          <w:tcPr>
            <w:tcW w:w="5783" w:type="dxa"/>
            <w:gridSpan w:val="2"/>
            <w:vMerge/>
          </w:tcPr>
          <w:p w:rsidR="00532D6C" w:rsidRDefault="00532D6C" w:rsidP="00096EA4"/>
        </w:tc>
        <w:tc>
          <w:tcPr>
            <w:tcW w:w="1980" w:type="dxa"/>
            <w:vMerge/>
          </w:tcPr>
          <w:p w:rsidR="00532D6C" w:rsidRDefault="00532D6C" w:rsidP="00096EA4"/>
        </w:tc>
        <w:tc>
          <w:tcPr>
            <w:tcW w:w="2264" w:type="dxa"/>
            <w:vMerge/>
          </w:tcPr>
          <w:p w:rsidR="00532D6C" w:rsidRDefault="00532D6C" w:rsidP="00096EA4"/>
        </w:tc>
      </w:tr>
      <w:tr w:rsidR="00532D6C" w:rsidTr="00E821C2">
        <w:trPr>
          <w:trHeight w:val="509"/>
          <w:jc w:val="center"/>
        </w:trPr>
        <w:tc>
          <w:tcPr>
            <w:tcW w:w="354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</w:pPr>
            <w:r>
              <w:t xml:space="preserve">                                                      06-10 OCAK</w:t>
            </w: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</w:tc>
        <w:tc>
          <w:tcPr>
            <w:tcW w:w="355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  <w:jc w:val="center"/>
            </w:pPr>
            <w:r>
              <w:t>16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E821C2" w:rsidRDefault="00532D6C" w:rsidP="00E821C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21C2">
              <w:rPr>
                <w:sz w:val="22"/>
                <w:szCs w:val="22"/>
              </w:rPr>
              <w:t>12</w:t>
            </w:r>
          </w:p>
        </w:tc>
        <w:tc>
          <w:tcPr>
            <w:tcW w:w="356" w:type="dxa"/>
            <w:vMerge w:val="restart"/>
            <w:textDirection w:val="btLr"/>
          </w:tcPr>
          <w:p w:rsidR="00532D6C" w:rsidRDefault="00532D6C" w:rsidP="00E821C2">
            <w:pPr>
              <w:ind w:right="113"/>
              <w:jc w:val="center"/>
            </w:pPr>
            <w:r>
              <w:t>10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533" w:type="dxa"/>
            <w:vMerge w:val="restart"/>
          </w:tcPr>
          <w:p w:rsidR="00532D6C" w:rsidRDefault="00532D6C" w:rsidP="00096EA4"/>
        </w:tc>
        <w:tc>
          <w:tcPr>
            <w:tcW w:w="1717" w:type="dxa"/>
          </w:tcPr>
          <w:p w:rsidR="00532D6C" w:rsidRDefault="00532D6C" w:rsidP="00096EA4"/>
        </w:tc>
        <w:tc>
          <w:tcPr>
            <w:tcW w:w="1664" w:type="dxa"/>
            <w:vAlign w:val="center"/>
          </w:tcPr>
          <w:p w:rsidR="00532D6C" w:rsidRPr="00E821C2" w:rsidRDefault="00532D6C" w:rsidP="00E821C2">
            <w:pPr>
              <w:jc w:val="center"/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83" w:type="dxa"/>
            <w:gridSpan w:val="2"/>
            <w:vAlign w:val="center"/>
          </w:tcPr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1- Dinleme Kurallarını Uygulama: </w:t>
            </w:r>
            <w:r w:rsidRPr="00E821C2">
              <w:rPr>
                <w:sz w:val="18"/>
                <w:szCs w:val="18"/>
              </w:rPr>
              <w:t>1, 2, 3</w:t>
            </w:r>
          </w:p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2- Dinlediğini Anlama:</w:t>
            </w:r>
            <w:r w:rsidRPr="00E821C2">
              <w:rPr>
                <w:sz w:val="18"/>
                <w:szCs w:val="18"/>
              </w:rPr>
              <w:t xml:space="preserve"> 1, 2, 3, 4, 10, 11, 12, 15, 17</w:t>
            </w:r>
          </w:p>
          <w:p w:rsidR="00532D6C" w:rsidRPr="00B32E88" w:rsidRDefault="00532D6C" w:rsidP="00E821C2">
            <w:pPr>
              <w:tabs>
                <w:tab w:val="left" w:pos="324"/>
              </w:tabs>
              <w:ind w:left="324" w:hanging="324"/>
            </w:pPr>
            <w:r w:rsidRPr="00E821C2">
              <w:rPr>
                <w:b/>
                <w:sz w:val="18"/>
                <w:szCs w:val="18"/>
              </w:rPr>
              <w:t>3- Tür, Yöntem ve Tekniklere Uygun Dinleme:</w:t>
            </w:r>
            <w:r w:rsidRPr="00E821C2">
              <w:rPr>
                <w:sz w:val="18"/>
                <w:szCs w:val="18"/>
              </w:rPr>
              <w:t xml:space="preserve"> 3</w:t>
            </w:r>
          </w:p>
        </w:tc>
        <w:tc>
          <w:tcPr>
            <w:tcW w:w="1980" w:type="dxa"/>
            <w:vMerge w:val="restart"/>
          </w:tcPr>
          <w:p w:rsidR="00532D6C" w:rsidRPr="00E821C2" w:rsidRDefault="00532D6C" w:rsidP="00096EA4">
            <w:pPr>
              <w:rPr>
                <w:rFonts w:eastAsia="MS Mincho"/>
                <w:b/>
                <w:sz w:val="20"/>
                <w:szCs w:val="20"/>
              </w:rPr>
            </w:pPr>
          </w:p>
          <w:p w:rsidR="00532D6C" w:rsidRPr="00E821C2" w:rsidRDefault="00532D6C" w:rsidP="00E821C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821C2">
              <w:rPr>
                <w:b/>
                <w:bCs/>
                <w:sz w:val="20"/>
                <w:szCs w:val="20"/>
                <w:u w:val="single"/>
              </w:rPr>
              <w:t>Hayat Bilgisi</w:t>
            </w:r>
          </w:p>
          <w:p w:rsidR="00532D6C" w:rsidRPr="00E821C2" w:rsidRDefault="00532D6C" w:rsidP="00E821C2">
            <w:pPr>
              <w:jc w:val="center"/>
              <w:rPr>
                <w:b/>
                <w:bCs/>
                <w:sz w:val="20"/>
                <w:szCs w:val="20"/>
              </w:rPr>
            </w:pPr>
            <w:r w:rsidRPr="00E821C2">
              <w:rPr>
                <w:b/>
                <w:bCs/>
                <w:sz w:val="20"/>
                <w:szCs w:val="20"/>
              </w:rPr>
              <w:t>Okul Heyecanım</w:t>
            </w:r>
          </w:p>
          <w:p w:rsidR="00532D6C" w:rsidRPr="00D97EBF" w:rsidRDefault="00532D6C" w:rsidP="00096EA4">
            <w:r w:rsidRPr="00E821C2">
              <w:rPr>
                <w:b/>
                <w:sz w:val="20"/>
                <w:szCs w:val="20"/>
              </w:rPr>
              <w:t>(A.1.17)</w:t>
            </w:r>
          </w:p>
        </w:tc>
        <w:tc>
          <w:tcPr>
            <w:tcW w:w="2264" w:type="dxa"/>
            <w:vMerge w:val="restart"/>
          </w:tcPr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</w:p>
          <w:p w:rsidR="00532D6C" w:rsidRDefault="00532D6C" w:rsidP="00096EA4"/>
        </w:tc>
      </w:tr>
      <w:tr w:rsidR="00532D6C" w:rsidTr="00E821C2">
        <w:trPr>
          <w:trHeight w:val="203"/>
          <w:jc w:val="center"/>
        </w:trPr>
        <w:tc>
          <w:tcPr>
            <w:tcW w:w="354" w:type="dxa"/>
            <w:vMerge/>
          </w:tcPr>
          <w:p w:rsidR="00532D6C" w:rsidRDefault="00532D6C" w:rsidP="00096EA4"/>
        </w:tc>
        <w:tc>
          <w:tcPr>
            <w:tcW w:w="355" w:type="dxa"/>
            <w:vMerge/>
          </w:tcPr>
          <w:p w:rsidR="00532D6C" w:rsidRDefault="00532D6C" w:rsidP="00096EA4"/>
        </w:tc>
        <w:tc>
          <w:tcPr>
            <w:tcW w:w="356" w:type="dxa"/>
            <w:vMerge/>
          </w:tcPr>
          <w:p w:rsidR="00532D6C" w:rsidRDefault="00532D6C" w:rsidP="00096EA4"/>
        </w:tc>
        <w:tc>
          <w:tcPr>
            <w:tcW w:w="533" w:type="dxa"/>
            <w:vMerge/>
          </w:tcPr>
          <w:p w:rsidR="00532D6C" w:rsidRDefault="00532D6C" w:rsidP="00096EA4"/>
        </w:tc>
        <w:tc>
          <w:tcPr>
            <w:tcW w:w="3381" w:type="dxa"/>
            <w:gridSpan w:val="2"/>
          </w:tcPr>
          <w:p w:rsidR="00532D6C" w:rsidRPr="00E821C2" w:rsidRDefault="00532D6C" w:rsidP="00096EA4">
            <w:pPr>
              <w:rPr>
                <w:b/>
                <w:bCs/>
              </w:rPr>
            </w:pPr>
            <w:r w:rsidRPr="00E821C2">
              <w:rPr>
                <w:b/>
                <w:bCs/>
              </w:rPr>
              <w:t>KAVRATILACAK SESLER</w:t>
            </w:r>
          </w:p>
        </w:tc>
        <w:tc>
          <w:tcPr>
            <w:tcW w:w="5783" w:type="dxa"/>
            <w:gridSpan w:val="2"/>
          </w:tcPr>
          <w:p w:rsidR="00532D6C" w:rsidRPr="00366234" w:rsidRDefault="00532D6C" w:rsidP="00096EA4">
            <w:r w:rsidRPr="00E821C2">
              <w:rPr>
                <w:b/>
                <w:bCs/>
              </w:rPr>
              <w:t>İLK OKUMA YAZMA KAZANIMLARI</w:t>
            </w:r>
          </w:p>
        </w:tc>
        <w:tc>
          <w:tcPr>
            <w:tcW w:w="1980" w:type="dxa"/>
            <w:vMerge/>
          </w:tcPr>
          <w:p w:rsidR="00532D6C" w:rsidRDefault="00532D6C" w:rsidP="00096EA4"/>
        </w:tc>
        <w:tc>
          <w:tcPr>
            <w:tcW w:w="2264" w:type="dxa"/>
            <w:vMerge/>
          </w:tcPr>
          <w:p w:rsidR="00532D6C" w:rsidRDefault="00532D6C" w:rsidP="00096EA4"/>
        </w:tc>
      </w:tr>
      <w:tr w:rsidR="00532D6C" w:rsidTr="00E821C2">
        <w:trPr>
          <w:trHeight w:val="2505"/>
          <w:jc w:val="center"/>
        </w:trPr>
        <w:tc>
          <w:tcPr>
            <w:tcW w:w="354" w:type="dxa"/>
            <w:vMerge/>
          </w:tcPr>
          <w:p w:rsidR="00532D6C" w:rsidRDefault="00532D6C" w:rsidP="00096EA4"/>
        </w:tc>
        <w:tc>
          <w:tcPr>
            <w:tcW w:w="355" w:type="dxa"/>
            <w:vMerge/>
          </w:tcPr>
          <w:p w:rsidR="00532D6C" w:rsidRDefault="00532D6C" w:rsidP="00096EA4"/>
        </w:tc>
        <w:tc>
          <w:tcPr>
            <w:tcW w:w="356" w:type="dxa"/>
            <w:vMerge/>
          </w:tcPr>
          <w:p w:rsidR="00532D6C" w:rsidRDefault="00532D6C" w:rsidP="00096EA4"/>
        </w:tc>
        <w:tc>
          <w:tcPr>
            <w:tcW w:w="533" w:type="dxa"/>
            <w:vMerge/>
          </w:tcPr>
          <w:p w:rsidR="00532D6C" w:rsidRDefault="00532D6C" w:rsidP="00096EA4"/>
        </w:tc>
        <w:tc>
          <w:tcPr>
            <w:tcW w:w="3381" w:type="dxa"/>
            <w:gridSpan w:val="2"/>
            <w:vMerge w:val="restart"/>
          </w:tcPr>
          <w:p w:rsidR="00532D6C" w:rsidRPr="00E821C2" w:rsidRDefault="00532D6C" w:rsidP="00096EA4">
            <w:pPr>
              <w:rPr>
                <w:rFonts w:ascii="Hand writing Mutlu" w:hAnsi="Hand writing Mutlu"/>
                <w:sz w:val="32"/>
                <w:szCs w:val="32"/>
              </w:rPr>
            </w:pPr>
            <w:r w:rsidRPr="00E821C2">
              <w:rPr>
                <w:rFonts w:ascii="Hand writing Mutlu" w:hAnsi="Hand writing Mutlu"/>
                <w:sz w:val="32"/>
                <w:szCs w:val="32"/>
              </w:rPr>
              <w:t xml:space="preserve">Ş ş   Z z   </w:t>
            </w:r>
          </w:p>
          <w:p w:rsidR="00532D6C" w:rsidRPr="00E821C2" w:rsidRDefault="00532D6C" w:rsidP="00096EA4">
            <w:pPr>
              <w:rPr>
                <w:sz w:val="14"/>
                <w:szCs w:val="14"/>
              </w:rPr>
            </w:pPr>
          </w:p>
          <w:p w:rsidR="00532D6C" w:rsidRPr="00E821C2" w:rsidRDefault="00532D6C" w:rsidP="00096EA4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Ş SESİ  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Sesi Hissetme ve Tanıma Çalışması sırasında 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Mor menekşe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Mendilin düşe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Bizden size kim düşe?</w:t>
            </w:r>
          </w:p>
          <w:p w:rsidR="00532D6C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Neşe düşe…Tekerlemesi kullanılır.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</w:p>
          <w:p w:rsidR="00532D6C" w:rsidRPr="00E821C2" w:rsidRDefault="00532D6C" w:rsidP="00096EA4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Z SESİ  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Hissetme ve Tanıma Çalışması sırasında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Vız vız arılar,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Daima calışırlar.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Çiçekleri geze geze</w:t>
            </w:r>
          </w:p>
          <w:p w:rsidR="00532D6C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Sabah akşam dolaşırlar. Tekerlemesi kullanılır.</w:t>
            </w:r>
          </w:p>
          <w:p w:rsidR="00532D6C" w:rsidRDefault="00532D6C" w:rsidP="00096EA4">
            <w:pPr>
              <w:rPr>
                <w:sz w:val="18"/>
                <w:szCs w:val="18"/>
              </w:rPr>
            </w:pPr>
          </w:p>
          <w:p w:rsidR="00532D6C" w:rsidRPr="00E821C2" w:rsidRDefault="00532D6C" w:rsidP="006B353A">
            <w:pPr>
              <w:rPr>
                <w:rFonts w:ascii="Hand writing Mutlu" w:hAnsi="Hand writing Mutlu"/>
                <w:sz w:val="32"/>
                <w:szCs w:val="32"/>
              </w:rPr>
            </w:pPr>
            <w:r w:rsidRPr="00E821C2">
              <w:rPr>
                <w:rFonts w:ascii="Hand writing Mutlu" w:hAnsi="Hand writing Mutlu"/>
                <w:sz w:val="32"/>
                <w:szCs w:val="32"/>
              </w:rPr>
              <w:t xml:space="preserve">Ç ç </w:t>
            </w:r>
          </w:p>
          <w:p w:rsidR="00532D6C" w:rsidRPr="00E821C2" w:rsidRDefault="00532D6C" w:rsidP="006B353A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Ç SESİ  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Hissetme ve Tanıma Çalışması sırasında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Kiminin saçı siyah,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Kiminin saçı sarı…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Ankara'da buluştu,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Dünyanın çocukları.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Tekerlemesi kullanılır.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Ayırt Etme Çalışması sırasında öğrencilere sesi içeren ve içermeyen varlıkların resimleri(taç, çorap, ayı) gösterilir ve öğrencilerin sesi ayırt etmesi sağlanır.</w:t>
            </w:r>
          </w:p>
        </w:tc>
        <w:tc>
          <w:tcPr>
            <w:tcW w:w="2543" w:type="dxa"/>
            <w:vMerge w:val="restart"/>
          </w:tcPr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HAZIRLIK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Dinlemek için hazırlık yapar.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Yazmak için hazırlık yapar.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Okumak için hazırlık yapar.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HİSSETME VE TANIMA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sesleri ayırt eder.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seslerle harfleri eşleştirir.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Dikkatini dinlediğine yoğunlaştırır.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Görsellerden yararlanarak söz varlığını geliştirir.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Resim ve fotoğrafları yorumlar.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Renkleri tanır, anlamlandırır ve yorumlar.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/ HARFİ OKUMA VE YAZMA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Ön bilgilerini kullanarak okuduğunu anlamlandırır.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Okuduğunu anlamlandırmada görsellerden yararlanır.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İşitilebilir bir ses tonuyla okur.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Yankılayıcı okur.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Rehber yardımıyla okur.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Bitişik eğik yazı harflerini kurallarına uygun yazar.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/ HARFLERDEN HECELER, KELİMELER VE CÜMLELER OLUŞTURMA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heceler, hecelerden kelimeler, kelimelerden cümleler oluşturarak okur.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vMerge w:val="restart"/>
          </w:tcPr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Seslerden heceler, hecelerden kelimeler, 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kelimelerden cümleler oluşturarak yazar. 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kelimeleri görsellerle eşleştirir.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Kelimeler, cümleler ve satırlar arasında 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uygun boşluk bırakır.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Matematiksel ifadeleri doğru yazar.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METİN OLUŞTURMA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Kelimeleri doğru telaffuz eder.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Metni takip ederek dinler.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Noktalama işaretlerine dikkat ederek okur.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Verilen cümle ya da metne bakarak yazar.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Cümleleri görsellerle ifade eder.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Anlamlı ve kurallı cümleler yazar.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Görsellerden hareketle cümleler ve 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metinler yazar.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Bütün yazılarını bitişik eğik yazı ile yazar.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Yazılarında noktalama işaretlerini doğru 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ve yerinde kullanır.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Dikte etme çalışmalarına katılır.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Sayfa düzenine ve temizliğine dikkat eder.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Metin ve görsel ilişkisini sorgular.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OKURYAZARLIĞA ULAŞMA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Bu aşamada 1. sınıf dinleme, konuşma, 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okuma, yazma, görsel okuma-sunu 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kazanımlarının tümü kullanılmalıdır.</w:t>
            </w:r>
          </w:p>
        </w:tc>
        <w:tc>
          <w:tcPr>
            <w:tcW w:w="1980" w:type="dxa"/>
            <w:vMerge/>
          </w:tcPr>
          <w:p w:rsidR="00532D6C" w:rsidRDefault="00532D6C" w:rsidP="00096EA4"/>
        </w:tc>
        <w:tc>
          <w:tcPr>
            <w:tcW w:w="2264" w:type="dxa"/>
            <w:vMerge/>
          </w:tcPr>
          <w:p w:rsidR="00532D6C" w:rsidRDefault="00532D6C" w:rsidP="00096EA4"/>
        </w:tc>
      </w:tr>
      <w:tr w:rsidR="00532D6C" w:rsidRPr="00FF21FB" w:rsidTr="00E821C2">
        <w:trPr>
          <w:trHeight w:val="3615"/>
          <w:jc w:val="center"/>
        </w:trPr>
        <w:tc>
          <w:tcPr>
            <w:tcW w:w="354" w:type="dxa"/>
            <w:vMerge/>
          </w:tcPr>
          <w:p w:rsidR="00532D6C" w:rsidRDefault="00532D6C" w:rsidP="00096EA4"/>
        </w:tc>
        <w:tc>
          <w:tcPr>
            <w:tcW w:w="355" w:type="dxa"/>
            <w:vMerge/>
          </w:tcPr>
          <w:p w:rsidR="00532D6C" w:rsidRDefault="00532D6C" w:rsidP="00096EA4"/>
        </w:tc>
        <w:tc>
          <w:tcPr>
            <w:tcW w:w="356" w:type="dxa"/>
            <w:vMerge/>
          </w:tcPr>
          <w:p w:rsidR="00532D6C" w:rsidRDefault="00532D6C" w:rsidP="00096EA4"/>
        </w:tc>
        <w:tc>
          <w:tcPr>
            <w:tcW w:w="533" w:type="dxa"/>
            <w:vMerge/>
          </w:tcPr>
          <w:p w:rsidR="00532D6C" w:rsidRDefault="00532D6C" w:rsidP="00096EA4"/>
        </w:tc>
        <w:tc>
          <w:tcPr>
            <w:tcW w:w="3381" w:type="dxa"/>
            <w:gridSpan w:val="2"/>
            <w:vMerge/>
          </w:tcPr>
          <w:p w:rsidR="00532D6C" w:rsidRPr="00E821C2" w:rsidRDefault="00532D6C" w:rsidP="00096EA4">
            <w:pPr>
              <w:rPr>
                <w:sz w:val="18"/>
                <w:szCs w:val="18"/>
              </w:rPr>
            </w:pPr>
          </w:p>
        </w:tc>
        <w:tc>
          <w:tcPr>
            <w:tcW w:w="2543" w:type="dxa"/>
            <w:vMerge/>
          </w:tcPr>
          <w:p w:rsidR="00532D6C" w:rsidRDefault="00532D6C" w:rsidP="00096EA4"/>
        </w:tc>
        <w:tc>
          <w:tcPr>
            <w:tcW w:w="3240" w:type="dxa"/>
            <w:vMerge/>
          </w:tcPr>
          <w:p w:rsidR="00532D6C" w:rsidRDefault="00532D6C" w:rsidP="00096EA4"/>
        </w:tc>
        <w:tc>
          <w:tcPr>
            <w:tcW w:w="4244" w:type="dxa"/>
            <w:gridSpan w:val="2"/>
          </w:tcPr>
          <w:p w:rsidR="00532D6C" w:rsidRPr="00E821C2" w:rsidRDefault="00532D6C" w:rsidP="00096EA4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</w:p>
          <w:p w:rsidR="00532D6C" w:rsidRPr="00E821C2" w:rsidRDefault="00532D6C" w:rsidP="00096EA4">
            <w:pPr>
              <w:rPr>
                <w:b/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096EA4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Default="00532D6C" w:rsidP="00096EA4"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  <w:p w:rsidR="00532D6C" w:rsidRDefault="00532D6C" w:rsidP="00096EA4"/>
          <w:p w:rsidR="00532D6C" w:rsidRPr="00FF21FB" w:rsidRDefault="00532D6C" w:rsidP="00096EA4"/>
        </w:tc>
      </w:tr>
    </w:tbl>
    <w:p w:rsidR="00532D6C" w:rsidRDefault="00532D6C" w:rsidP="0066639E"/>
    <w:tbl>
      <w:tblPr>
        <w:tblW w:w="15006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"/>
        <w:gridCol w:w="355"/>
        <w:gridCol w:w="356"/>
        <w:gridCol w:w="533"/>
        <w:gridCol w:w="1717"/>
        <w:gridCol w:w="1664"/>
        <w:gridCol w:w="2543"/>
        <w:gridCol w:w="3240"/>
        <w:gridCol w:w="1980"/>
        <w:gridCol w:w="2264"/>
      </w:tblGrid>
      <w:tr w:rsidR="00532D6C" w:rsidRPr="00E821C2" w:rsidTr="00E821C2">
        <w:trPr>
          <w:trHeight w:val="203"/>
          <w:jc w:val="center"/>
        </w:trPr>
        <w:tc>
          <w:tcPr>
            <w:tcW w:w="15006" w:type="dxa"/>
            <w:gridSpan w:val="10"/>
          </w:tcPr>
          <w:p w:rsidR="00532D6C" w:rsidRPr="00E821C2" w:rsidRDefault="00532D6C" w:rsidP="00E821C2">
            <w:pPr>
              <w:jc w:val="center"/>
              <w:rPr>
                <w:b/>
                <w:sz w:val="20"/>
                <w:szCs w:val="20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RPr="00E821C2" w:rsidTr="00E821C2">
        <w:trPr>
          <w:trHeight w:val="467"/>
          <w:jc w:val="center"/>
        </w:trPr>
        <w:tc>
          <w:tcPr>
            <w:tcW w:w="1065" w:type="dxa"/>
            <w:gridSpan w:val="3"/>
          </w:tcPr>
          <w:p w:rsidR="00532D6C" w:rsidRPr="00E821C2" w:rsidRDefault="00532D6C" w:rsidP="00096EA4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33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2"/>
                <w:szCs w:val="22"/>
              </w:rPr>
            </w:pPr>
            <w:r w:rsidRPr="00E821C2">
              <w:rPr>
                <w:b/>
                <w:sz w:val="22"/>
                <w:szCs w:val="22"/>
              </w:rPr>
              <w:t>TEMA</w:t>
            </w:r>
          </w:p>
        </w:tc>
        <w:tc>
          <w:tcPr>
            <w:tcW w:w="1717" w:type="dxa"/>
            <w:vMerge w:val="restart"/>
          </w:tcPr>
          <w:p w:rsidR="00532D6C" w:rsidRPr="00E821C2" w:rsidRDefault="00532D6C" w:rsidP="00096EA4">
            <w:pPr>
              <w:rPr>
                <w:b/>
                <w:sz w:val="28"/>
                <w:szCs w:val="28"/>
              </w:rPr>
            </w:pPr>
          </w:p>
          <w:p w:rsidR="00532D6C" w:rsidRPr="00E821C2" w:rsidRDefault="00532D6C" w:rsidP="00096EA4">
            <w:pPr>
              <w:rPr>
                <w:b/>
                <w:sz w:val="28"/>
                <w:szCs w:val="28"/>
              </w:rPr>
            </w:pPr>
            <w:r w:rsidRPr="00E821C2">
              <w:rPr>
                <w:b/>
                <w:sz w:val="28"/>
                <w:szCs w:val="28"/>
              </w:rPr>
              <w:t>METİN</w:t>
            </w:r>
          </w:p>
          <w:p w:rsidR="00532D6C" w:rsidRPr="00E821C2" w:rsidRDefault="00532D6C" w:rsidP="00096EA4">
            <w:pPr>
              <w:rPr>
                <w:b/>
              </w:rPr>
            </w:pPr>
          </w:p>
          <w:p w:rsidR="00532D6C" w:rsidRPr="00E821C2" w:rsidRDefault="00532D6C" w:rsidP="00096EA4">
            <w:pPr>
              <w:rPr>
                <w:b/>
                <w:sz w:val="20"/>
                <w:szCs w:val="20"/>
              </w:rPr>
            </w:pPr>
          </w:p>
          <w:p w:rsidR="00532D6C" w:rsidRPr="00E821C2" w:rsidRDefault="00532D6C" w:rsidP="00096EA4">
            <w:pPr>
              <w:rPr>
                <w:b/>
                <w:sz w:val="10"/>
                <w:szCs w:val="10"/>
              </w:rPr>
            </w:pPr>
          </w:p>
          <w:p w:rsidR="00532D6C" w:rsidRPr="00E821C2" w:rsidRDefault="00532D6C" w:rsidP="00096EA4">
            <w:pPr>
              <w:rPr>
                <w:b/>
                <w:sz w:val="16"/>
                <w:szCs w:val="16"/>
              </w:rPr>
            </w:pPr>
          </w:p>
        </w:tc>
        <w:tc>
          <w:tcPr>
            <w:tcW w:w="1664" w:type="dxa"/>
            <w:vMerge w:val="restart"/>
          </w:tcPr>
          <w:p w:rsidR="00532D6C" w:rsidRPr="00E821C2" w:rsidRDefault="00532D6C" w:rsidP="00096EA4">
            <w:pPr>
              <w:rPr>
                <w:b/>
              </w:rPr>
            </w:pPr>
          </w:p>
          <w:p w:rsidR="00532D6C" w:rsidRPr="00E821C2" w:rsidRDefault="00532D6C" w:rsidP="00096EA4">
            <w:pPr>
              <w:rPr>
                <w:b/>
              </w:rPr>
            </w:pPr>
            <w:r w:rsidRPr="00E821C2">
              <w:rPr>
                <w:b/>
              </w:rPr>
              <w:t xml:space="preserve">ÖĞRENME </w:t>
            </w:r>
          </w:p>
          <w:p w:rsidR="00532D6C" w:rsidRPr="00E821C2" w:rsidRDefault="00532D6C" w:rsidP="00096EA4">
            <w:pPr>
              <w:rPr>
                <w:b/>
              </w:rPr>
            </w:pPr>
            <w:r w:rsidRPr="00E821C2">
              <w:rPr>
                <w:b/>
              </w:rPr>
              <w:t>ALANI</w:t>
            </w:r>
          </w:p>
        </w:tc>
        <w:tc>
          <w:tcPr>
            <w:tcW w:w="5783" w:type="dxa"/>
            <w:gridSpan w:val="2"/>
            <w:vMerge w:val="restart"/>
          </w:tcPr>
          <w:p w:rsidR="00532D6C" w:rsidRPr="00E821C2" w:rsidRDefault="00532D6C" w:rsidP="00096EA4">
            <w:pPr>
              <w:rPr>
                <w:b/>
              </w:rPr>
            </w:pPr>
          </w:p>
          <w:p w:rsidR="00532D6C" w:rsidRPr="00E821C2" w:rsidRDefault="00532D6C" w:rsidP="00096EA4">
            <w:pPr>
              <w:rPr>
                <w:b/>
              </w:rPr>
            </w:pPr>
            <w:r w:rsidRPr="00E821C2">
              <w:rPr>
                <w:b/>
                <w:sz w:val="28"/>
                <w:szCs w:val="28"/>
              </w:rPr>
              <w:t>KAZANIMLAR</w:t>
            </w:r>
          </w:p>
        </w:tc>
        <w:tc>
          <w:tcPr>
            <w:tcW w:w="1980" w:type="dxa"/>
            <w:vMerge w:val="restart"/>
            <w:vAlign w:val="center"/>
          </w:tcPr>
          <w:p w:rsidR="00532D6C" w:rsidRPr="00E821C2" w:rsidRDefault="00532D6C" w:rsidP="00096EA4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ATATÜRKÇÜLÜK, DİĞER DERSLER VE ARA DİSİPLİNLERLE İLİŞKİLENDİRME</w:t>
            </w:r>
          </w:p>
        </w:tc>
        <w:tc>
          <w:tcPr>
            <w:tcW w:w="2264" w:type="dxa"/>
            <w:vMerge w:val="restart"/>
            <w:vAlign w:val="center"/>
          </w:tcPr>
          <w:p w:rsidR="00532D6C" w:rsidRPr="00E821C2" w:rsidRDefault="00532D6C" w:rsidP="00096EA4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532D6C" w:rsidTr="00E821C2">
        <w:trPr>
          <w:cantSplit/>
          <w:trHeight w:val="711"/>
          <w:jc w:val="center"/>
        </w:trPr>
        <w:tc>
          <w:tcPr>
            <w:tcW w:w="354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355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356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533" w:type="dxa"/>
            <w:vMerge/>
          </w:tcPr>
          <w:p w:rsidR="00532D6C" w:rsidRDefault="00532D6C" w:rsidP="00096EA4"/>
        </w:tc>
        <w:tc>
          <w:tcPr>
            <w:tcW w:w="1717" w:type="dxa"/>
            <w:vMerge/>
          </w:tcPr>
          <w:p w:rsidR="00532D6C" w:rsidRPr="00DA6703" w:rsidRDefault="00532D6C" w:rsidP="00096EA4"/>
        </w:tc>
        <w:tc>
          <w:tcPr>
            <w:tcW w:w="1664" w:type="dxa"/>
            <w:vMerge/>
          </w:tcPr>
          <w:p w:rsidR="00532D6C" w:rsidRDefault="00532D6C" w:rsidP="00096EA4"/>
        </w:tc>
        <w:tc>
          <w:tcPr>
            <w:tcW w:w="5783" w:type="dxa"/>
            <w:gridSpan w:val="2"/>
            <w:vMerge/>
          </w:tcPr>
          <w:p w:rsidR="00532D6C" w:rsidRDefault="00532D6C" w:rsidP="00096EA4"/>
        </w:tc>
        <w:tc>
          <w:tcPr>
            <w:tcW w:w="1980" w:type="dxa"/>
            <w:vMerge/>
          </w:tcPr>
          <w:p w:rsidR="00532D6C" w:rsidRDefault="00532D6C" w:rsidP="00096EA4"/>
        </w:tc>
        <w:tc>
          <w:tcPr>
            <w:tcW w:w="2264" w:type="dxa"/>
            <w:vMerge/>
          </w:tcPr>
          <w:p w:rsidR="00532D6C" w:rsidRDefault="00532D6C" w:rsidP="00096EA4"/>
        </w:tc>
      </w:tr>
      <w:tr w:rsidR="00532D6C" w:rsidTr="00E821C2">
        <w:trPr>
          <w:trHeight w:val="509"/>
          <w:jc w:val="center"/>
        </w:trPr>
        <w:tc>
          <w:tcPr>
            <w:tcW w:w="354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</w:pPr>
            <w:r>
              <w:t>1                                                 03-17  OCAK</w:t>
            </w: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</w:tc>
        <w:tc>
          <w:tcPr>
            <w:tcW w:w="355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  <w:jc w:val="center"/>
            </w:pPr>
            <w:r>
              <w:t>17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E821C2" w:rsidRDefault="00532D6C" w:rsidP="00E821C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21C2">
              <w:rPr>
                <w:sz w:val="22"/>
                <w:szCs w:val="22"/>
              </w:rPr>
              <w:t>12</w:t>
            </w:r>
          </w:p>
        </w:tc>
        <w:tc>
          <w:tcPr>
            <w:tcW w:w="356" w:type="dxa"/>
            <w:vMerge w:val="restart"/>
            <w:textDirection w:val="btLr"/>
          </w:tcPr>
          <w:p w:rsidR="00532D6C" w:rsidRDefault="00532D6C" w:rsidP="00E821C2">
            <w:pPr>
              <w:ind w:right="113"/>
              <w:jc w:val="center"/>
            </w:pPr>
            <w:r>
              <w:t>10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533" w:type="dxa"/>
            <w:vMerge w:val="restart"/>
          </w:tcPr>
          <w:p w:rsidR="00532D6C" w:rsidRDefault="00532D6C" w:rsidP="00096EA4"/>
        </w:tc>
        <w:tc>
          <w:tcPr>
            <w:tcW w:w="1717" w:type="dxa"/>
          </w:tcPr>
          <w:p w:rsidR="00532D6C" w:rsidRDefault="00532D6C" w:rsidP="00096EA4"/>
        </w:tc>
        <w:tc>
          <w:tcPr>
            <w:tcW w:w="1664" w:type="dxa"/>
            <w:vAlign w:val="center"/>
          </w:tcPr>
          <w:p w:rsidR="00532D6C" w:rsidRPr="00E821C2" w:rsidRDefault="00532D6C" w:rsidP="00E821C2">
            <w:pPr>
              <w:jc w:val="center"/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83" w:type="dxa"/>
            <w:gridSpan w:val="2"/>
            <w:vAlign w:val="center"/>
          </w:tcPr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1- Dinleme Kurallarını Uygulama: </w:t>
            </w:r>
            <w:r w:rsidRPr="00E821C2">
              <w:rPr>
                <w:sz w:val="18"/>
                <w:szCs w:val="18"/>
              </w:rPr>
              <w:t>1, 2, 3</w:t>
            </w:r>
          </w:p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2- Dinlediğini Anlama:</w:t>
            </w:r>
            <w:r w:rsidRPr="00E821C2">
              <w:rPr>
                <w:sz w:val="18"/>
                <w:szCs w:val="18"/>
              </w:rPr>
              <w:t xml:space="preserve"> 1, 2, 3, 4, 10, 11, 12, 15, 17</w:t>
            </w:r>
          </w:p>
          <w:p w:rsidR="00532D6C" w:rsidRPr="00B32E88" w:rsidRDefault="00532D6C" w:rsidP="00E821C2">
            <w:pPr>
              <w:tabs>
                <w:tab w:val="left" w:pos="324"/>
              </w:tabs>
              <w:ind w:left="324" w:hanging="324"/>
            </w:pPr>
            <w:r w:rsidRPr="00E821C2">
              <w:rPr>
                <w:b/>
                <w:sz w:val="18"/>
                <w:szCs w:val="18"/>
              </w:rPr>
              <w:t>3- Tür, Yöntem ve Tekniklere Uygun Dinleme:</w:t>
            </w:r>
            <w:r w:rsidRPr="00E821C2">
              <w:rPr>
                <w:sz w:val="18"/>
                <w:szCs w:val="18"/>
              </w:rPr>
              <w:t xml:space="preserve"> 3</w:t>
            </w:r>
          </w:p>
        </w:tc>
        <w:tc>
          <w:tcPr>
            <w:tcW w:w="1980" w:type="dxa"/>
            <w:vMerge w:val="restart"/>
          </w:tcPr>
          <w:p w:rsidR="00532D6C" w:rsidRPr="00E821C2" w:rsidRDefault="00532D6C" w:rsidP="00096EA4">
            <w:pPr>
              <w:rPr>
                <w:rFonts w:eastAsia="MS Mincho"/>
                <w:b/>
                <w:sz w:val="20"/>
                <w:szCs w:val="20"/>
              </w:rPr>
            </w:pPr>
          </w:p>
          <w:p w:rsidR="00532D6C" w:rsidRPr="00D97EBF" w:rsidRDefault="00532D6C" w:rsidP="00096EA4"/>
        </w:tc>
        <w:tc>
          <w:tcPr>
            <w:tcW w:w="2264" w:type="dxa"/>
            <w:vMerge w:val="restart"/>
          </w:tcPr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</w:p>
          <w:p w:rsidR="00532D6C" w:rsidRDefault="00532D6C" w:rsidP="00096EA4"/>
        </w:tc>
      </w:tr>
      <w:tr w:rsidR="00532D6C" w:rsidTr="00E821C2">
        <w:trPr>
          <w:trHeight w:val="203"/>
          <w:jc w:val="center"/>
        </w:trPr>
        <w:tc>
          <w:tcPr>
            <w:tcW w:w="354" w:type="dxa"/>
            <w:vMerge/>
          </w:tcPr>
          <w:p w:rsidR="00532D6C" w:rsidRDefault="00532D6C" w:rsidP="00096EA4"/>
        </w:tc>
        <w:tc>
          <w:tcPr>
            <w:tcW w:w="355" w:type="dxa"/>
            <w:vMerge/>
          </w:tcPr>
          <w:p w:rsidR="00532D6C" w:rsidRDefault="00532D6C" w:rsidP="00096EA4"/>
        </w:tc>
        <w:tc>
          <w:tcPr>
            <w:tcW w:w="356" w:type="dxa"/>
            <w:vMerge/>
          </w:tcPr>
          <w:p w:rsidR="00532D6C" w:rsidRDefault="00532D6C" w:rsidP="00096EA4"/>
        </w:tc>
        <w:tc>
          <w:tcPr>
            <w:tcW w:w="533" w:type="dxa"/>
            <w:vMerge/>
          </w:tcPr>
          <w:p w:rsidR="00532D6C" w:rsidRDefault="00532D6C" w:rsidP="00096EA4"/>
        </w:tc>
        <w:tc>
          <w:tcPr>
            <w:tcW w:w="3381" w:type="dxa"/>
            <w:gridSpan w:val="2"/>
          </w:tcPr>
          <w:p w:rsidR="00532D6C" w:rsidRPr="00E821C2" w:rsidRDefault="00532D6C" w:rsidP="00096EA4">
            <w:pPr>
              <w:rPr>
                <w:b/>
                <w:bCs/>
              </w:rPr>
            </w:pPr>
            <w:r w:rsidRPr="00E821C2">
              <w:rPr>
                <w:b/>
                <w:bCs/>
              </w:rPr>
              <w:t>KAVRATILACAK SESLER</w:t>
            </w:r>
          </w:p>
        </w:tc>
        <w:tc>
          <w:tcPr>
            <w:tcW w:w="5783" w:type="dxa"/>
            <w:gridSpan w:val="2"/>
          </w:tcPr>
          <w:p w:rsidR="00532D6C" w:rsidRPr="00366234" w:rsidRDefault="00532D6C" w:rsidP="00096EA4">
            <w:r w:rsidRPr="00E821C2">
              <w:rPr>
                <w:b/>
                <w:bCs/>
              </w:rPr>
              <w:t>İLK OKUMA YAZMA KAZANIMLARI</w:t>
            </w:r>
          </w:p>
        </w:tc>
        <w:tc>
          <w:tcPr>
            <w:tcW w:w="1980" w:type="dxa"/>
            <w:vMerge/>
          </w:tcPr>
          <w:p w:rsidR="00532D6C" w:rsidRDefault="00532D6C" w:rsidP="00096EA4"/>
        </w:tc>
        <w:tc>
          <w:tcPr>
            <w:tcW w:w="2264" w:type="dxa"/>
            <w:vMerge/>
          </w:tcPr>
          <w:p w:rsidR="00532D6C" w:rsidRDefault="00532D6C" w:rsidP="00096EA4"/>
        </w:tc>
      </w:tr>
      <w:tr w:rsidR="00532D6C" w:rsidTr="00E821C2">
        <w:trPr>
          <w:trHeight w:val="2505"/>
          <w:jc w:val="center"/>
        </w:trPr>
        <w:tc>
          <w:tcPr>
            <w:tcW w:w="354" w:type="dxa"/>
            <w:vMerge/>
          </w:tcPr>
          <w:p w:rsidR="00532D6C" w:rsidRDefault="00532D6C" w:rsidP="00096EA4"/>
        </w:tc>
        <w:tc>
          <w:tcPr>
            <w:tcW w:w="355" w:type="dxa"/>
            <w:vMerge/>
          </w:tcPr>
          <w:p w:rsidR="00532D6C" w:rsidRDefault="00532D6C" w:rsidP="00096EA4"/>
        </w:tc>
        <w:tc>
          <w:tcPr>
            <w:tcW w:w="356" w:type="dxa"/>
            <w:vMerge/>
          </w:tcPr>
          <w:p w:rsidR="00532D6C" w:rsidRDefault="00532D6C" w:rsidP="00096EA4"/>
        </w:tc>
        <w:tc>
          <w:tcPr>
            <w:tcW w:w="533" w:type="dxa"/>
            <w:vMerge/>
          </w:tcPr>
          <w:p w:rsidR="00532D6C" w:rsidRDefault="00532D6C" w:rsidP="00096EA4"/>
        </w:tc>
        <w:tc>
          <w:tcPr>
            <w:tcW w:w="3381" w:type="dxa"/>
            <w:gridSpan w:val="2"/>
            <w:vMerge w:val="restart"/>
          </w:tcPr>
          <w:p w:rsidR="00532D6C" w:rsidRPr="00E821C2" w:rsidRDefault="00532D6C" w:rsidP="006B353A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G</w:t>
            </w:r>
            <w:r w:rsidRPr="00E821C2">
              <w:rPr>
                <w:rFonts w:ascii="Hand writing Mutlu" w:hAnsi="Hand writing Mutlu"/>
                <w:sz w:val="32"/>
                <w:szCs w:val="32"/>
              </w:rPr>
              <w:t xml:space="preserve">g </w:t>
            </w: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Pr="00E821C2">
              <w:rPr>
                <w:rFonts w:ascii="Hand writing Mutlu" w:hAnsi="Hand writing Mutlu"/>
                <w:sz w:val="32"/>
                <w:szCs w:val="32"/>
              </w:rPr>
              <w:t xml:space="preserve">c </w:t>
            </w:r>
            <w:r>
              <w:rPr>
                <w:rFonts w:ascii="Hand writing Mutlu" w:hAnsi="Hand writing Mutlu"/>
                <w:sz w:val="32"/>
                <w:szCs w:val="32"/>
              </w:rPr>
              <w:t>Pp    Hh</w:t>
            </w:r>
          </w:p>
          <w:p w:rsidR="00532D6C" w:rsidRPr="00E821C2" w:rsidRDefault="00532D6C" w:rsidP="006B353A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532D6C" w:rsidRPr="00E821C2" w:rsidRDefault="00532D6C" w:rsidP="006B353A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G SESİ  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Sesi Hissetme ve Tanıma Çalışması sırasında 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Az gitti, uz gitti.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Dere tepe düz gitti.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Altı ay, bir güz gitti.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Uyanınca hep bitti tekerlemesi kullanılır.</w:t>
            </w:r>
          </w:p>
          <w:p w:rsidR="00532D6C" w:rsidRPr="00E821C2" w:rsidRDefault="00532D6C" w:rsidP="006B353A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C SESİ  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 Hissetme ve Tanıma Çalışması sırasında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Cem cacık yapacak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İncir, zincir alacak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Cem ilacı bitince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Eczaneye gidecek. Tekerlemesi kullanılır.</w:t>
            </w:r>
          </w:p>
          <w:p w:rsidR="00532D6C" w:rsidRPr="00E821C2" w:rsidRDefault="00532D6C" w:rsidP="006B353A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P SESİ  </w:t>
            </w:r>
          </w:p>
          <w:p w:rsidR="00532D6C" w:rsidRPr="00E821C2" w:rsidRDefault="00532D6C" w:rsidP="006B353A">
            <w:pPr>
              <w:rPr>
                <w:b/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  </w:t>
            </w:r>
            <w:r w:rsidRPr="00E821C2">
              <w:rPr>
                <w:b/>
                <w:sz w:val="18"/>
                <w:szCs w:val="18"/>
              </w:rPr>
              <w:t xml:space="preserve">Pınar top oyna.Pat pat pat.        </w:t>
            </w:r>
          </w:p>
          <w:p w:rsidR="00532D6C" w:rsidRPr="00E821C2" w:rsidRDefault="00532D6C" w:rsidP="006B353A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İpek ip atla.Zıp zıp zıp.     </w:t>
            </w:r>
          </w:p>
          <w:p w:rsidR="00532D6C" w:rsidRPr="00E821C2" w:rsidRDefault="00532D6C" w:rsidP="006B353A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Serap denize atla.Cup cup cup.    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Serap kulaç at.Şap şap şap.</w:t>
            </w:r>
            <w:r w:rsidRPr="00E821C2">
              <w:rPr>
                <w:sz w:val="18"/>
                <w:szCs w:val="18"/>
              </w:rPr>
              <w:t>  tekerlemesi kullanılır.</w:t>
            </w:r>
          </w:p>
          <w:p w:rsidR="00532D6C" w:rsidRPr="00E821C2" w:rsidRDefault="00532D6C" w:rsidP="006B353A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H SESİ  </w:t>
            </w:r>
          </w:p>
          <w:p w:rsidR="00532D6C" w:rsidRPr="00E821C2" w:rsidRDefault="00532D6C" w:rsidP="006B353A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Hasan hasta oldu .Tüh tüh tüh.</w:t>
            </w:r>
          </w:p>
          <w:p w:rsidR="00532D6C" w:rsidRPr="00E821C2" w:rsidRDefault="00532D6C" w:rsidP="006B353A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Doktor hap yazdı.Oh oh oh.</w:t>
            </w:r>
          </w:p>
          <w:p w:rsidR="00532D6C" w:rsidRPr="00E821C2" w:rsidRDefault="00532D6C" w:rsidP="006B353A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Hemşire cız yaptı.Ah ah ah</w:t>
            </w:r>
          </w:p>
          <w:p w:rsidR="00532D6C" w:rsidRPr="00E821C2" w:rsidRDefault="00532D6C" w:rsidP="006B353A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Gül Hülya gül.Kah kah kah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İşte bahar geldi.Haydi herkes bahçeye</w:t>
            </w:r>
            <w:r w:rsidRPr="00E821C2">
              <w:rPr>
                <w:sz w:val="18"/>
                <w:szCs w:val="18"/>
              </w:rPr>
              <w:t xml:space="preserve"> tekerlemesi kullanılır.</w:t>
            </w:r>
          </w:p>
          <w:p w:rsidR="00532D6C" w:rsidRPr="00E821C2" w:rsidRDefault="00532D6C" w:rsidP="006B353A">
            <w:pPr>
              <w:rPr>
                <w:sz w:val="18"/>
                <w:szCs w:val="18"/>
              </w:rPr>
            </w:pPr>
          </w:p>
        </w:tc>
        <w:tc>
          <w:tcPr>
            <w:tcW w:w="2543" w:type="dxa"/>
            <w:vMerge w:val="restart"/>
          </w:tcPr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HAZIRLIK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Dinlemek için hazırlık yapar.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Yazmak için hazırlık yapar.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Okumak için hazırlık yapar.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HİSSETME VE TANIMA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sesleri ayırt eder.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seslerle harfleri eşleştirir.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Dikkatini dinlediğine yoğunlaştırır.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Görsellerden yararlanarak söz varlığını geliştirir.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Resim ve fotoğrafları yorumlar.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Renkleri tanır, anlamlandırır ve yorumlar.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/ HARFİ OKUMA VE YAZMA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Ön bilgilerini kullanarak okuduğunu anlamlandırır.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Okuduğunu anlamlandırmada görsellerden yararlanır.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İşitilebilir bir ses tonuyla okur.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Yankılayıcı okur.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Rehber yardımıyla okur.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Bitişik eğik yazı harflerini kurallarına uygun yazar.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/ HARFLERDEN  HECELER, KELİMELER VE CÜMLELER OLUŞTURMA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Kelimelerden cümleler oluşturarak yazar.</w:t>
            </w:r>
          </w:p>
        </w:tc>
        <w:tc>
          <w:tcPr>
            <w:tcW w:w="3240" w:type="dxa"/>
            <w:vMerge w:val="restart"/>
          </w:tcPr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Seslerden heceler, hecelerden kelimeler, 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kelimelerden cümleler oluşturarak okur.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Seslerden heceler, hecelerden kelimeler, 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kelimeleri görsellerle eşleştirir.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Kelimeler, cümleler ve satırlar arasında 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uygun boşluk bırakır.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Matematiksel ifadeleri doğru yazar.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METİN OLUŞTURMA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Kelimeleri doğru telaffuz eder.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Metni takip ederek dinler.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Noktalama işaretlerine dikkat ederek okur.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Verilen cümle ya da metne bakarak yazar.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Cümleleri görsellerle ifade eder.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Anlamlı ve kurallı cümleler yazar.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Görsellerden hareketle cümleler ve 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metinler yazar.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Bütün yazılarını bitişik eğik yazı ile yazar.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Yazılarında noktalama işaretlerini doğru 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ve yerinde kullanır.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Dikte etme çalışmalarına katılır.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Sayfa düzenine ve temizliğine dikkat eder.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Metin ve görsel ilişkisini sorgular.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OKUR YAZARLIĞA ULAŞMA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Bu aşamada 1. sınıf dinleme, konuşma, 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okuma, yazma, görsel okuma-sunu </w:t>
            </w:r>
          </w:p>
          <w:p w:rsidR="00532D6C" w:rsidRPr="00E821C2" w:rsidRDefault="00532D6C" w:rsidP="0049431B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kazanımlarının tümü kullanılmalıdır.</w:t>
            </w:r>
          </w:p>
        </w:tc>
        <w:tc>
          <w:tcPr>
            <w:tcW w:w="1980" w:type="dxa"/>
            <w:vMerge/>
          </w:tcPr>
          <w:p w:rsidR="00532D6C" w:rsidRDefault="00532D6C" w:rsidP="00096EA4"/>
        </w:tc>
        <w:tc>
          <w:tcPr>
            <w:tcW w:w="2264" w:type="dxa"/>
            <w:vMerge/>
          </w:tcPr>
          <w:p w:rsidR="00532D6C" w:rsidRDefault="00532D6C" w:rsidP="00096EA4"/>
        </w:tc>
      </w:tr>
      <w:tr w:rsidR="00532D6C" w:rsidRPr="00FF21FB" w:rsidTr="00E821C2">
        <w:trPr>
          <w:trHeight w:val="3615"/>
          <w:jc w:val="center"/>
        </w:trPr>
        <w:tc>
          <w:tcPr>
            <w:tcW w:w="354" w:type="dxa"/>
            <w:vMerge/>
          </w:tcPr>
          <w:p w:rsidR="00532D6C" w:rsidRDefault="00532D6C" w:rsidP="00096EA4"/>
        </w:tc>
        <w:tc>
          <w:tcPr>
            <w:tcW w:w="355" w:type="dxa"/>
            <w:vMerge/>
          </w:tcPr>
          <w:p w:rsidR="00532D6C" w:rsidRDefault="00532D6C" w:rsidP="00096EA4"/>
        </w:tc>
        <w:tc>
          <w:tcPr>
            <w:tcW w:w="356" w:type="dxa"/>
            <w:vMerge/>
          </w:tcPr>
          <w:p w:rsidR="00532D6C" w:rsidRDefault="00532D6C" w:rsidP="00096EA4"/>
        </w:tc>
        <w:tc>
          <w:tcPr>
            <w:tcW w:w="533" w:type="dxa"/>
            <w:vMerge/>
          </w:tcPr>
          <w:p w:rsidR="00532D6C" w:rsidRDefault="00532D6C" w:rsidP="00096EA4"/>
        </w:tc>
        <w:tc>
          <w:tcPr>
            <w:tcW w:w="3381" w:type="dxa"/>
            <w:gridSpan w:val="2"/>
            <w:vMerge/>
          </w:tcPr>
          <w:p w:rsidR="00532D6C" w:rsidRPr="00E821C2" w:rsidRDefault="00532D6C" w:rsidP="00096EA4">
            <w:pPr>
              <w:rPr>
                <w:sz w:val="18"/>
                <w:szCs w:val="18"/>
              </w:rPr>
            </w:pPr>
          </w:p>
        </w:tc>
        <w:tc>
          <w:tcPr>
            <w:tcW w:w="2543" w:type="dxa"/>
            <w:vMerge/>
          </w:tcPr>
          <w:p w:rsidR="00532D6C" w:rsidRDefault="00532D6C" w:rsidP="00096EA4"/>
        </w:tc>
        <w:tc>
          <w:tcPr>
            <w:tcW w:w="3240" w:type="dxa"/>
            <w:vMerge/>
          </w:tcPr>
          <w:p w:rsidR="00532D6C" w:rsidRDefault="00532D6C" w:rsidP="00096EA4"/>
        </w:tc>
        <w:tc>
          <w:tcPr>
            <w:tcW w:w="4244" w:type="dxa"/>
            <w:gridSpan w:val="2"/>
          </w:tcPr>
          <w:p w:rsidR="00532D6C" w:rsidRPr="00E821C2" w:rsidRDefault="00532D6C" w:rsidP="00096EA4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</w:p>
          <w:p w:rsidR="00532D6C" w:rsidRPr="00E821C2" w:rsidRDefault="00532D6C" w:rsidP="00096EA4">
            <w:pPr>
              <w:rPr>
                <w:b/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096EA4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</w:t>
            </w:r>
          </w:p>
          <w:p w:rsidR="00532D6C" w:rsidRPr="00E821C2" w:rsidRDefault="00532D6C" w:rsidP="00096EA4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Default="00532D6C" w:rsidP="00096EA4"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  <w:p w:rsidR="00532D6C" w:rsidRDefault="00532D6C" w:rsidP="00096EA4"/>
          <w:p w:rsidR="00532D6C" w:rsidRPr="00FF21FB" w:rsidRDefault="00532D6C" w:rsidP="00096EA4"/>
        </w:tc>
      </w:tr>
    </w:tbl>
    <w:p w:rsidR="00532D6C" w:rsidRDefault="00532D6C" w:rsidP="0066639E"/>
    <w:p w:rsidR="00532D6C" w:rsidRDefault="00532D6C" w:rsidP="0066639E"/>
    <w:p w:rsidR="00532D6C" w:rsidRDefault="00532D6C" w:rsidP="0066639E"/>
    <w:tbl>
      <w:tblPr>
        <w:tblW w:w="15006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"/>
        <w:gridCol w:w="355"/>
        <w:gridCol w:w="356"/>
        <w:gridCol w:w="533"/>
        <w:gridCol w:w="1717"/>
        <w:gridCol w:w="1664"/>
        <w:gridCol w:w="2543"/>
        <w:gridCol w:w="3240"/>
        <w:gridCol w:w="1980"/>
        <w:gridCol w:w="2264"/>
      </w:tblGrid>
      <w:tr w:rsidR="00532D6C" w:rsidRPr="00E821C2" w:rsidTr="00E821C2">
        <w:trPr>
          <w:trHeight w:val="203"/>
          <w:jc w:val="center"/>
        </w:trPr>
        <w:tc>
          <w:tcPr>
            <w:tcW w:w="15006" w:type="dxa"/>
            <w:gridSpan w:val="10"/>
          </w:tcPr>
          <w:p w:rsidR="00532D6C" w:rsidRPr="00E821C2" w:rsidRDefault="00532D6C" w:rsidP="00E821C2">
            <w:pPr>
              <w:jc w:val="center"/>
              <w:rPr>
                <w:b/>
                <w:sz w:val="20"/>
                <w:szCs w:val="20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RPr="00E821C2" w:rsidTr="00E821C2">
        <w:trPr>
          <w:trHeight w:val="467"/>
          <w:jc w:val="center"/>
        </w:trPr>
        <w:tc>
          <w:tcPr>
            <w:tcW w:w="1065" w:type="dxa"/>
            <w:gridSpan w:val="3"/>
          </w:tcPr>
          <w:p w:rsidR="00532D6C" w:rsidRPr="00E821C2" w:rsidRDefault="00532D6C" w:rsidP="006C3009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33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2"/>
                <w:szCs w:val="22"/>
              </w:rPr>
            </w:pPr>
            <w:r w:rsidRPr="00E821C2">
              <w:rPr>
                <w:b/>
                <w:sz w:val="22"/>
                <w:szCs w:val="22"/>
              </w:rPr>
              <w:t>TEMA</w:t>
            </w:r>
          </w:p>
        </w:tc>
        <w:tc>
          <w:tcPr>
            <w:tcW w:w="1717" w:type="dxa"/>
            <w:vMerge w:val="restart"/>
          </w:tcPr>
          <w:p w:rsidR="00532D6C" w:rsidRPr="00E821C2" w:rsidRDefault="00532D6C" w:rsidP="006C3009">
            <w:pPr>
              <w:rPr>
                <w:b/>
                <w:sz w:val="28"/>
                <w:szCs w:val="28"/>
              </w:rPr>
            </w:pPr>
          </w:p>
          <w:p w:rsidR="00532D6C" w:rsidRPr="00E821C2" w:rsidRDefault="00532D6C" w:rsidP="006C3009">
            <w:pPr>
              <w:rPr>
                <w:b/>
                <w:sz w:val="28"/>
                <w:szCs w:val="28"/>
              </w:rPr>
            </w:pPr>
            <w:r w:rsidRPr="00E821C2">
              <w:rPr>
                <w:b/>
                <w:sz w:val="28"/>
                <w:szCs w:val="28"/>
              </w:rPr>
              <w:t>METİN</w:t>
            </w:r>
          </w:p>
          <w:p w:rsidR="00532D6C" w:rsidRPr="00E821C2" w:rsidRDefault="00532D6C" w:rsidP="006C3009">
            <w:pPr>
              <w:rPr>
                <w:b/>
              </w:rPr>
            </w:pPr>
          </w:p>
          <w:p w:rsidR="00532D6C" w:rsidRPr="00E821C2" w:rsidRDefault="00532D6C" w:rsidP="006C3009">
            <w:pPr>
              <w:rPr>
                <w:b/>
                <w:sz w:val="20"/>
                <w:szCs w:val="20"/>
              </w:rPr>
            </w:pPr>
          </w:p>
          <w:p w:rsidR="00532D6C" w:rsidRPr="00E821C2" w:rsidRDefault="00532D6C" w:rsidP="006C3009">
            <w:pPr>
              <w:rPr>
                <w:b/>
                <w:sz w:val="10"/>
                <w:szCs w:val="10"/>
              </w:rPr>
            </w:pPr>
          </w:p>
          <w:p w:rsidR="00532D6C" w:rsidRPr="00E821C2" w:rsidRDefault="00532D6C" w:rsidP="006C3009">
            <w:pPr>
              <w:rPr>
                <w:b/>
                <w:sz w:val="16"/>
                <w:szCs w:val="16"/>
              </w:rPr>
            </w:pPr>
          </w:p>
        </w:tc>
        <w:tc>
          <w:tcPr>
            <w:tcW w:w="1664" w:type="dxa"/>
            <w:vMerge w:val="restart"/>
          </w:tcPr>
          <w:p w:rsidR="00532D6C" w:rsidRPr="00E821C2" w:rsidRDefault="00532D6C" w:rsidP="006C3009">
            <w:pPr>
              <w:rPr>
                <w:b/>
              </w:rPr>
            </w:pPr>
          </w:p>
          <w:p w:rsidR="00532D6C" w:rsidRPr="00E821C2" w:rsidRDefault="00532D6C" w:rsidP="006C3009">
            <w:pPr>
              <w:rPr>
                <w:b/>
              </w:rPr>
            </w:pPr>
            <w:r w:rsidRPr="00E821C2">
              <w:rPr>
                <w:b/>
              </w:rPr>
              <w:t xml:space="preserve">ÖĞRENME </w:t>
            </w:r>
          </w:p>
          <w:p w:rsidR="00532D6C" w:rsidRPr="00E821C2" w:rsidRDefault="00532D6C" w:rsidP="006C3009">
            <w:pPr>
              <w:rPr>
                <w:b/>
              </w:rPr>
            </w:pPr>
            <w:r w:rsidRPr="00E821C2">
              <w:rPr>
                <w:b/>
              </w:rPr>
              <w:t>ALANI</w:t>
            </w:r>
          </w:p>
        </w:tc>
        <w:tc>
          <w:tcPr>
            <w:tcW w:w="5783" w:type="dxa"/>
            <w:gridSpan w:val="2"/>
            <w:vMerge w:val="restart"/>
          </w:tcPr>
          <w:p w:rsidR="00532D6C" w:rsidRPr="00E821C2" w:rsidRDefault="00532D6C" w:rsidP="006C3009">
            <w:pPr>
              <w:rPr>
                <w:b/>
              </w:rPr>
            </w:pPr>
          </w:p>
          <w:p w:rsidR="00532D6C" w:rsidRPr="00E821C2" w:rsidRDefault="00532D6C" w:rsidP="006C3009">
            <w:pPr>
              <w:rPr>
                <w:b/>
              </w:rPr>
            </w:pPr>
            <w:r w:rsidRPr="00E821C2">
              <w:rPr>
                <w:b/>
                <w:sz w:val="28"/>
                <w:szCs w:val="28"/>
              </w:rPr>
              <w:t>KAZANIMLAR</w:t>
            </w:r>
          </w:p>
        </w:tc>
        <w:tc>
          <w:tcPr>
            <w:tcW w:w="1980" w:type="dxa"/>
            <w:vMerge w:val="restart"/>
            <w:vAlign w:val="center"/>
          </w:tcPr>
          <w:p w:rsidR="00532D6C" w:rsidRPr="00E821C2" w:rsidRDefault="00532D6C" w:rsidP="006C3009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ATATÜRKÇÜLÜK, DİĞER DERSLER VE ARA DİSİPLİNLERLE İLİŞKİLENDİRME</w:t>
            </w:r>
          </w:p>
        </w:tc>
        <w:tc>
          <w:tcPr>
            <w:tcW w:w="2264" w:type="dxa"/>
            <w:vMerge w:val="restart"/>
            <w:vAlign w:val="center"/>
          </w:tcPr>
          <w:p w:rsidR="00532D6C" w:rsidRPr="00E821C2" w:rsidRDefault="00532D6C" w:rsidP="006C3009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532D6C" w:rsidTr="00E821C2">
        <w:trPr>
          <w:cantSplit/>
          <w:trHeight w:val="711"/>
          <w:jc w:val="center"/>
        </w:trPr>
        <w:tc>
          <w:tcPr>
            <w:tcW w:w="354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355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356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533" w:type="dxa"/>
            <w:vMerge/>
          </w:tcPr>
          <w:p w:rsidR="00532D6C" w:rsidRDefault="00532D6C" w:rsidP="006C3009"/>
        </w:tc>
        <w:tc>
          <w:tcPr>
            <w:tcW w:w="1717" w:type="dxa"/>
            <w:vMerge/>
          </w:tcPr>
          <w:p w:rsidR="00532D6C" w:rsidRPr="00DA6703" w:rsidRDefault="00532D6C" w:rsidP="006C3009"/>
        </w:tc>
        <w:tc>
          <w:tcPr>
            <w:tcW w:w="1664" w:type="dxa"/>
            <w:vMerge/>
          </w:tcPr>
          <w:p w:rsidR="00532D6C" w:rsidRDefault="00532D6C" w:rsidP="006C3009"/>
        </w:tc>
        <w:tc>
          <w:tcPr>
            <w:tcW w:w="5783" w:type="dxa"/>
            <w:gridSpan w:val="2"/>
            <w:vMerge/>
          </w:tcPr>
          <w:p w:rsidR="00532D6C" w:rsidRDefault="00532D6C" w:rsidP="006C3009"/>
        </w:tc>
        <w:tc>
          <w:tcPr>
            <w:tcW w:w="1980" w:type="dxa"/>
            <w:vMerge/>
          </w:tcPr>
          <w:p w:rsidR="00532D6C" w:rsidRDefault="00532D6C" w:rsidP="006C3009"/>
        </w:tc>
        <w:tc>
          <w:tcPr>
            <w:tcW w:w="2264" w:type="dxa"/>
            <w:vMerge/>
          </w:tcPr>
          <w:p w:rsidR="00532D6C" w:rsidRDefault="00532D6C" w:rsidP="006C3009"/>
        </w:tc>
      </w:tr>
      <w:tr w:rsidR="00532D6C" w:rsidTr="00E821C2">
        <w:trPr>
          <w:trHeight w:val="509"/>
          <w:jc w:val="center"/>
        </w:trPr>
        <w:tc>
          <w:tcPr>
            <w:tcW w:w="354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</w:pPr>
            <w:r>
              <w:rPr>
                <w:sz w:val="22"/>
                <w:szCs w:val="22"/>
              </w:rPr>
              <w:t xml:space="preserve">                                                      20-24 OCAK</w:t>
            </w: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Default="00532D6C" w:rsidP="00E821C2">
            <w:pPr>
              <w:ind w:left="113" w:right="113"/>
            </w:pPr>
          </w:p>
          <w:p w:rsidR="00532D6C" w:rsidRPr="005C1258" w:rsidRDefault="00532D6C" w:rsidP="00E821C2">
            <w:pPr>
              <w:ind w:left="113" w:right="113"/>
            </w:pPr>
          </w:p>
        </w:tc>
        <w:tc>
          <w:tcPr>
            <w:tcW w:w="355" w:type="dxa"/>
            <w:vMerge w:val="restart"/>
            <w:textDirection w:val="btLr"/>
          </w:tcPr>
          <w:p w:rsidR="00532D6C" w:rsidRPr="005C1258" w:rsidRDefault="00532D6C" w:rsidP="00E821C2">
            <w:pPr>
              <w:ind w:left="113" w:right="113"/>
              <w:jc w:val="center"/>
            </w:pPr>
            <w:r>
              <w:t>18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E821C2" w:rsidRDefault="00532D6C" w:rsidP="00E821C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21C2">
              <w:rPr>
                <w:sz w:val="22"/>
                <w:szCs w:val="22"/>
              </w:rPr>
              <w:t>12</w:t>
            </w:r>
          </w:p>
        </w:tc>
        <w:tc>
          <w:tcPr>
            <w:tcW w:w="356" w:type="dxa"/>
            <w:vMerge w:val="restart"/>
            <w:textDirection w:val="btLr"/>
          </w:tcPr>
          <w:p w:rsidR="00532D6C" w:rsidRDefault="00532D6C" w:rsidP="00E821C2">
            <w:pPr>
              <w:ind w:right="113"/>
              <w:jc w:val="center"/>
            </w:pPr>
            <w:r>
              <w:t>10</w:t>
            </w: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Default="00532D6C" w:rsidP="00E821C2">
            <w:pPr>
              <w:ind w:left="113" w:right="113"/>
              <w:jc w:val="center"/>
            </w:pPr>
          </w:p>
          <w:p w:rsidR="00532D6C" w:rsidRPr="005C1258" w:rsidRDefault="00532D6C" w:rsidP="00E821C2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533" w:type="dxa"/>
            <w:vMerge w:val="restart"/>
          </w:tcPr>
          <w:p w:rsidR="00532D6C" w:rsidRDefault="00532D6C" w:rsidP="006C3009"/>
        </w:tc>
        <w:tc>
          <w:tcPr>
            <w:tcW w:w="1717" w:type="dxa"/>
          </w:tcPr>
          <w:p w:rsidR="00532D6C" w:rsidRDefault="00532D6C" w:rsidP="006C3009"/>
        </w:tc>
        <w:tc>
          <w:tcPr>
            <w:tcW w:w="1664" w:type="dxa"/>
            <w:vAlign w:val="center"/>
          </w:tcPr>
          <w:p w:rsidR="00532D6C" w:rsidRPr="00E821C2" w:rsidRDefault="00532D6C" w:rsidP="00E821C2">
            <w:pPr>
              <w:jc w:val="center"/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83" w:type="dxa"/>
            <w:gridSpan w:val="2"/>
            <w:vAlign w:val="center"/>
          </w:tcPr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1- Dinleme Kurallarını Uygulama: </w:t>
            </w:r>
            <w:r w:rsidRPr="00E821C2">
              <w:rPr>
                <w:sz w:val="18"/>
                <w:szCs w:val="18"/>
              </w:rPr>
              <w:t>1, 2, 3</w:t>
            </w:r>
          </w:p>
          <w:p w:rsidR="00532D6C" w:rsidRPr="00E821C2" w:rsidRDefault="00532D6C" w:rsidP="00E821C2">
            <w:pPr>
              <w:tabs>
                <w:tab w:val="left" w:pos="324"/>
              </w:tabs>
              <w:ind w:left="324" w:hanging="324"/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2- Dinlediğini Anlama:</w:t>
            </w:r>
            <w:r w:rsidRPr="00E821C2">
              <w:rPr>
                <w:sz w:val="18"/>
                <w:szCs w:val="18"/>
              </w:rPr>
              <w:t xml:space="preserve"> 1, 2, 3, 4, 10, 11, 12, 15, 17</w:t>
            </w:r>
          </w:p>
          <w:p w:rsidR="00532D6C" w:rsidRPr="00B32E88" w:rsidRDefault="00532D6C" w:rsidP="00E821C2">
            <w:pPr>
              <w:tabs>
                <w:tab w:val="left" w:pos="324"/>
              </w:tabs>
              <w:ind w:left="324" w:hanging="324"/>
            </w:pPr>
            <w:r w:rsidRPr="00E821C2">
              <w:rPr>
                <w:b/>
                <w:sz w:val="18"/>
                <w:szCs w:val="18"/>
              </w:rPr>
              <w:t>3- Tür, Yöntem ve Tekniklere Uygun Dinleme:</w:t>
            </w:r>
            <w:r w:rsidRPr="00E821C2">
              <w:rPr>
                <w:sz w:val="18"/>
                <w:szCs w:val="18"/>
              </w:rPr>
              <w:t xml:space="preserve"> 3</w:t>
            </w:r>
          </w:p>
        </w:tc>
        <w:tc>
          <w:tcPr>
            <w:tcW w:w="1980" w:type="dxa"/>
            <w:vMerge w:val="restart"/>
          </w:tcPr>
          <w:p w:rsidR="00532D6C" w:rsidRPr="00E821C2" w:rsidRDefault="00532D6C" w:rsidP="006C3009">
            <w:pPr>
              <w:rPr>
                <w:rFonts w:eastAsia="MS Mincho"/>
                <w:b/>
                <w:sz w:val="20"/>
                <w:szCs w:val="20"/>
              </w:rPr>
            </w:pPr>
          </w:p>
          <w:p w:rsidR="00532D6C" w:rsidRPr="00D97EBF" w:rsidRDefault="00532D6C" w:rsidP="006C3009"/>
        </w:tc>
        <w:tc>
          <w:tcPr>
            <w:tcW w:w="2264" w:type="dxa"/>
            <w:vMerge w:val="restart"/>
          </w:tcPr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</w:p>
          <w:p w:rsidR="00532D6C" w:rsidRDefault="00532D6C" w:rsidP="006C3009"/>
        </w:tc>
      </w:tr>
      <w:tr w:rsidR="00532D6C" w:rsidTr="00E821C2">
        <w:trPr>
          <w:trHeight w:val="203"/>
          <w:jc w:val="center"/>
        </w:trPr>
        <w:tc>
          <w:tcPr>
            <w:tcW w:w="354" w:type="dxa"/>
            <w:vMerge/>
          </w:tcPr>
          <w:p w:rsidR="00532D6C" w:rsidRDefault="00532D6C" w:rsidP="006C3009"/>
        </w:tc>
        <w:tc>
          <w:tcPr>
            <w:tcW w:w="355" w:type="dxa"/>
            <w:vMerge/>
          </w:tcPr>
          <w:p w:rsidR="00532D6C" w:rsidRDefault="00532D6C" w:rsidP="006C3009"/>
        </w:tc>
        <w:tc>
          <w:tcPr>
            <w:tcW w:w="356" w:type="dxa"/>
            <w:vMerge/>
          </w:tcPr>
          <w:p w:rsidR="00532D6C" w:rsidRDefault="00532D6C" w:rsidP="006C3009"/>
        </w:tc>
        <w:tc>
          <w:tcPr>
            <w:tcW w:w="533" w:type="dxa"/>
            <w:vMerge/>
          </w:tcPr>
          <w:p w:rsidR="00532D6C" w:rsidRDefault="00532D6C" w:rsidP="006C3009"/>
        </w:tc>
        <w:tc>
          <w:tcPr>
            <w:tcW w:w="3381" w:type="dxa"/>
            <w:gridSpan w:val="2"/>
          </w:tcPr>
          <w:p w:rsidR="00532D6C" w:rsidRPr="00E821C2" w:rsidRDefault="00532D6C" w:rsidP="006C3009">
            <w:pPr>
              <w:rPr>
                <w:b/>
                <w:bCs/>
              </w:rPr>
            </w:pPr>
            <w:r w:rsidRPr="00E821C2">
              <w:rPr>
                <w:b/>
                <w:bCs/>
              </w:rPr>
              <w:t>KAVRATILACAK SESLER</w:t>
            </w:r>
          </w:p>
        </w:tc>
        <w:tc>
          <w:tcPr>
            <w:tcW w:w="5783" w:type="dxa"/>
            <w:gridSpan w:val="2"/>
          </w:tcPr>
          <w:p w:rsidR="00532D6C" w:rsidRPr="00366234" w:rsidRDefault="00532D6C" w:rsidP="006C3009">
            <w:r w:rsidRPr="00E821C2">
              <w:rPr>
                <w:b/>
                <w:bCs/>
              </w:rPr>
              <w:t>İLK OKUMA YAZMA KAZANIMLARI</w:t>
            </w:r>
          </w:p>
        </w:tc>
        <w:tc>
          <w:tcPr>
            <w:tcW w:w="1980" w:type="dxa"/>
            <w:vMerge/>
          </w:tcPr>
          <w:p w:rsidR="00532D6C" w:rsidRDefault="00532D6C" w:rsidP="006C3009"/>
        </w:tc>
        <w:tc>
          <w:tcPr>
            <w:tcW w:w="2264" w:type="dxa"/>
            <w:vMerge/>
          </w:tcPr>
          <w:p w:rsidR="00532D6C" w:rsidRDefault="00532D6C" w:rsidP="006C3009"/>
        </w:tc>
      </w:tr>
      <w:tr w:rsidR="00532D6C" w:rsidTr="00E821C2">
        <w:trPr>
          <w:trHeight w:val="2505"/>
          <w:jc w:val="center"/>
        </w:trPr>
        <w:tc>
          <w:tcPr>
            <w:tcW w:w="354" w:type="dxa"/>
            <w:vMerge/>
          </w:tcPr>
          <w:p w:rsidR="00532D6C" w:rsidRDefault="00532D6C" w:rsidP="006C3009"/>
        </w:tc>
        <w:tc>
          <w:tcPr>
            <w:tcW w:w="355" w:type="dxa"/>
            <w:vMerge/>
          </w:tcPr>
          <w:p w:rsidR="00532D6C" w:rsidRDefault="00532D6C" w:rsidP="006C3009"/>
        </w:tc>
        <w:tc>
          <w:tcPr>
            <w:tcW w:w="356" w:type="dxa"/>
            <w:vMerge/>
          </w:tcPr>
          <w:p w:rsidR="00532D6C" w:rsidRDefault="00532D6C" w:rsidP="006C3009"/>
        </w:tc>
        <w:tc>
          <w:tcPr>
            <w:tcW w:w="533" w:type="dxa"/>
            <w:vMerge/>
          </w:tcPr>
          <w:p w:rsidR="00532D6C" w:rsidRDefault="00532D6C" w:rsidP="006C3009"/>
        </w:tc>
        <w:tc>
          <w:tcPr>
            <w:tcW w:w="3381" w:type="dxa"/>
            <w:gridSpan w:val="2"/>
            <w:vMerge w:val="restart"/>
          </w:tcPr>
          <w:p w:rsidR="00532D6C" w:rsidRPr="00E821C2" w:rsidRDefault="00532D6C" w:rsidP="008E052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Ğ</w:t>
            </w:r>
            <w:r w:rsidRPr="00E821C2">
              <w:rPr>
                <w:rFonts w:ascii="Hand writing Mutlu" w:hAnsi="Hand writing Mutlu"/>
                <w:sz w:val="32"/>
                <w:szCs w:val="32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</w:rPr>
              <w:t xml:space="preserve">  Vv  F</w:t>
            </w:r>
            <w:r w:rsidRPr="00E821C2">
              <w:rPr>
                <w:rFonts w:ascii="Hand writing Mutlu" w:hAnsi="Hand writing Mutlu"/>
                <w:sz w:val="32"/>
                <w:szCs w:val="32"/>
              </w:rPr>
              <w:t>f</w:t>
            </w:r>
            <w:r>
              <w:rPr>
                <w:rFonts w:ascii="Hand writing Mutlu" w:hAnsi="Hand writing Mutlu"/>
                <w:sz w:val="32"/>
                <w:szCs w:val="32"/>
              </w:rPr>
              <w:t xml:space="preserve">  J</w:t>
            </w:r>
            <w:r w:rsidRPr="00E821C2">
              <w:rPr>
                <w:rFonts w:ascii="Hand writing Mutlu" w:hAnsi="Hand writing Mutlu"/>
                <w:sz w:val="32"/>
                <w:szCs w:val="32"/>
              </w:rPr>
              <w:t>j</w:t>
            </w:r>
          </w:p>
          <w:p w:rsidR="00532D6C" w:rsidRPr="00E821C2" w:rsidRDefault="00532D6C" w:rsidP="006C3009">
            <w:pPr>
              <w:rPr>
                <w:sz w:val="14"/>
                <w:szCs w:val="14"/>
              </w:rPr>
            </w:pPr>
          </w:p>
          <w:p w:rsidR="00532D6C" w:rsidRPr="00E821C2" w:rsidRDefault="00532D6C" w:rsidP="006C3009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Ğ SESİ  </w:t>
            </w:r>
          </w:p>
          <w:p w:rsidR="00532D6C" w:rsidRPr="00E821C2" w:rsidRDefault="00532D6C" w:rsidP="0016164D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Ağaya uğradım</w:t>
            </w:r>
          </w:p>
          <w:p w:rsidR="00532D6C" w:rsidRPr="00E821C2" w:rsidRDefault="00532D6C" w:rsidP="0016164D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Soğanı doğradım </w:t>
            </w:r>
          </w:p>
          <w:p w:rsidR="00532D6C" w:rsidRPr="00E821C2" w:rsidRDefault="00532D6C" w:rsidP="0016164D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Ağladım dağladım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Boğazıma  bağladım</w:t>
            </w:r>
          </w:p>
          <w:p w:rsidR="00532D6C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Tekerlemesi kullanılır.</w:t>
            </w:r>
          </w:p>
          <w:p w:rsidR="00532D6C" w:rsidRDefault="00532D6C" w:rsidP="006C3009">
            <w:pPr>
              <w:rPr>
                <w:sz w:val="18"/>
                <w:szCs w:val="18"/>
              </w:rPr>
            </w:pPr>
          </w:p>
          <w:p w:rsidR="00532D6C" w:rsidRPr="00E821C2" w:rsidRDefault="00532D6C" w:rsidP="008E052F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VSESİ  </w:t>
            </w:r>
          </w:p>
          <w:p w:rsidR="00532D6C" w:rsidRPr="00E821C2" w:rsidRDefault="00532D6C" w:rsidP="008E052F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Havuzu mavi,</w:t>
            </w:r>
          </w:p>
          <w:p w:rsidR="00532D6C" w:rsidRPr="00E821C2" w:rsidRDefault="00532D6C" w:rsidP="008E052F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Duvarı pembe,</w:t>
            </w:r>
          </w:p>
          <w:p w:rsidR="00532D6C" w:rsidRPr="00E821C2" w:rsidRDefault="00532D6C" w:rsidP="008E052F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İki merdivenli,</w:t>
            </w:r>
          </w:p>
          <w:p w:rsidR="00532D6C" w:rsidRPr="00E821C2" w:rsidRDefault="00532D6C" w:rsidP="008E052F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Yap bizim evi.</w:t>
            </w:r>
            <w:r w:rsidRPr="00E821C2">
              <w:rPr>
                <w:sz w:val="18"/>
                <w:szCs w:val="18"/>
              </w:rPr>
              <w:t>Tekerlemesi kullanılır.</w:t>
            </w:r>
          </w:p>
          <w:p w:rsidR="00532D6C" w:rsidRPr="00E821C2" w:rsidRDefault="00532D6C" w:rsidP="008E052F">
            <w:pPr>
              <w:rPr>
                <w:sz w:val="18"/>
                <w:szCs w:val="18"/>
              </w:rPr>
            </w:pPr>
          </w:p>
          <w:p w:rsidR="00532D6C" w:rsidRPr="00E821C2" w:rsidRDefault="00532D6C" w:rsidP="008E052F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FSESİ  </w:t>
            </w:r>
          </w:p>
          <w:p w:rsidR="00532D6C" w:rsidRPr="00E821C2" w:rsidRDefault="00532D6C" w:rsidP="008E052F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Fatma Urfalı </w:t>
            </w:r>
            <w:r w:rsidRPr="00E821C2">
              <w:rPr>
                <w:b/>
                <w:sz w:val="18"/>
                <w:szCs w:val="18"/>
              </w:rPr>
              <w:br/>
              <w:t>Öfkesi hafif</w:t>
            </w:r>
          </w:p>
          <w:p w:rsidR="00532D6C" w:rsidRPr="00E821C2" w:rsidRDefault="00532D6C" w:rsidP="008E052F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Zafer  Fatsalı</w:t>
            </w:r>
          </w:p>
          <w:p w:rsidR="00532D6C" w:rsidRDefault="00532D6C" w:rsidP="008E052F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Telefonu aktif</w:t>
            </w:r>
            <w:r w:rsidRPr="00E821C2">
              <w:rPr>
                <w:sz w:val="18"/>
                <w:szCs w:val="18"/>
              </w:rPr>
              <w:t xml:space="preserve"> tekerlemesi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kullanılır.</w:t>
            </w:r>
          </w:p>
          <w:p w:rsidR="00532D6C" w:rsidRPr="00E821C2" w:rsidRDefault="00532D6C" w:rsidP="008E052F">
            <w:pPr>
              <w:rPr>
                <w:rFonts w:ascii="Hand writing Mutlu" w:hAnsi="Hand writing Mutlu"/>
                <w:sz w:val="22"/>
                <w:szCs w:val="22"/>
              </w:rPr>
            </w:pPr>
            <w:r w:rsidRPr="00E821C2">
              <w:rPr>
                <w:rFonts w:ascii="Hand writing Mutlu" w:hAnsi="Hand writing Mutlu"/>
                <w:sz w:val="22"/>
                <w:szCs w:val="22"/>
              </w:rPr>
              <w:t xml:space="preserve">J SESİ  </w:t>
            </w:r>
          </w:p>
          <w:p w:rsidR="00532D6C" w:rsidRPr="00E821C2" w:rsidRDefault="00532D6C" w:rsidP="008E052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Jale bu baraj</w:t>
            </w:r>
          </w:p>
          <w:p w:rsidR="00532D6C" w:rsidRPr="00E821C2" w:rsidRDefault="00532D6C" w:rsidP="008E052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Müjde bu garaj</w:t>
            </w:r>
          </w:p>
          <w:p w:rsidR="00532D6C" w:rsidRPr="00E821C2" w:rsidRDefault="00532D6C" w:rsidP="008E052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Oje ve ruj alalım</w:t>
            </w:r>
          </w:p>
          <w:p w:rsidR="00532D6C" w:rsidRPr="00E821C2" w:rsidRDefault="00532D6C" w:rsidP="008E052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Biraz makyaj yapalım</w:t>
            </w:r>
          </w:p>
          <w:p w:rsidR="00532D6C" w:rsidRPr="00E821C2" w:rsidRDefault="00532D6C" w:rsidP="008E052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Jetimize binelim</w:t>
            </w:r>
          </w:p>
          <w:p w:rsidR="00532D6C" w:rsidRPr="00E821C2" w:rsidRDefault="00532D6C" w:rsidP="008E052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Japonya’ya gidelim.</w:t>
            </w:r>
          </w:p>
          <w:p w:rsidR="00532D6C" w:rsidRPr="00E821C2" w:rsidRDefault="00532D6C" w:rsidP="008E052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Lojmana varınca</w:t>
            </w:r>
          </w:p>
          <w:p w:rsidR="00532D6C" w:rsidRPr="00E821C2" w:rsidRDefault="00532D6C" w:rsidP="008E052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Pijamamızı giyelim tekerlemesi kullanılır</w:t>
            </w:r>
          </w:p>
          <w:p w:rsidR="00532D6C" w:rsidRPr="00E821C2" w:rsidRDefault="00532D6C" w:rsidP="008E052F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8E052F">
            <w:pPr>
              <w:rPr>
                <w:sz w:val="18"/>
                <w:szCs w:val="18"/>
              </w:rPr>
            </w:pPr>
          </w:p>
        </w:tc>
        <w:tc>
          <w:tcPr>
            <w:tcW w:w="2543" w:type="dxa"/>
            <w:vMerge w:val="restart"/>
          </w:tcPr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HAZIRLIK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Dinlemek için hazırlık yapar.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Yazmak için hazırlık yapar.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Okumak için hazırlık yapar.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HİSSETME VE TANIMA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sesleri ayırt eder.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seslerle harfleri eşleştirir.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Dikkatini dinlediğine yoğunlaştırır.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Görsellerden yararlanarak söz varlığını geliştirir.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Resim ve fotoğrafları yorumlar.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Renkleri tanır, anlamlandırır ve yorumlar.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SESİ / HARFİ OKUMA VE YAZMA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Ön bilgilerini kullanarak okuduğunu anlamlandırır.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Okuduğunu anlamlandırmada görsellerden yararlanır.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İşitilebilir bir ses tonuyla okur.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Yankılayıcı okur.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Rehber yardımıyla okur.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Bitişik eğik yazı harflerini kurallarına uygun yazar.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SeslERDEN / HARFLERDEN  HECELER, KELİMELER VE CÜMLELER OLUŞTURMA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Kelimelerden cümleler oluşturarak yazar.</w:t>
            </w:r>
          </w:p>
        </w:tc>
        <w:tc>
          <w:tcPr>
            <w:tcW w:w="3240" w:type="dxa"/>
            <w:vMerge w:val="restart"/>
          </w:tcPr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Seslerden heceler, hecelerden kelimeler, 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kelimelerden cümleler oluşturarak okur.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Seslerden heceler, hecelerden kelimeler, 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Duyduğu kelimeleri görsellerle eşleştirir.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Kelimeler, cümleler ve satırlar arasında 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uygun boşluk bırakır.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Matematiksel ifadeleri doğru yazar.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METİN OLUŞTURMA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Kelimeleri doğru telaffuz eder.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Metni takip ederek dinler.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Noktalama işaretlerine dikkat ederek okur.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Verilen cümle ya da metne bakarak yazar.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Cümleleri görsellerle ifade eder.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Anlamlı ve kurallı cümleler yazar.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Görsellerden hareketle cümleler ve 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metinler yazar.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Bütün yazılarını bitişik eğik yazı ile yazar.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Yazılarında noktalama işaretlerini doğru 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ve yerinde kullanır.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Dikte etme çalışmalarına katılır.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Sayfa düzenine ve temizliğine dikkat eder.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Metin ve görsel ilişkisini sorgular.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OKUR YAZARLIĞA ULAŞMA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Bu aşamada 1. sınıf dinleme, konuşma, 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okuma, yazma, görsel okuma-sunu 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kazanımlarının tümü kullanılmalıdır.</w:t>
            </w:r>
          </w:p>
        </w:tc>
        <w:tc>
          <w:tcPr>
            <w:tcW w:w="1980" w:type="dxa"/>
            <w:vMerge/>
          </w:tcPr>
          <w:p w:rsidR="00532D6C" w:rsidRDefault="00532D6C" w:rsidP="006C3009"/>
        </w:tc>
        <w:tc>
          <w:tcPr>
            <w:tcW w:w="2264" w:type="dxa"/>
            <w:vMerge/>
          </w:tcPr>
          <w:p w:rsidR="00532D6C" w:rsidRDefault="00532D6C" w:rsidP="006C3009"/>
        </w:tc>
      </w:tr>
      <w:tr w:rsidR="00532D6C" w:rsidRPr="00FF21FB" w:rsidTr="00E821C2">
        <w:trPr>
          <w:trHeight w:val="3615"/>
          <w:jc w:val="center"/>
        </w:trPr>
        <w:tc>
          <w:tcPr>
            <w:tcW w:w="354" w:type="dxa"/>
            <w:vMerge/>
          </w:tcPr>
          <w:p w:rsidR="00532D6C" w:rsidRDefault="00532D6C" w:rsidP="006C3009"/>
        </w:tc>
        <w:tc>
          <w:tcPr>
            <w:tcW w:w="355" w:type="dxa"/>
            <w:vMerge/>
          </w:tcPr>
          <w:p w:rsidR="00532D6C" w:rsidRDefault="00532D6C" w:rsidP="006C3009"/>
        </w:tc>
        <w:tc>
          <w:tcPr>
            <w:tcW w:w="356" w:type="dxa"/>
            <w:vMerge/>
          </w:tcPr>
          <w:p w:rsidR="00532D6C" w:rsidRDefault="00532D6C" w:rsidP="006C3009"/>
        </w:tc>
        <w:tc>
          <w:tcPr>
            <w:tcW w:w="533" w:type="dxa"/>
            <w:vMerge/>
          </w:tcPr>
          <w:p w:rsidR="00532D6C" w:rsidRDefault="00532D6C" w:rsidP="006C3009"/>
        </w:tc>
        <w:tc>
          <w:tcPr>
            <w:tcW w:w="3381" w:type="dxa"/>
            <w:gridSpan w:val="2"/>
            <w:vMerge/>
          </w:tcPr>
          <w:p w:rsidR="00532D6C" w:rsidRPr="00E821C2" w:rsidRDefault="00532D6C" w:rsidP="006C3009">
            <w:pPr>
              <w:rPr>
                <w:sz w:val="18"/>
                <w:szCs w:val="18"/>
              </w:rPr>
            </w:pPr>
          </w:p>
        </w:tc>
        <w:tc>
          <w:tcPr>
            <w:tcW w:w="2543" w:type="dxa"/>
            <w:vMerge/>
          </w:tcPr>
          <w:p w:rsidR="00532D6C" w:rsidRDefault="00532D6C" w:rsidP="006C3009"/>
        </w:tc>
        <w:tc>
          <w:tcPr>
            <w:tcW w:w="3240" w:type="dxa"/>
            <w:vMerge/>
          </w:tcPr>
          <w:p w:rsidR="00532D6C" w:rsidRDefault="00532D6C" w:rsidP="006C3009"/>
        </w:tc>
        <w:tc>
          <w:tcPr>
            <w:tcW w:w="4244" w:type="dxa"/>
            <w:gridSpan w:val="2"/>
          </w:tcPr>
          <w:p w:rsidR="00532D6C" w:rsidRPr="00E821C2" w:rsidRDefault="00532D6C" w:rsidP="006C3009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</w:p>
          <w:p w:rsidR="00532D6C" w:rsidRPr="00E821C2" w:rsidRDefault="00532D6C" w:rsidP="006C3009">
            <w:pPr>
              <w:rPr>
                <w:b/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6C3009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</w:t>
            </w:r>
          </w:p>
          <w:p w:rsidR="00532D6C" w:rsidRPr="00E821C2" w:rsidRDefault="00532D6C" w:rsidP="006C3009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Default="00532D6C" w:rsidP="006C3009"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  <w:p w:rsidR="00532D6C" w:rsidRDefault="00532D6C" w:rsidP="006C3009"/>
          <w:p w:rsidR="00532D6C" w:rsidRPr="00FF21FB" w:rsidRDefault="00532D6C" w:rsidP="006C3009"/>
        </w:tc>
      </w:tr>
    </w:tbl>
    <w:p w:rsidR="00532D6C" w:rsidRDefault="00532D6C" w:rsidP="0066639E"/>
    <w:p w:rsidR="00532D6C" w:rsidRDefault="00532D6C" w:rsidP="0066639E"/>
    <w:p w:rsidR="00532D6C" w:rsidRDefault="00532D6C" w:rsidP="0066639E"/>
    <w:tbl>
      <w:tblPr>
        <w:tblW w:w="15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5"/>
        <w:gridCol w:w="537"/>
        <w:gridCol w:w="537"/>
        <w:gridCol w:w="537"/>
        <w:gridCol w:w="372"/>
        <w:gridCol w:w="1775"/>
        <w:gridCol w:w="6505"/>
        <w:gridCol w:w="1980"/>
        <w:gridCol w:w="2538"/>
      </w:tblGrid>
      <w:tr w:rsidR="00532D6C" w:rsidRPr="00E821C2" w:rsidTr="00E821C2">
        <w:trPr>
          <w:trHeight w:val="346"/>
          <w:jc w:val="center"/>
        </w:trPr>
        <w:tc>
          <w:tcPr>
            <w:tcW w:w="15246" w:type="dxa"/>
            <w:gridSpan w:val="9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</w:p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RPr="00E821C2" w:rsidTr="00E821C2">
        <w:trPr>
          <w:trHeight w:val="333"/>
          <w:jc w:val="center"/>
        </w:trPr>
        <w:tc>
          <w:tcPr>
            <w:tcW w:w="1539" w:type="dxa"/>
            <w:gridSpan w:val="3"/>
          </w:tcPr>
          <w:p w:rsidR="00532D6C" w:rsidRPr="00E821C2" w:rsidRDefault="00532D6C" w:rsidP="003A1493">
            <w:pPr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SÜRE</w:t>
            </w: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METİN</w:t>
            </w:r>
          </w:p>
        </w:tc>
        <w:tc>
          <w:tcPr>
            <w:tcW w:w="1775" w:type="dxa"/>
            <w:vMerge w:val="restart"/>
          </w:tcPr>
          <w:p w:rsidR="00532D6C" w:rsidRPr="00E821C2" w:rsidRDefault="00532D6C" w:rsidP="003A1493">
            <w:pPr>
              <w:rPr>
                <w:b/>
                <w:lang w:val="en-US"/>
              </w:rPr>
            </w:pPr>
          </w:p>
          <w:p w:rsidR="00532D6C" w:rsidRPr="00E821C2" w:rsidRDefault="00532D6C" w:rsidP="003A1493">
            <w:pPr>
              <w:rPr>
                <w:b/>
                <w:lang w:val="en-US"/>
              </w:rPr>
            </w:pPr>
          </w:p>
          <w:p w:rsidR="00532D6C" w:rsidRPr="00E821C2" w:rsidRDefault="00532D6C" w:rsidP="003A1493">
            <w:pPr>
              <w:rPr>
                <w:b/>
                <w:lang w:val="en-US"/>
              </w:rPr>
            </w:pPr>
            <w:r w:rsidRPr="00E821C2">
              <w:rPr>
                <w:b/>
                <w:lang w:val="en-US"/>
              </w:rPr>
              <w:t>ÖĞRENME ALANI</w:t>
            </w:r>
          </w:p>
        </w:tc>
        <w:tc>
          <w:tcPr>
            <w:tcW w:w="6505" w:type="dxa"/>
            <w:vMerge w:val="restart"/>
          </w:tcPr>
          <w:p w:rsidR="00532D6C" w:rsidRPr="00E821C2" w:rsidRDefault="00532D6C" w:rsidP="003A1493">
            <w:pPr>
              <w:rPr>
                <w:b/>
                <w:lang w:val="en-US"/>
              </w:rPr>
            </w:pPr>
          </w:p>
          <w:p w:rsidR="00532D6C" w:rsidRPr="00E821C2" w:rsidRDefault="00532D6C" w:rsidP="003A1493">
            <w:pPr>
              <w:rPr>
                <w:b/>
                <w:lang w:val="en-US"/>
              </w:rPr>
            </w:pPr>
          </w:p>
          <w:p w:rsidR="00532D6C" w:rsidRPr="00E821C2" w:rsidRDefault="00532D6C" w:rsidP="003A1493">
            <w:pPr>
              <w:rPr>
                <w:b/>
                <w:lang w:val="en-US"/>
              </w:rPr>
            </w:pPr>
            <w:r w:rsidRPr="00E821C2">
              <w:rPr>
                <w:b/>
                <w:lang w:val="en-US"/>
              </w:rPr>
              <w:t>KAZANIMLAR</w:t>
            </w:r>
          </w:p>
        </w:tc>
        <w:tc>
          <w:tcPr>
            <w:tcW w:w="1980" w:type="dxa"/>
            <w:vMerge w:val="restart"/>
            <w:vAlign w:val="center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E821C2">
              <w:rPr>
                <w:b/>
                <w:bCs/>
                <w:sz w:val="16"/>
                <w:szCs w:val="16"/>
              </w:rPr>
              <w:t>ATATÜRKÇÜLÜK, DİĞER DERSLER VE ARA DİSİPLİNLERLE İLİŞKİLENDİRME</w:t>
            </w:r>
          </w:p>
        </w:tc>
        <w:tc>
          <w:tcPr>
            <w:tcW w:w="2538" w:type="dxa"/>
            <w:vMerge w:val="restart"/>
            <w:vAlign w:val="center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  <w:r w:rsidRPr="00E821C2">
              <w:rPr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532D6C" w:rsidRPr="00E821C2" w:rsidTr="00E821C2">
        <w:trPr>
          <w:cantSplit/>
          <w:trHeight w:val="1089"/>
          <w:jc w:val="center"/>
        </w:trPr>
        <w:tc>
          <w:tcPr>
            <w:tcW w:w="465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AY</w:t>
            </w:r>
          </w:p>
        </w:tc>
        <w:tc>
          <w:tcPr>
            <w:tcW w:w="537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HAFTA</w:t>
            </w:r>
          </w:p>
        </w:tc>
        <w:tc>
          <w:tcPr>
            <w:tcW w:w="537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SAAT</w:t>
            </w:r>
          </w:p>
        </w:tc>
        <w:tc>
          <w:tcPr>
            <w:tcW w:w="537" w:type="dxa"/>
            <w:vMerge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775" w:type="dxa"/>
            <w:vMerge/>
          </w:tcPr>
          <w:p w:rsidR="00532D6C" w:rsidRPr="00E821C2" w:rsidRDefault="00532D6C" w:rsidP="003A1493">
            <w:pPr>
              <w:rPr>
                <w:b/>
                <w:lang w:val="en-US"/>
              </w:rPr>
            </w:pPr>
          </w:p>
        </w:tc>
        <w:tc>
          <w:tcPr>
            <w:tcW w:w="6505" w:type="dxa"/>
            <w:vMerge/>
          </w:tcPr>
          <w:p w:rsidR="00532D6C" w:rsidRPr="00E821C2" w:rsidRDefault="00532D6C" w:rsidP="003A1493">
            <w:pPr>
              <w:rPr>
                <w:b/>
                <w:lang w:val="en-US"/>
              </w:rPr>
            </w:pPr>
          </w:p>
        </w:tc>
        <w:tc>
          <w:tcPr>
            <w:tcW w:w="1980" w:type="dxa"/>
            <w:vMerge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lang w:val="en-US"/>
              </w:rPr>
            </w:pPr>
          </w:p>
        </w:tc>
      </w:tr>
      <w:tr w:rsidR="00532D6C" w:rsidRPr="00E821C2" w:rsidTr="00E821C2">
        <w:trPr>
          <w:trHeight w:val="518"/>
          <w:jc w:val="center"/>
        </w:trPr>
        <w:tc>
          <w:tcPr>
            <w:tcW w:w="465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ŞUBAT</w:t>
            </w: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C27324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18"/>
                <w:szCs w:val="18"/>
              </w:rPr>
              <w:t>19</w:t>
            </w:r>
            <w:r w:rsidRPr="00E821C2">
              <w:rPr>
                <w:b/>
                <w:sz w:val="18"/>
                <w:szCs w:val="18"/>
              </w:rPr>
              <w:t>. HAFTA</w:t>
            </w:r>
            <w:r w:rsidRPr="00E821C2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>10-14 ŞUBAT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3A1493">
            <w:pPr>
              <w:rPr>
                <w:lang w:val="en-US"/>
              </w:rPr>
            </w:pPr>
          </w:p>
          <w:p w:rsidR="00532D6C" w:rsidRPr="00E821C2" w:rsidRDefault="00532D6C" w:rsidP="003A1493">
            <w:pPr>
              <w:rPr>
                <w:lang w:val="en-US"/>
              </w:rPr>
            </w:pPr>
          </w:p>
          <w:p w:rsidR="00532D6C" w:rsidRPr="00E821C2" w:rsidRDefault="00532D6C" w:rsidP="003A1493">
            <w:pPr>
              <w:rPr>
                <w:lang w:val="en-US"/>
              </w:rPr>
            </w:pPr>
          </w:p>
          <w:p w:rsidR="00532D6C" w:rsidRPr="00E821C2" w:rsidRDefault="00532D6C" w:rsidP="003A1493">
            <w:pPr>
              <w:rPr>
                <w:lang w:val="en-US"/>
              </w:rPr>
            </w:pPr>
          </w:p>
          <w:p w:rsidR="00532D6C" w:rsidRPr="00E821C2" w:rsidRDefault="00532D6C" w:rsidP="003A1493">
            <w:pPr>
              <w:rPr>
                <w:lang w:val="en-US"/>
              </w:rPr>
            </w:pPr>
          </w:p>
          <w:p w:rsidR="00532D6C" w:rsidRPr="00E821C2" w:rsidRDefault="00532D6C" w:rsidP="003A1493">
            <w:pPr>
              <w:rPr>
                <w:lang w:val="en-US"/>
              </w:rPr>
            </w:pPr>
          </w:p>
          <w:p w:rsidR="00532D6C" w:rsidRPr="00E821C2" w:rsidRDefault="00532D6C" w:rsidP="003A1493">
            <w:pPr>
              <w:rPr>
                <w:lang w:val="en-US"/>
              </w:rPr>
            </w:pPr>
            <w:r w:rsidRPr="00E821C2">
              <w:rPr>
                <w:lang w:val="en-US"/>
              </w:rPr>
              <w:t>10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372" w:type="dxa"/>
            <w:vMerge w:val="restart"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DİNLEME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Dinleme Kurallarını Uygulama: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Dinlediğini Anlama: </w:t>
            </w:r>
          </w:p>
        </w:tc>
        <w:tc>
          <w:tcPr>
            <w:tcW w:w="1980" w:type="dxa"/>
            <w:vMerge w:val="restart"/>
          </w:tcPr>
          <w:p w:rsidR="00532D6C" w:rsidRPr="00885043" w:rsidRDefault="00532D6C" w:rsidP="003A1493"/>
        </w:tc>
        <w:tc>
          <w:tcPr>
            <w:tcW w:w="2538" w:type="dxa"/>
            <w:vMerge w:val="restart"/>
          </w:tcPr>
          <w:p w:rsidR="00532D6C" w:rsidRPr="00E821C2" w:rsidRDefault="00532D6C" w:rsidP="003A1493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3A1493">
            <w:pPr>
              <w:rPr>
                <w:sz w:val="8"/>
                <w:szCs w:val="8"/>
              </w:rPr>
            </w:pPr>
          </w:p>
          <w:p w:rsidR="00532D6C" w:rsidRPr="00E821C2" w:rsidRDefault="00532D6C" w:rsidP="003A1493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3A1493">
            <w:pPr>
              <w:rPr>
                <w:sz w:val="8"/>
                <w:szCs w:val="8"/>
              </w:rPr>
            </w:pPr>
          </w:p>
          <w:p w:rsidR="00532D6C" w:rsidRPr="00E821C2" w:rsidRDefault="00532D6C" w:rsidP="003A1493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3A1493">
            <w:pPr>
              <w:rPr>
                <w:sz w:val="8"/>
                <w:szCs w:val="8"/>
              </w:rPr>
            </w:pPr>
          </w:p>
          <w:p w:rsidR="00532D6C" w:rsidRPr="00E821C2" w:rsidRDefault="00532D6C" w:rsidP="003A1493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3A1493">
            <w:pPr>
              <w:rPr>
                <w:sz w:val="8"/>
                <w:szCs w:val="8"/>
              </w:rPr>
            </w:pPr>
          </w:p>
          <w:p w:rsidR="00532D6C" w:rsidRPr="00E821C2" w:rsidRDefault="00532D6C" w:rsidP="003A1493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  <w:p w:rsidR="00532D6C" w:rsidRPr="00E821C2" w:rsidRDefault="00532D6C" w:rsidP="003A1493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Görsel Okuma Becerileri Değerlendirme Ölçeği</w:t>
            </w:r>
          </w:p>
          <w:p w:rsidR="00532D6C" w:rsidRPr="00E821C2" w:rsidRDefault="00532D6C" w:rsidP="003A1493">
            <w:pPr>
              <w:rPr>
                <w:sz w:val="8"/>
                <w:szCs w:val="8"/>
              </w:rPr>
            </w:pPr>
          </w:p>
          <w:p w:rsidR="00532D6C" w:rsidRPr="00E821C2" w:rsidRDefault="00532D6C" w:rsidP="003A1493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Konuşma Becerileri Değerlendirme Ölçeği</w:t>
            </w:r>
          </w:p>
        </w:tc>
      </w:tr>
      <w:tr w:rsidR="00532D6C" w:rsidRPr="00E821C2" w:rsidTr="00E821C2">
        <w:trPr>
          <w:trHeight w:val="777"/>
          <w:jc w:val="center"/>
        </w:trPr>
        <w:tc>
          <w:tcPr>
            <w:tcW w:w="465" w:type="dxa"/>
            <w:vMerge/>
          </w:tcPr>
          <w:p w:rsidR="00532D6C" w:rsidRPr="00885043" w:rsidRDefault="00532D6C" w:rsidP="003A1493"/>
        </w:tc>
        <w:tc>
          <w:tcPr>
            <w:tcW w:w="537" w:type="dxa"/>
            <w:vMerge/>
          </w:tcPr>
          <w:p w:rsidR="00532D6C" w:rsidRPr="00885043" w:rsidRDefault="00532D6C" w:rsidP="003A1493"/>
        </w:tc>
        <w:tc>
          <w:tcPr>
            <w:tcW w:w="537" w:type="dxa"/>
            <w:vMerge/>
          </w:tcPr>
          <w:p w:rsidR="00532D6C" w:rsidRPr="00885043" w:rsidRDefault="00532D6C" w:rsidP="003A1493"/>
        </w:tc>
        <w:tc>
          <w:tcPr>
            <w:tcW w:w="537" w:type="dxa"/>
            <w:vMerge/>
          </w:tcPr>
          <w:p w:rsidR="00532D6C" w:rsidRPr="00885043" w:rsidRDefault="00532D6C" w:rsidP="003A1493"/>
        </w:tc>
        <w:tc>
          <w:tcPr>
            <w:tcW w:w="372" w:type="dxa"/>
            <w:vMerge/>
          </w:tcPr>
          <w:p w:rsidR="00532D6C" w:rsidRPr="00885043" w:rsidRDefault="00532D6C" w:rsidP="003A1493"/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Konuşma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Sözlü Olarak İfade Etme: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Konuşma: </w:t>
            </w:r>
          </w:p>
        </w:tc>
        <w:tc>
          <w:tcPr>
            <w:tcW w:w="1980" w:type="dxa"/>
            <w:vMerge/>
          </w:tcPr>
          <w:p w:rsidR="00532D6C" w:rsidRPr="00885043" w:rsidRDefault="00532D6C" w:rsidP="003A1493"/>
        </w:tc>
        <w:tc>
          <w:tcPr>
            <w:tcW w:w="2538" w:type="dxa"/>
            <w:vMerge/>
          </w:tcPr>
          <w:p w:rsidR="00532D6C" w:rsidRPr="00885043" w:rsidRDefault="00532D6C" w:rsidP="003A1493"/>
        </w:tc>
      </w:tr>
      <w:tr w:rsidR="00532D6C" w:rsidRPr="00E821C2" w:rsidTr="00E821C2">
        <w:trPr>
          <w:trHeight w:val="1057"/>
          <w:jc w:val="center"/>
        </w:trPr>
        <w:tc>
          <w:tcPr>
            <w:tcW w:w="465" w:type="dxa"/>
            <w:vMerge/>
          </w:tcPr>
          <w:p w:rsidR="00532D6C" w:rsidRPr="00885043" w:rsidRDefault="00532D6C" w:rsidP="003A1493"/>
        </w:tc>
        <w:tc>
          <w:tcPr>
            <w:tcW w:w="537" w:type="dxa"/>
            <w:vMerge/>
          </w:tcPr>
          <w:p w:rsidR="00532D6C" w:rsidRPr="00885043" w:rsidRDefault="00532D6C" w:rsidP="003A1493"/>
        </w:tc>
        <w:tc>
          <w:tcPr>
            <w:tcW w:w="537" w:type="dxa"/>
            <w:vMerge/>
          </w:tcPr>
          <w:p w:rsidR="00532D6C" w:rsidRPr="00885043" w:rsidRDefault="00532D6C" w:rsidP="003A1493"/>
        </w:tc>
        <w:tc>
          <w:tcPr>
            <w:tcW w:w="537" w:type="dxa"/>
            <w:vMerge/>
          </w:tcPr>
          <w:p w:rsidR="00532D6C" w:rsidRPr="00885043" w:rsidRDefault="00532D6C" w:rsidP="003A1493"/>
        </w:tc>
        <w:tc>
          <w:tcPr>
            <w:tcW w:w="372" w:type="dxa"/>
            <w:vMerge/>
          </w:tcPr>
          <w:p w:rsidR="00532D6C" w:rsidRPr="00885043" w:rsidRDefault="00532D6C" w:rsidP="003A1493"/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Okuma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Okuduğunu Anlama: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3- Anlam Kurma: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4- Söz Varlığını Geliştirme: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5- Tür, Yöntem ve Tekniklere Uygun Okuma: </w:t>
            </w:r>
          </w:p>
        </w:tc>
        <w:tc>
          <w:tcPr>
            <w:tcW w:w="1980" w:type="dxa"/>
            <w:vMerge/>
          </w:tcPr>
          <w:p w:rsidR="00532D6C" w:rsidRPr="00885043" w:rsidRDefault="00532D6C" w:rsidP="003A1493"/>
        </w:tc>
        <w:tc>
          <w:tcPr>
            <w:tcW w:w="2538" w:type="dxa"/>
            <w:vMerge/>
          </w:tcPr>
          <w:p w:rsidR="00532D6C" w:rsidRPr="00885043" w:rsidRDefault="00532D6C" w:rsidP="003A1493"/>
        </w:tc>
      </w:tr>
      <w:tr w:rsidR="00532D6C" w:rsidRPr="00E821C2" w:rsidTr="00E821C2">
        <w:trPr>
          <w:trHeight w:val="777"/>
          <w:jc w:val="center"/>
        </w:trPr>
        <w:tc>
          <w:tcPr>
            <w:tcW w:w="465" w:type="dxa"/>
            <w:vMerge/>
          </w:tcPr>
          <w:p w:rsidR="00532D6C" w:rsidRPr="00885043" w:rsidRDefault="00532D6C" w:rsidP="003A1493"/>
        </w:tc>
        <w:tc>
          <w:tcPr>
            <w:tcW w:w="537" w:type="dxa"/>
            <w:vMerge/>
          </w:tcPr>
          <w:p w:rsidR="00532D6C" w:rsidRPr="00885043" w:rsidRDefault="00532D6C" w:rsidP="003A1493"/>
        </w:tc>
        <w:tc>
          <w:tcPr>
            <w:tcW w:w="537" w:type="dxa"/>
            <w:vMerge/>
          </w:tcPr>
          <w:p w:rsidR="00532D6C" w:rsidRPr="00885043" w:rsidRDefault="00532D6C" w:rsidP="003A1493"/>
        </w:tc>
        <w:tc>
          <w:tcPr>
            <w:tcW w:w="537" w:type="dxa"/>
            <w:vMerge/>
          </w:tcPr>
          <w:p w:rsidR="00532D6C" w:rsidRPr="00885043" w:rsidRDefault="00532D6C" w:rsidP="003A1493"/>
        </w:tc>
        <w:tc>
          <w:tcPr>
            <w:tcW w:w="372" w:type="dxa"/>
            <w:vMerge/>
          </w:tcPr>
          <w:p w:rsidR="00532D6C" w:rsidRPr="00885043" w:rsidRDefault="00532D6C" w:rsidP="003A1493"/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Yazma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Yazılı Olarak İfade Etme: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Yazma: </w:t>
            </w:r>
          </w:p>
        </w:tc>
        <w:tc>
          <w:tcPr>
            <w:tcW w:w="1980" w:type="dxa"/>
            <w:vMerge/>
          </w:tcPr>
          <w:p w:rsidR="00532D6C" w:rsidRPr="00885043" w:rsidRDefault="00532D6C" w:rsidP="003A1493"/>
        </w:tc>
        <w:tc>
          <w:tcPr>
            <w:tcW w:w="2538" w:type="dxa"/>
            <w:vMerge/>
          </w:tcPr>
          <w:p w:rsidR="00532D6C" w:rsidRPr="00885043" w:rsidRDefault="00532D6C" w:rsidP="003A1493"/>
        </w:tc>
      </w:tr>
      <w:tr w:rsidR="00532D6C" w:rsidRPr="00E821C2" w:rsidTr="00E821C2">
        <w:trPr>
          <w:trHeight w:val="537"/>
          <w:jc w:val="center"/>
        </w:trPr>
        <w:tc>
          <w:tcPr>
            <w:tcW w:w="465" w:type="dxa"/>
            <w:vMerge/>
          </w:tcPr>
          <w:p w:rsidR="00532D6C" w:rsidRPr="00885043" w:rsidRDefault="00532D6C" w:rsidP="003A1493"/>
        </w:tc>
        <w:tc>
          <w:tcPr>
            <w:tcW w:w="537" w:type="dxa"/>
            <w:vMerge/>
          </w:tcPr>
          <w:p w:rsidR="00532D6C" w:rsidRPr="00885043" w:rsidRDefault="00532D6C" w:rsidP="003A1493"/>
        </w:tc>
        <w:tc>
          <w:tcPr>
            <w:tcW w:w="537" w:type="dxa"/>
            <w:vMerge/>
          </w:tcPr>
          <w:p w:rsidR="00532D6C" w:rsidRPr="00885043" w:rsidRDefault="00532D6C" w:rsidP="003A1493"/>
        </w:tc>
        <w:tc>
          <w:tcPr>
            <w:tcW w:w="537" w:type="dxa"/>
            <w:vMerge/>
          </w:tcPr>
          <w:p w:rsidR="00532D6C" w:rsidRPr="00885043" w:rsidRDefault="00532D6C" w:rsidP="003A1493"/>
        </w:tc>
        <w:tc>
          <w:tcPr>
            <w:tcW w:w="372" w:type="dxa"/>
            <w:vMerge/>
          </w:tcPr>
          <w:p w:rsidR="00532D6C" w:rsidRPr="00885043" w:rsidRDefault="00532D6C" w:rsidP="003A1493"/>
        </w:tc>
        <w:tc>
          <w:tcPr>
            <w:tcW w:w="1775" w:type="dxa"/>
            <w:vAlign w:val="center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bCs/>
                <w:sz w:val="14"/>
                <w:szCs w:val="14"/>
              </w:rPr>
            </w:pPr>
            <w:r w:rsidRPr="00E821C2">
              <w:rPr>
                <w:b/>
                <w:bCs/>
                <w:sz w:val="14"/>
                <w:szCs w:val="14"/>
              </w:rPr>
              <w:t>GÖRSEL OKUMA VE</w:t>
            </w:r>
          </w:p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4"/>
                <w:szCs w:val="14"/>
              </w:rPr>
              <w:t>GÖRSEL SUNU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Görsel Okuma: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Görsel Sunu: </w:t>
            </w:r>
          </w:p>
        </w:tc>
        <w:tc>
          <w:tcPr>
            <w:tcW w:w="1980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518"/>
          <w:jc w:val="center"/>
        </w:trPr>
        <w:tc>
          <w:tcPr>
            <w:tcW w:w="465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D76DB9">
            <w:pPr>
              <w:ind w:left="113" w:right="113"/>
              <w:jc w:val="center"/>
              <w:rPr>
                <w:lang w:val="en-US"/>
              </w:rPr>
            </w:pPr>
            <w:r>
              <w:rPr>
                <w:b/>
                <w:sz w:val="18"/>
                <w:szCs w:val="18"/>
              </w:rPr>
              <w:t>20</w:t>
            </w:r>
            <w:r w:rsidRPr="00E821C2">
              <w:rPr>
                <w:b/>
                <w:sz w:val="18"/>
                <w:szCs w:val="18"/>
              </w:rPr>
              <w:t>. HAFTA</w:t>
            </w:r>
            <w:r w:rsidRPr="00E821C2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17-21 ŞUBAT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3A1493">
            <w:pPr>
              <w:rPr>
                <w:lang w:val="en-US"/>
              </w:rPr>
            </w:pPr>
          </w:p>
          <w:p w:rsidR="00532D6C" w:rsidRPr="00E821C2" w:rsidRDefault="00532D6C" w:rsidP="009B362F">
            <w:pPr>
              <w:rPr>
                <w:lang w:val="en-US"/>
              </w:rPr>
            </w:pPr>
          </w:p>
          <w:p w:rsidR="00532D6C" w:rsidRPr="00E821C2" w:rsidRDefault="00532D6C" w:rsidP="009B362F">
            <w:pPr>
              <w:rPr>
                <w:lang w:val="en-US"/>
              </w:rPr>
            </w:pPr>
          </w:p>
          <w:p w:rsidR="00532D6C" w:rsidRPr="00E821C2" w:rsidRDefault="00532D6C" w:rsidP="009B362F">
            <w:pPr>
              <w:rPr>
                <w:lang w:val="en-US"/>
              </w:rPr>
            </w:pPr>
          </w:p>
          <w:p w:rsidR="00532D6C" w:rsidRPr="00E821C2" w:rsidRDefault="00532D6C" w:rsidP="009B362F">
            <w:pPr>
              <w:rPr>
                <w:lang w:val="en-US"/>
              </w:rPr>
            </w:pPr>
          </w:p>
          <w:p w:rsidR="00532D6C" w:rsidRPr="00E821C2" w:rsidRDefault="00532D6C" w:rsidP="009B362F">
            <w:pPr>
              <w:rPr>
                <w:lang w:val="en-US"/>
              </w:rPr>
            </w:pPr>
          </w:p>
          <w:p w:rsidR="00532D6C" w:rsidRPr="00E821C2" w:rsidRDefault="00532D6C" w:rsidP="009B362F">
            <w:pPr>
              <w:rPr>
                <w:lang w:val="en-US"/>
              </w:rPr>
            </w:pPr>
          </w:p>
          <w:p w:rsidR="00532D6C" w:rsidRPr="00E821C2" w:rsidRDefault="00532D6C" w:rsidP="009B362F">
            <w:pPr>
              <w:rPr>
                <w:lang w:val="en-US"/>
              </w:rPr>
            </w:pPr>
            <w:r w:rsidRPr="00E821C2">
              <w:rPr>
                <w:lang w:val="en-US"/>
              </w:rPr>
              <w:t>6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372" w:type="dxa"/>
            <w:vMerge w:val="restart"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DİNLEME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Dinleme Kurallarını Uygulama: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Dinlediğini Anlama: </w:t>
            </w:r>
          </w:p>
        </w:tc>
        <w:tc>
          <w:tcPr>
            <w:tcW w:w="1980" w:type="dxa"/>
            <w:vMerge w:val="restart"/>
          </w:tcPr>
          <w:p w:rsidR="00532D6C" w:rsidRPr="00885043" w:rsidRDefault="00532D6C" w:rsidP="003A1493">
            <w:pPr>
              <w:rPr>
                <w:b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23 NİSAN ULUSAL EGEMENLİK VE ÇOCUK BAYRAMI</w:t>
            </w:r>
          </w:p>
        </w:tc>
        <w:tc>
          <w:tcPr>
            <w:tcW w:w="2538" w:type="dxa"/>
            <w:vMerge w:val="restart"/>
          </w:tcPr>
          <w:p w:rsidR="00532D6C" w:rsidRPr="00E821C2" w:rsidRDefault="00532D6C" w:rsidP="009B362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9B362F">
            <w:pPr>
              <w:rPr>
                <w:sz w:val="18"/>
                <w:szCs w:val="18"/>
              </w:rPr>
            </w:pPr>
          </w:p>
          <w:p w:rsidR="00532D6C" w:rsidRPr="00E821C2" w:rsidRDefault="00532D6C" w:rsidP="009B362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9B362F">
            <w:pPr>
              <w:rPr>
                <w:sz w:val="18"/>
                <w:szCs w:val="18"/>
              </w:rPr>
            </w:pPr>
          </w:p>
          <w:p w:rsidR="00532D6C" w:rsidRPr="00E821C2" w:rsidRDefault="00532D6C" w:rsidP="009B362F">
            <w:pPr>
              <w:rPr>
                <w:sz w:val="18"/>
                <w:szCs w:val="18"/>
              </w:rPr>
            </w:pPr>
          </w:p>
          <w:p w:rsidR="00532D6C" w:rsidRPr="00E821C2" w:rsidRDefault="00532D6C" w:rsidP="009B362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9B362F">
            <w:pPr>
              <w:rPr>
                <w:sz w:val="18"/>
                <w:szCs w:val="18"/>
              </w:rPr>
            </w:pPr>
          </w:p>
          <w:p w:rsidR="00532D6C" w:rsidRPr="00E821C2" w:rsidRDefault="00532D6C" w:rsidP="009B362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9B362F">
            <w:pPr>
              <w:rPr>
                <w:sz w:val="18"/>
                <w:szCs w:val="18"/>
              </w:rPr>
            </w:pPr>
          </w:p>
          <w:p w:rsidR="00532D6C" w:rsidRPr="00E821C2" w:rsidRDefault="00532D6C" w:rsidP="009B362F">
            <w:pPr>
              <w:rPr>
                <w:sz w:val="18"/>
                <w:szCs w:val="18"/>
              </w:rPr>
            </w:pPr>
          </w:p>
          <w:p w:rsidR="00532D6C" w:rsidRPr="00E821C2" w:rsidRDefault="00532D6C" w:rsidP="009B362F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885043" w:rsidRDefault="00532D6C" w:rsidP="003A1493"/>
        </w:tc>
      </w:tr>
      <w:tr w:rsidR="00532D6C" w:rsidRPr="00E821C2" w:rsidTr="00E821C2">
        <w:trPr>
          <w:trHeight w:val="777"/>
          <w:jc w:val="center"/>
        </w:trPr>
        <w:tc>
          <w:tcPr>
            <w:tcW w:w="465" w:type="dxa"/>
            <w:vMerge/>
          </w:tcPr>
          <w:p w:rsidR="00532D6C" w:rsidRPr="00885043" w:rsidRDefault="00532D6C" w:rsidP="003A1493"/>
        </w:tc>
        <w:tc>
          <w:tcPr>
            <w:tcW w:w="537" w:type="dxa"/>
            <w:vMerge/>
          </w:tcPr>
          <w:p w:rsidR="00532D6C" w:rsidRPr="00885043" w:rsidRDefault="00532D6C" w:rsidP="003A1493"/>
        </w:tc>
        <w:tc>
          <w:tcPr>
            <w:tcW w:w="537" w:type="dxa"/>
            <w:vMerge/>
          </w:tcPr>
          <w:p w:rsidR="00532D6C" w:rsidRPr="00885043" w:rsidRDefault="00532D6C" w:rsidP="003A1493"/>
        </w:tc>
        <w:tc>
          <w:tcPr>
            <w:tcW w:w="537" w:type="dxa"/>
            <w:vMerge/>
          </w:tcPr>
          <w:p w:rsidR="00532D6C" w:rsidRPr="00885043" w:rsidRDefault="00532D6C" w:rsidP="003A1493"/>
        </w:tc>
        <w:tc>
          <w:tcPr>
            <w:tcW w:w="372" w:type="dxa"/>
            <w:vMerge/>
          </w:tcPr>
          <w:p w:rsidR="00532D6C" w:rsidRPr="00885043" w:rsidRDefault="00532D6C" w:rsidP="003A1493"/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Konuşma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Sözlü Olarak İfade Etme: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Konuşma: </w:t>
            </w:r>
          </w:p>
        </w:tc>
        <w:tc>
          <w:tcPr>
            <w:tcW w:w="1980" w:type="dxa"/>
            <w:vMerge/>
          </w:tcPr>
          <w:p w:rsidR="00532D6C" w:rsidRPr="00885043" w:rsidRDefault="00532D6C" w:rsidP="003A1493"/>
        </w:tc>
        <w:tc>
          <w:tcPr>
            <w:tcW w:w="2538" w:type="dxa"/>
            <w:vMerge/>
          </w:tcPr>
          <w:p w:rsidR="00532D6C" w:rsidRPr="00885043" w:rsidRDefault="00532D6C" w:rsidP="003A1493"/>
        </w:tc>
      </w:tr>
      <w:tr w:rsidR="00532D6C" w:rsidRPr="00E821C2" w:rsidTr="00E821C2">
        <w:trPr>
          <w:trHeight w:val="934"/>
          <w:jc w:val="center"/>
        </w:trPr>
        <w:tc>
          <w:tcPr>
            <w:tcW w:w="465" w:type="dxa"/>
            <w:vMerge/>
          </w:tcPr>
          <w:p w:rsidR="00532D6C" w:rsidRPr="00885043" w:rsidRDefault="00532D6C" w:rsidP="003A1493"/>
        </w:tc>
        <w:tc>
          <w:tcPr>
            <w:tcW w:w="537" w:type="dxa"/>
            <w:vMerge/>
          </w:tcPr>
          <w:p w:rsidR="00532D6C" w:rsidRPr="00885043" w:rsidRDefault="00532D6C" w:rsidP="003A1493"/>
        </w:tc>
        <w:tc>
          <w:tcPr>
            <w:tcW w:w="537" w:type="dxa"/>
            <w:vMerge/>
          </w:tcPr>
          <w:p w:rsidR="00532D6C" w:rsidRPr="00885043" w:rsidRDefault="00532D6C" w:rsidP="003A1493"/>
        </w:tc>
        <w:tc>
          <w:tcPr>
            <w:tcW w:w="537" w:type="dxa"/>
            <w:vMerge/>
          </w:tcPr>
          <w:p w:rsidR="00532D6C" w:rsidRPr="00885043" w:rsidRDefault="00532D6C" w:rsidP="003A1493"/>
        </w:tc>
        <w:tc>
          <w:tcPr>
            <w:tcW w:w="372" w:type="dxa"/>
            <w:vMerge/>
          </w:tcPr>
          <w:p w:rsidR="00532D6C" w:rsidRPr="00885043" w:rsidRDefault="00532D6C" w:rsidP="003A1493"/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Okuma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Okuduğunu Anlama: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3- Anlam Kurma: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4- Söz Varlığını Geliştirme: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5- Tür, Yöntem ve Tekniklere Uygun Okuma: </w:t>
            </w:r>
          </w:p>
        </w:tc>
        <w:tc>
          <w:tcPr>
            <w:tcW w:w="1980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605"/>
          <w:jc w:val="center"/>
        </w:trPr>
        <w:tc>
          <w:tcPr>
            <w:tcW w:w="465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Yazma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Yazılı Olarak İfade Etme: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Yazma: </w:t>
            </w:r>
          </w:p>
        </w:tc>
        <w:tc>
          <w:tcPr>
            <w:tcW w:w="1980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537"/>
          <w:jc w:val="center"/>
        </w:trPr>
        <w:tc>
          <w:tcPr>
            <w:tcW w:w="465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bCs/>
                <w:sz w:val="14"/>
                <w:szCs w:val="14"/>
              </w:rPr>
            </w:pPr>
            <w:r w:rsidRPr="00E821C2">
              <w:rPr>
                <w:b/>
                <w:bCs/>
                <w:sz w:val="14"/>
                <w:szCs w:val="14"/>
              </w:rPr>
              <w:t>GÖRSEL OKUMA VE</w:t>
            </w:r>
          </w:p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4"/>
                <w:szCs w:val="14"/>
              </w:rPr>
              <w:t>GÖRSEL SUNU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Görsel Okuma: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Görsel Sunu: </w:t>
            </w:r>
          </w:p>
        </w:tc>
        <w:tc>
          <w:tcPr>
            <w:tcW w:w="1980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3A1493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537"/>
          <w:jc w:val="center"/>
        </w:trPr>
        <w:tc>
          <w:tcPr>
            <w:tcW w:w="15246" w:type="dxa"/>
            <w:gridSpan w:val="9"/>
          </w:tcPr>
          <w:p w:rsidR="00532D6C" w:rsidRPr="00E821C2" w:rsidRDefault="00532D6C" w:rsidP="003A1493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3A1493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3A1493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Pr="00E821C2" w:rsidRDefault="00532D6C" w:rsidP="003A1493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</w:tc>
      </w:tr>
    </w:tbl>
    <w:p w:rsidR="00532D6C" w:rsidRDefault="00532D6C" w:rsidP="0066639E"/>
    <w:tbl>
      <w:tblPr>
        <w:tblW w:w="15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5"/>
        <w:gridCol w:w="537"/>
        <w:gridCol w:w="537"/>
        <w:gridCol w:w="537"/>
        <w:gridCol w:w="372"/>
        <w:gridCol w:w="1775"/>
        <w:gridCol w:w="6505"/>
        <w:gridCol w:w="1980"/>
        <w:gridCol w:w="2538"/>
      </w:tblGrid>
      <w:tr w:rsidR="00532D6C" w:rsidRPr="00E821C2" w:rsidTr="00E821C2">
        <w:trPr>
          <w:trHeight w:val="346"/>
          <w:jc w:val="center"/>
        </w:trPr>
        <w:tc>
          <w:tcPr>
            <w:tcW w:w="15246" w:type="dxa"/>
            <w:gridSpan w:val="9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RPr="00E821C2" w:rsidTr="00E821C2">
        <w:trPr>
          <w:trHeight w:val="333"/>
          <w:jc w:val="center"/>
        </w:trPr>
        <w:tc>
          <w:tcPr>
            <w:tcW w:w="1539" w:type="dxa"/>
            <w:gridSpan w:val="3"/>
          </w:tcPr>
          <w:p w:rsidR="00532D6C" w:rsidRPr="00E821C2" w:rsidRDefault="00532D6C" w:rsidP="00B25306">
            <w:pPr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SÜRE</w:t>
            </w: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METİN</w:t>
            </w:r>
          </w:p>
        </w:tc>
        <w:tc>
          <w:tcPr>
            <w:tcW w:w="1775" w:type="dxa"/>
            <w:vMerge w:val="restart"/>
          </w:tcPr>
          <w:p w:rsidR="00532D6C" w:rsidRPr="00E821C2" w:rsidRDefault="00532D6C" w:rsidP="00B25306">
            <w:pPr>
              <w:rPr>
                <w:b/>
                <w:lang w:val="en-US"/>
              </w:rPr>
            </w:pPr>
          </w:p>
          <w:p w:rsidR="00532D6C" w:rsidRPr="00E821C2" w:rsidRDefault="00532D6C" w:rsidP="00B25306">
            <w:pPr>
              <w:rPr>
                <w:b/>
                <w:lang w:val="en-US"/>
              </w:rPr>
            </w:pPr>
          </w:p>
          <w:p w:rsidR="00532D6C" w:rsidRPr="00E821C2" w:rsidRDefault="00532D6C" w:rsidP="00B25306">
            <w:pPr>
              <w:rPr>
                <w:b/>
                <w:lang w:val="en-US"/>
              </w:rPr>
            </w:pPr>
            <w:r w:rsidRPr="00E821C2">
              <w:rPr>
                <w:b/>
                <w:lang w:val="en-US"/>
              </w:rPr>
              <w:t>ÖĞRENME ALANI</w:t>
            </w:r>
          </w:p>
        </w:tc>
        <w:tc>
          <w:tcPr>
            <w:tcW w:w="6505" w:type="dxa"/>
            <w:vMerge w:val="restart"/>
          </w:tcPr>
          <w:p w:rsidR="00532D6C" w:rsidRPr="00E821C2" w:rsidRDefault="00532D6C" w:rsidP="00B25306">
            <w:pPr>
              <w:rPr>
                <w:b/>
                <w:lang w:val="en-US"/>
              </w:rPr>
            </w:pPr>
          </w:p>
          <w:p w:rsidR="00532D6C" w:rsidRPr="00E821C2" w:rsidRDefault="00532D6C" w:rsidP="00B25306">
            <w:pPr>
              <w:rPr>
                <w:b/>
                <w:lang w:val="en-US"/>
              </w:rPr>
            </w:pPr>
          </w:p>
          <w:p w:rsidR="00532D6C" w:rsidRPr="00E821C2" w:rsidRDefault="00532D6C" w:rsidP="00B25306">
            <w:pPr>
              <w:rPr>
                <w:b/>
                <w:lang w:val="en-US"/>
              </w:rPr>
            </w:pPr>
            <w:r w:rsidRPr="00E821C2">
              <w:rPr>
                <w:b/>
                <w:lang w:val="en-US"/>
              </w:rPr>
              <w:t>KAZANIMLAR</w:t>
            </w:r>
          </w:p>
        </w:tc>
        <w:tc>
          <w:tcPr>
            <w:tcW w:w="1980" w:type="dxa"/>
            <w:vMerge w:val="restart"/>
            <w:vAlign w:val="center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E821C2">
              <w:rPr>
                <w:b/>
                <w:bCs/>
                <w:sz w:val="16"/>
                <w:szCs w:val="16"/>
              </w:rPr>
              <w:t>ATATÜRKÇÜLÜK, DİĞER DERSLER VE ARA DİSİPLİNLERLE İLİŞKİLENDİRME</w:t>
            </w:r>
          </w:p>
        </w:tc>
        <w:tc>
          <w:tcPr>
            <w:tcW w:w="2538" w:type="dxa"/>
            <w:vMerge w:val="restart"/>
            <w:vAlign w:val="center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  <w:r w:rsidRPr="00E821C2">
              <w:rPr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532D6C" w:rsidRPr="00E821C2" w:rsidTr="00E821C2">
        <w:trPr>
          <w:cantSplit/>
          <w:trHeight w:val="1089"/>
          <w:jc w:val="center"/>
        </w:trPr>
        <w:tc>
          <w:tcPr>
            <w:tcW w:w="465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AY</w:t>
            </w:r>
          </w:p>
        </w:tc>
        <w:tc>
          <w:tcPr>
            <w:tcW w:w="537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HAFTA</w:t>
            </w:r>
          </w:p>
        </w:tc>
        <w:tc>
          <w:tcPr>
            <w:tcW w:w="537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SAAT</w:t>
            </w:r>
          </w:p>
        </w:tc>
        <w:tc>
          <w:tcPr>
            <w:tcW w:w="537" w:type="dxa"/>
            <w:vMerge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775" w:type="dxa"/>
            <w:vMerge/>
          </w:tcPr>
          <w:p w:rsidR="00532D6C" w:rsidRPr="00E821C2" w:rsidRDefault="00532D6C" w:rsidP="00B25306">
            <w:pPr>
              <w:rPr>
                <w:b/>
                <w:lang w:val="en-US"/>
              </w:rPr>
            </w:pPr>
          </w:p>
        </w:tc>
        <w:tc>
          <w:tcPr>
            <w:tcW w:w="6505" w:type="dxa"/>
            <w:vMerge/>
          </w:tcPr>
          <w:p w:rsidR="00532D6C" w:rsidRPr="00E821C2" w:rsidRDefault="00532D6C" w:rsidP="00B25306">
            <w:pPr>
              <w:rPr>
                <w:b/>
                <w:lang w:val="en-US"/>
              </w:rPr>
            </w:pPr>
          </w:p>
        </w:tc>
        <w:tc>
          <w:tcPr>
            <w:tcW w:w="1980" w:type="dxa"/>
            <w:vMerge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lang w:val="en-US"/>
              </w:rPr>
            </w:pPr>
          </w:p>
        </w:tc>
      </w:tr>
      <w:tr w:rsidR="00532D6C" w:rsidRPr="00E821C2" w:rsidTr="00E821C2">
        <w:trPr>
          <w:trHeight w:val="518"/>
          <w:jc w:val="center"/>
        </w:trPr>
        <w:tc>
          <w:tcPr>
            <w:tcW w:w="465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ŞUBAT - MART</w:t>
            </w: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D76DB9">
            <w:pPr>
              <w:ind w:left="113" w:right="113"/>
              <w:rPr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21</w:t>
            </w:r>
            <w:r w:rsidRPr="00E821C2">
              <w:rPr>
                <w:b/>
                <w:sz w:val="18"/>
                <w:szCs w:val="18"/>
              </w:rPr>
              <w:t>. HAFTA</w:t>
            </w:r>
            <w:r w:rsidRPr="00E821C2">
              <w:rPr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</w:rPr>
              <w:t>24-28 ŞUBAT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B25306">
            <w:pPr>
              <w:rPr>
                <w:lang w:val="en-US"/>
              </w:rPr>
            </w:pPr>
          </w:p>
          <w:p w:rsidR="00532D6C" w:rsidRPr="00E821C2" w:rsidRDefault="00532D6C" w:rsidP="00B25306">
            <w:pPr>
              <w:rPr>
                <w:lang w:val="en-US"/>
              </w:rPr>
            </w:pPr>
          </w:p>
          <w:p w:rsidR="00532D6C" w:rsidRPr="00E821C2" w:rsidRDefault="00532D6C" w:rsidP="00B25306">
            <w:pPr>
              <w:rPr>
                <w:lang w:val="en-US"/>
              </w:rPr>
            </w:pPr>
          </w:p>
          <w:p w:rsidR="00532D6C" w:rsidRPr="00E821C2" w:rsidRDefault="00532D6C" w:rsidP="00B25306">
            <w:pPr>
              <w:rPr>
                <w:lang w:val="en-US"/>
              </w:rPr>
            </w:pPr>
          </w:p>
          <w:p w:rsidR="00532D6C" w:rsidRPr="00E821C2" w:rsidRDefault="00532D6C" w:rsidP="00B25306">
            <w:pPr>
              <w:rPr>
                <w:lang w:val="en-US"/>
              </w:rPr>
            </w:pPr>
          </w:p>
          <w:p w:rsidR="00532D6C" w:rsidRPr="00E821C2" w:rsidRDefault="00532D6C" w:rsidP="00B25306">
            <w:pPr>
              <w:rPr>
                <w:lang w:val="en-US"/>
              </w:rPr>
            </w:pPr>
          </w:p>
          <w:p w:rsidR="00532D6C" w:rsidRPr="00E821C2" w:rsidRDefault="00532D6C" w:rsidP="00B25306">
            <w:pPr>
              <w:rPr>
                <w:lang w:val="en-US"/>
              </w:rPr>
            </w:pPr>
            <w:r w:rsidRPr="00E821C2">
              <w:rPr>
                <w:lang w:val="en-US"/>
              </w:rPr>
              <w:t>8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372" w:type="dxa"/>
            <w:vMerge w:val="restart"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DİNLEME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Dinleme Kurallarını Uygulama: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Dinlediğini Anlama: </w:t>
            </w:r>
          </w:p>
        </w:tc>
        <w:tc>
          <w:tcPr>
            <w:tcW w:w="1980" w:type="dxa"/>
            <w:vMerge w:val="restart"/>
          </w:tcPr>
          <w:p w:rsidR="00532D6C" w:rsidRPr="00E821C2" w:rsidRDefault="00532D6C" w:rsidP="00B25306">
            <w:pPr>
              <w:rPr>
                <w:sz w:val="20"/>
                <w:szCs w:val="20"/>
                <w:lang w:val="en-US"/>
              </w:rPr>
            </w:pPr>
            <w:r w:rsidRPr="00E821C2">
              <w:rPr>
                <w:b/>
                <w:color w:val="000000"/>
                <w:sz w:val="20"/>
                <w:szCs w:val="20"/>
              </w:rPr>
              <w:t>1 MAYIS EMEK VE DAYANIŞMA GÜNÜ</w:t>
            </w:r>
          </w:p>
        </w:tc>
        <w:tc>
          <w:tcPr>
            <w:tcW w:w="2538" w:type="dxa"/>
            <w:vMerge w:val="restart"/>
          </w:tcPr>
          <w:p w:rsidR="00532D6C" w:rsidRPr="00E821C2" w:rsidRDefault="00532D6C" w:rsidP="00B2530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B25306">
            <w:pPr>
              <w:rPr>
                <w:sz w:val="8"/>
                <w:szCs w:val="8"/>
              </w:rPr>
            </w:pPr>
          </w:p>
          <w:p w:rsidR="00532D6C" w:rsidRPr="00E821C2" w:rsidRDefault="00532D6C" w:rsidP="00B2530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B25306">
            <w:pPr>
              <w:rPr>
                <w:sz w:val="8"/>
                <w:szCs w:val="8"/>
              </w:rPr>
            </w:pPr>
          </w:p>
          <w:p w:rsidR="00532D6C" w:rsidRPr="00E821C2" w:rsidRDefault="00532D6C" w:rsidP="00B2530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B25306">
            <w:pPr>
              <w:rPr>
                <w:sz w:val="8"/>
                <w:szCs w:val="8"/>
              </w:rPr>
            </w:pPr>
          </w:p>
          <w:p w:rsidR="00532D6C" w:rsidRPr="00E821C2" w:rsidRDefault="00532D6C" w:rsidP="00B2530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B25306">
            <w:pPr>
              <w:rPr>
                <w:sz w:val="8"/>
                <w:szCs w:val="8"/>
              </w:rPr>
            </w:pPr>
          </w:p>
          <w:p w:rsidR="00532D6C" w:rsidRPr="00E821C2" w:rsidRDefault="00532D6C" w:rsidP="00B25306">
            <w:pPr>
              <w:rPr>
                <w:sz w:val="18"/>
                <w:szCs w:val="18"/>
              </w:rPr>
            </w:pPr>
          </w:p>
          <w:p w:rsidR="00532D6C" w:rsidRPr="00E821C2" w:rsidRDefault="00532D6C" w:rsidP="00B2530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B25306">
            <w:pPr>
              <w:rPr>
                <w:sz w:val="8"/>
                <w:szCs w:val="8"/>
              </w:rPr>
            </w:pPr>
          </w:p>
          <w:p w:rsidR="00532D6C" w:rsidRPr="00E821C2" w:rsidRDefault="00532D6C" w:rsidP="00B2530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 Becerileri Değrlendirme Ölçeği</w:t>
            </w:r>
          </w:p>
          <w:p w:rsidR="00532D6C" w:rsidRPr="00E821C2" w:rsidRDefault="00532D6C" w:rsidP="00B25306">
            <w:pPr>
              <w:rPr>
                <w:sz w:val="8"/>
                <w:szCs w:val="8"/>
              </w:rPr>
            </w:pPr>
          </w:p>
          <w:p w:rsidR="00532D6C" w:rsidRPr="00E821C2" w:rsidRDefault="00532D6C" w:rsidP="00B25306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Proje görevi verilir.</w:t>
            </w:r>
          </w:p>
          <w:p w:rsidR="00532D6C" w:rsidRPr="00E821C2" w:rsidRDefault="00532D6C" w:rsidP="00B25306">
            <w:pPr>
              <w:rPr>
                <w:sz w:val="18"/>
                <w:szCs w:val="18"/>
              </w:rPr>
            </w:pPr>
          </w:p>
        </w:tc>
      </w:tr>
      <w:tr w:rsidR="00532D6C" w:rsidRPr="00E821C2" w:rsidTr="00E821C2">
        <w:trPr>
          <w:trHeight w:val="650"/>
          <w:jc w:val="center"/>
        </w:trPr>
        <w:tc>
          <w:tcPr>
            <w:tcW w:w="465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Konuşma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Sözlü Olarak İfade Etme: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Konuşma: </w:t>
            </w:r>
          </w:p>
        </w:tc>
        <w:tc>
          <w:tcPr>
            <w:tcW w:w="1980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1057"/>
          <w:jc w:val="center"/>
        </w:trPr>
        <w:tc>
          <w:tcPr>
            <w:tcW w:w="465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Okuma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Okuduğunu Anlama: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3- Anlam Kurma: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4- Söz Varlığını Geliştirme: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5- Tür, Yöntem ve Tekniklere Uygun Okuma: </w:t>
            </w:r>
          </w:p>
        </w:tc>
        <w:tc>
          <w:tcPr>
            <w:tcW w:w="1980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602"/>
          <w:jc w:val="center"/>
        </w:trPr>
        <w:tc>
          <w:tcPr>
            <w:tcW w:w="465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Yazma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Yazılı Olarak İfade Etme: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Yazma: </w:t>
            </w:r>
          </w:p>
        </w:tc>
        <w:tc>
          <w:tcPr>
            <w:tcW w:w="1980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525"/>
          <w:jc w:val="center"/>
        </w:trPr>
        <w:tc>
          <w:tcPr>
            <w:tcW w:w="465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bCs/>
                <w:sz w:val="14"/>
                <w:szCs w:val="14"/>
              </w:rPr>
            </w:pPr>
            <w:r w:rsidRPr="00E821C2">
              <w:rPr>
                <w:b/>
                <w:bCs/>
                <w:sz w:val="14"/>
                <w:szCs w:val="14"/>
              </w:rPr>
              <w:t>GÖRSEL OKUMA VE</w:t>
            </w:r>
          </w:p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4"/>
                <w:szCs w:val="14"/>
              </w:rPr>
              <w:t>GÖRSEL SUNU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Görsel Okuma: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Görsel Sunu: </w:t>
            </w:r>
          </w:p>
        </w:tc>
        <w:tc>
          <w:tcPr>
            <w:tcW w:w="1980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518"/>
          <w:jc w:val="center"/>
        </w:trPr>
        <w:tc>
          <w:tcPr>
            <w:tcW w:w="465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D76DB9">
            <w:pPr>
              <w:ind w:left="113" w:right="113"/>
              <w:jc w:val="center"/>
              <w:rPr>
                <w:lang w:val="en-US"/>
              </w:rPr>
            </w:pPr>
            <w:r>
              <w:rPr>
                <w:b/>
                <w:sz w:val="18"/>
                <w:szCs w:val="18"/>
              </w:rPr>
              <w:t>22</w:t>
            </w:r>
            <w:r w:rsidRPr="00E821C2">
              <w:rPr>
                <w:b/>
                <w:sz w:val="18"/>
                <w:szCs w:val="18"/>
              </w:rPr>
              <w:t>. HAFTA</w:t>
            </w:r>
            <w:r w:rsidRPr="00E821C2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>03-07 MART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B25306">
            <w:pPr>
              <w:rPr>
                <w:lang w:val="en-US"/>
              </w:rPr>
            </w:pPr>
          </w:p>
          <w:p w:rsidR="00532D6C" w:rsidRPr="00E821C2" w:rsidRDefault="00532D6C" w:rsidP="00B25306">
            <w:pPr>
              <w:rPr>
                <w:lang w:val="en-US"/>
              </w:rPr>
            </w:pPr>
          </w:p>
          <w:p w:rsidR="00532D6C" w:rsidRPr="00E821C2" w:rsidRDefault="00532D6C" w:rsidP="00B25306">
            <w:pPr>
              <w:rPr>
                <w:lang w:val="en-US"/>
              </w:rPr>
            </w:pPr>
          </w:p>
          <w:p w:rsidR="00532D6C" w:rsidRPr="00E821C2" w:rsidRDefault="00532D6C" w:rsidP="00B25306">
            <w:pPr>
              <w:rPr>
                <w:lang w:val="en-US"/>
              </w:rPr>
            </w:pPr>
          </w:p>
          <w:p w:rsidR="00532D6C" w:rsidRPr="00E821C2" w:rsidRDefault="00532D6C" w:rsidP="00B25306">
            <w:pPr>
              <w:rPr>
                <w:lang w:val="en-US"/>
              </w:rPr>
            </w:pPr>
          </w:p>
          <w:p w:rsidR="00532D6C" w:rsidRPr="00E821C2" w:rsidRDefault="00532D6C" w:rsidP="00B25306">
            <w:pPr>
              <w:rPr>
                <w:lang w:val="en-US"/>
              </w:rPr>
            </w:pPr>
          </w:p>
          <w:p w:rsidR="00532D6C" w:rsidRPr="00E821C2" w:rsidRDefault="00532D6C" w:rsidP="00B25306">
            <w:pPr>
              <w:rPr>
                <w:lang w:val="en-US"/>
              </w:rPr>
            </w:pPr>
          </w:p>
          <w:p w:rsidR="00532D6C" w:rsidRPr="00E821C2" w:rsidRDefault="00532D6C" w:rsidP="00B25306">
            <w:pPr>
              <w:rPr>
                <w:lang w:val="en-US"/>
              </w:rPr>
            </w:pPr>
            <w:r w:rsidRPr="00E821C2">
              <w:rPr>
                <w:lang w:val="en-US"/>
              </w:rPr>
              <w:t>10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372" w:type="dxa"/>
            <w:vMerge w:val="restart"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DİNLEME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Dinleme Kurallarını Uygulama: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Dinlediğini Anlama: </w:t>
            </w:r>
          </w:p>
        </w:tc>
        <w:tc>
          <w:tcPr>
            <w:tcW w:w="1980" w:type="dxa"/>
            <w:vMerge w:val="restart"/>
          </w:tcPr>
          <w:p w:rsidR="00532D6C" w:rsidRPr="00E821C2" w:rsidRDefault="00532D6C" w:rsidP="00B25306">
            <w:pPr>
              <w:rPr>
                <w:b/>
                <w:sz w:val="18"/>
                <w:szCs w:val="18"/>
                <w:lang w:val="en-US"/>
              </w:rPr>
            </w:pPr>
            <w:r w:rsidRPr="00E821C2">
              <w:rPr>
                <w:sz w:val="18"/>
                <w:szCs w:val="18"/>
              </w:rPr>
              <w:t>TRAFİK VE İLK YARDIM HAFTASI</w:t>
            </w:r>
          </w:p>
        </w:tc>
        <w:tc>
          <w:tcPr>
            <w:tcW w:w="2538" w:type="dxa"/>
            <w:vMerge w:val="restart"/>
          </w:tcPr>
          <w:p w:rsidR="00532D6C" w:rsidRPr="00E821C2" w:rsidRDefault="00532D6C" w:rsidP="00B2530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B25306">
            <w:pPr>
              <w:rPr>
                <w:sz w:val="18"/>
                <w:szCs w:val="18"/>
              </w:rPr>
            </w:pPr>
          </w:p>
          <w:p w:rsidR="00532D6C" w:rsidRPr="00E821C2" w:rsidRDefault="00532D6C" w:rsidP="00B2530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B25306">
            <w:pPr>
              <w:rPr>
                <w:sz w:val="18"/>
                <w:szCs w:val="18"/>
              </w:rPr>
            </w:pPr>
          </w:p>
          <w:p w:rsidR="00532D6C" w:rsidRPr="00E821C2" w:rsidRDefault="00532D6C" w:rsidP="00B2530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B25306">
            <w:pPr>
              <w:rPr>
                <w:sz w:val="18"/>
                <w:szCs w:val="18"/>
              </w:rPr>
            </w:pPr>
          </w:p>
          <w:p w:rsidR="00532D6C" w:rsidRPr="00E821C2" w:rsidRDefault="00532D6C" w:rsidP="00B2530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B25306">
            <w:pPr>
              <w:rPr>
                <w:sz w:val="18"/>
                <w:szCs w:val="18"/>
              </w:rPr>
            </w:pPr>
          </w:p>
          <w:p w:rsidR="00532D6C" w:rsidRPr="00E821C2" w:rsidRDefault="00532D6C" w:rsidP="00B2530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B25306">
            <w:pPr>
              <w:rPr>
                <w:sz w:val="18"/>
                <w:szCs w:val="18"/>
              </w:rPr>
            </w:pPr>
          </w:p>
          <w:p w:rsidR="00532D6C" w:rsidRPr="00E821C2" w:rsidRDefault="00532D6C" w:rsidP="00B25306">
            <w:pPr>
              <w:rPr>
                <w:lang w:val="en-US"/>
              </w:rPr>
            </w:pPr>
            <w:r w:rsidRPr="00E821C2">
              <w:rPr>
                <w:sz w:val="18"/>
                <w:szCs w:val="18"/>
              </w:rPr>
              <w:t>Konuşma Becerileri Değerlendirme Ölçeği</w:t>
            </w:r>
          </w:p>
        </w:tc>
      </w:tr>
      <w:tr w:rsidR="00532D6C" w:rsidRPr="00E821C2" w:rsidTr="00E821C2">
        <w:trPr>
          <w:trHeight w:val="777"/>
          <w:jc w:val="center"/>
        </w:trPr>
        <w:tc>
          <w:tcPr>
            <w:tcW w:w="465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Konuşma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Sözlü Olarak İfade Etme: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Konuşma: </w:t>
            </w:r>
          </w:p>
        </w:tc>
        <w:tc>
          <w:tcPr>
            <w:tcW w:w="1980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934"/>
          <w:jc w:val="center"/>
        </w:trPr>
        <w:tc>
          <w:tcPr>
            <w:tcW w:w="465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Okuma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Okuduğunu Anlama: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3- Anlam Kurma: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4- Söz Varlığını Geliştirme: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5- Tür, Yöntem ve Tekniklere Uygun Okuma: </w:t>
            </w:r>
          </w:p>
        </w:tc>
        <w:tc>
          <w:tcPr>
            <w:tcW w:w="1980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605"/>
          <w:jc w:val="center"/>
        </w:trPr>
        <w:tc>
          <w:tcPr>
            <w:tcW w:w="465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Yazma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Yazılı Olarak İfade Etme: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Yazma: </w:t>
            </w:r>
          </w:p>
        </w:tc>
        <w:tc>
          <w:tcPr>
            <w:tcW w:w="1980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537"/>
          <w:jc w:val="center"/>
        </w:trPr>
        <w:tc>
          <w:tcPr>
            <w:tcW w:w="465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bCs/>
                <w:sz w:val="14"/>
                <w:szCs w:val="14"/>
              </w:rPr>
            </w:pPr>
            <w:r w:rsidRPr="00E821C2">
              <w:rPr>
                <w:b/>
                <w:bCs/>
                <w:sz w:val="14"/>
                <w:szCs w:val="14"/>
              </w:rPr>
              <w:t>GÖRSEL OKUMA VE</w:t>
            </w:r>
          </w:p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4"/>
                <w:szCs w:val="14"/>
              </w:rPr>
              <w:t>GÖRSEL SUNU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Görsel Okuma: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Görsel Sunu: </w:t>
            </w:r>
          </w:p>
        </w:tc>
        <w:tc>
          <w:tcPr>
            <w:tcW w:w="1980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B25306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537"/>
          <w:jc w:val="center"/>
        </w:trPr>
        <w:tc>
          <w:tcPr>
            <w:tcW w:w="15246" w:type="dxa"/>
            <w:gridSpan w:val="9"/>
          </w:tcPr>
          <w:p w:rsidR="00532D6C" w:rsidRPr="00E821C2" w:rsidRDefault="00532D6C" w:rsidP="00B25306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B25306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B25306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Pr="00E821C2" w:rsidRDefault="00532D6C" w:rsidP="00B2530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</w:tc>
      </w:tr>
    </w:tbl>
    <w:p w:rsidR="00532D6C" w:rsidRDefault="00532D6C" w:rsidP="0066639E"/>
    <w:p w:rsidR="00532D6C" w:rsidRDefault="00532D6C" w:rsidP="0066639E"/>
    <w:tbl>
      <w:tblPr>
        <w:tblW w:w="15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5"/>
        <w:gridCol w:w="537"/>
        <w:gridCol w:w="537"/>
        <w:gridCol w:w="537"/>
        <w:gridCol w:w="372"/>
        <w:gridCol w:w="1775"/>
        <w:gridCol w:w="6505"/>
        <w:gridCol w:w="1980"/>
        <w:gridCol w:w="2538"/>
      </w:tblGrid>
      <w:tr w:rsidR="00532D6C" w:rsidRPr="00E821C2" w:rsidTr="00E821C2">
        <w:trPr>
          <w:trHeight w:val="346"/>
          <w:jc w:val="center"/>
        </w:trPr>
        <w:tc>
          <w:tcPr>
            <w:tcW w:w="15246" w:type="dxa"/>
            <w:gridSpan w:val="9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RPr="00E821C2" w:rsidTr="00E821C2">
        <w:trPr>
          <w:trHeight w:val="333"/>
          <w:jc w:val="center"/>
        </w:trPr>
        <w:tc>
          <w:tcPr>
            <w:tcW w:w="1539" w:type="dxa"/>
            <w:gridSpan w:val="3"/>
          </w:tcPr>
          <w:p w:rsidR="00532D6C" w:rsidRPr="00E821C2" w:rsidRDefault="00532D6C" w:rsidP="00DB7815">
            <w:pPr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SÜRE</w:t>
            </w: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METİN</w:t>
            </w:r>
          </w:p>
        </w:tc>
        <w:tc>
          <w:tcPr>
            <w:tcW w:w="1775" w:type="dxa"/>
            <w:vMerge w:val="restart"/>
          </w:tcPr>
          <w:p w:rsidR="00532D6C" w:rsidRPr="00E821C2" w:rsidRDefault="00532D6C" w:rsidP="00DB7815">
            <w:pPr>
              <w:rPr>
                <w:b/>
                <w:lang w:val="en-US"/>
              </w:rPr>
            </w:pPr>
          </w:p>
          <w:p w:rsidR="00532D6C" w:rsidRPr="00E821C2" w:rsidRDefault="00532D6C" w:rsidP="00DB7815">
            <w:pPr>
              <w:rPr>
                <w:b/>
                <w:lang w:val="en-US"/>
              </w:rPr>
            </w:pPr>
          </w:p>
          <w:p w:rsidR="00532D6C" w:rsidRPr="00E821C2" w:rsidRDefault="00532D6C" w:rsidP="00DB7815">
            <w:pPr>
              <w:rPr>
                <w:b/>
                <w:lang w:val="en-US"/>
              </w:rPr>
            </w:pPr>
            <w:r w:rsidRPr="00E821C2">
              <w:rPr>
                <w:b/>
                <w:lang w:val="en-US"/>
              </w:rPr>
              <w:t>ÖĞRENME ALANI</w:t>
            </w:r>
          </w:p>
        </w:tc>
        <w:tc>
          <w:tcPr>
            <w:tcW w:w="6505" w:type="dxa"/>
            <w:vMerge w:val="restart"/>
          </w:tcPr>
          <w:p w:rsidR="00532D6C" w:rsidRPr="00E821C2" w:rsidRDefault="00532D6C" w:rsidP="00DB7815">
            <w:pPr>
              <w:rPr>
                <w:b/>
                <w:lang w:val="en-US"/>
              </w:rPr>
            </w:pPr>
          </w:p>
          <w:p w:rsidR="00532D6C" w:rsidRPr="00E821C2" w:rsidRDefault="00532D6C" w:rsidP="00DB7815">
            <w:pPr>
              <w:rPr>
                <w:b/>
                <w:lang w:val="en-US"/>
              </w:rPr>
            </w:pPr>
          </w:p>
          <w:p w:rsidR="00532D6C" w:rsidRPr="00E821C2" w:rsidRDefault="00532D6C" w:rsidP="00DB7815">
            <w:pPr>
              <w:rPr>
                <w:b/>
                <w:lang w:val="en-US"/>
              </w:rPr>
            </w:pPr>
            <w:r w:rsidRPr="00E821C2">
              <w:rPr>
                <w:b/>
                <w:lang w:val="en-US"/>
              </w:rPr>
              <w:t>KAZANIMLAR</w:t>
            </w:r>
          </w:p>
        </w:tc>
        <w:tc>
          <w:tcPr>
            <w:tcW w:w="1980" w:type="dxa"/>
            <w:vMerge w:val="restart"/>
            <w:vAlign w:val="center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E821C2">
              <w:rPr>
                <w:b/>
                <w:bCs/>
                <w:sz w:val="16"/>
                <w:szCs w:val="16"/>
              </w:rPr>
              <w:t>ATATÜRKÇÜLÜK, DİĞER DERSLER VE ARA DİSİPLİNLERLE İLİŞKİLENDİRME</w:t>
            </w:r>
          </w:p>
        </w:tc>
        <w:tc>
          <w:tcPr>
            <w:tcW w:w="2538" w:type="dxa"/>
            <w:vMerge w:val="restart"/>
            <w:vAlign w:val="center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  <w:r w:rsidRPr="00E821C2">
              <w:rPr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532D6C" w:rsidRPr="00E821C2" w:rsidTr="00E821C2">
        <w:trPr>
          <w:cantSplit/>
          <w:trHeight w:val="1089"/>
          <w:jc w:val="center"/>
        </w:trPr>
        <w:tc>
          <w:tcPr>
            <w:tcW w:w="465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AY</w:t>
            </w:r>
          </w:p>
        </w:tc>
        <w:tc>
          <w:tcPr>
            <w:tcW w:w="537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HAFTA</w:t>
            </w:r>
          </w:p>
        </w:tc>
        <w:tc>
          <w:tcPr>
            <w:tcW w:w="537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SAAT</w:t>
            </w:r>
          </w:p>
        </w:tc>
        <w:tc>
          <w:tcPr>
            <w:tcW w:w="537" w:type="dxa"/>
            <w:vMerge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775" w:type="dxa"/>
            <w:vMerge/>
          </w:tcPr>
          <w:p w:rsidR="00532D6C" w:rsidRPr="00E821C2" w:rsidRDefault="00532D6C" w:rsidP="00DB7815">
            <w:pPr>
              <w:rPr>
                <w:b/>
                <w:lang w:val="en-US"/>
              </w:rPr>
            </w:pPr>
          </w:p>
        </w:tc>
        <w:tc>
          <w:tcPr>
            <w:tcW w:w="6505" w:type="dxa"/>
            <w:vMerge/>
          </w:tcPr>
          <w:p w:rsidR="00532D6C" w:rsidRPr="00E821C2" w:rsidRDefault="00532D6C" w:rsidP="00DB7815">
            <w:pPr>
              <w:rPr>
                <w:b/>
                <w:lang w:val="en-US"/>
              </w:rPr>
            </w:pPr>
          </w:p>
        </w:tc>
        <w:tc>
          <w:tcPr>
            <w:tcW w:w="1980" w:type="dxa"/>
            <w:vMerge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lang w:val="en-US"/>
              </w:rPr>
            </w:pPr>
          </w:p>
        </w:tc>
      </w:tr>
      <w:tr w:rsidR="00532D6C" w:rsidRPr="00E821C2" w:rsidTr="00E821C2">
        <w:trPr>
          <w:trHeight w:val="518"/>
          <w:jc w:val="center"/>
        </w:trPr>
        <w:tc>
          <w:tcPr>
            <w:tcW w:w="465" w:type="dxa"/>
            <w:vMerge w:val="restart"/>
            <w:textDirection w:val="btLr"/>
          </w:tcPr>
          <w:p w:rsidR="00532D6C" w:rsidRPr="00E821C2" w:rsidRDefault="00532D6C" w:rsidP="001F1F78">
            <w:pPr>
              <w:ind w:left="113" w:right="113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MART</w:t>
            </w: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D76DB9">
            <w:pPr>
              <w:ind w:left="113" w:right="113"/>
              <w:rPr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23.</w:t>
            </w:r>
            <w:r w:rsidRPr="00E821C2">
              <w:rPr>
                <w:b/>
                <w:sz w:val="18"/>
                <w:szCs w:val="18"/>
              </w:rPr>
              <w:t>HAFTA</w:t>
            </w:r>
            <w:r w:rsidRPr="00E821C2">
              <w:rPr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</w:rPr>
              <w:t>10-14 MART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DB7815">
            <w:pPr>
              <w:rPr>
                <w:lang w:val="en-US"/>
              </w:rPr>
            </w:pPr>
          </w:p>
          <w:p w:rsidR="00532D6C" w:rsidRPr="00E821C2" w:rsidRDefault="00532D6C" w:rsidP="00DB7815">
            <w:pPr>
              <w:rPr>
                <w:lang w:val="en-US"/>
              </w:rPr>
            </w:pPr>
          </w:p>
          <w:p w:rsidR="00532D6C" w:rsidRPr="00E821C2" w:rsidRDefault="00532D6C" w:rsidP="00DB7815">
            <w:pPr>
              <w:rPr>
                <w:lang w:val="en-US"/>
              </w:rPr>
            </w:pPr>
          </w:p>
          <w:p w:rsidR="00532D6C" w:rsidRPr="00E821C2" w:rsidRDefault="00532D6C" w:rsidP="00DB7815">
            <w:pPr>
              <w:rPr>
                <w:lang w:val="en-US"/>
              </w:rPr>
            </w:pPr>
          </w:p>
          <w:p w:rsidR="00532D6C" w:rsidRPr="00E821C2" w:rsidRDefault="00532D6C" w:rsidP="00DB7815">
            <w:pPr>
              <w:rPr>
                <w:lang w:val="en-US"/>
              </w:rPr>
            </w:pPr>
          </w:p>
          <w:p w:rsidR="00532D6C" w:rsidRPr="00E821C2" w:rsidRDefault="00532D6C" w:rsidP="00DB7815">
            <w:pPr>
              <w:rPr>
                <w:lang w:val="en-US"/>
              </w:rPr>
            </w:pPr>
          </w:p>
          <w:p w:rsidR="00532D6C" w:rsidRPr="00E821C2" w:rsidRDefault="00532D6C" w:rsidP="00DB7815">
            <w:pPr>
              <w:rPr>
                <w:lang w:val="en-US"/>
              </w:rPr>
            </w:pPr>
            <w:r w:rsidRPr="00E821C2">
              <w:rPr>
                <w:lang w:val="en-US"/>
              </w:rPr>
              <w:t>10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372" w:type="dxa"/>
            <w:vMerge w:val="restart"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DİNLEME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Dinleme Kurallarını Uygulama: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Dinlediğini Anlama: </w:t>
            </w:r>
          </w:p>
        </w:tc>
        <w:tc>
          <w:tcPr>
            <w:tcW w:w="1980" w:type="dxa"/>
            <w:vMerge w:val="restart"/>
          </w:tcPr>
          <w:p w:rsidR="00532D6C" w:rsidRPr="00E821C2" w:rsidRDefault="00532D6C" w:rsidP="00DB781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38" w:type="dxa"/>
            <w:vMerge w:val="restart"/>
          </w:tcPr>
          <w:p w:rsidR="00532D6C" w:rsidRPr="00E821C2" w:rsidRDefault="00532D6C" w:rsidP="00DB781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DB7815">
            <w:pPr>
              <w:rPr>
                <w:sz w:val="8"/>
                <w:szCs w:val="8"/>
              </w:rPr>
            </w:pPr>
          </w:p>
          <w:p w:rsidR="00532D6C" w:rsidRPr="00E821C2" w:rsidRDefault="00532D6C" w:rsidP="00DB781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DB7815">
            <w:pPr>
              <w:rPr>
                <w:sz w:val="8"/>
                <w:szCs w:val="8"/>
              </w:rPr>
            </w:pPr>
          </w:p>
          <w:p w:rsidR="00532D6C" w:rsidRPr="00E821C2" w:rsidRDefault="00532D6C" w:rsidP="00DB781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DB7815">
            <w:pPr>
              <w:rPr>
                <w:sz w:val="8"/>
                <w:szCs w:val="8"/>
              </w:rPr>
            </w:pPr>
          </w:p>
          <w:p w:rsidR="00532D6C" w:rsidRPr="00E821C2" w:rsidRDefault="00532D6C" w:rsidP="00DB781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DB7815">
            <w:pPr>
              <w:rPr>
                <w:sz w:val="8"/>
                <w:szCs w:val="8"/>
              </w:rPr>
            </w:pPr>
          </w:p>
          <w:p w:rsidR="00532D6C" w:rsidRPr="00E821C2" w:rsidRDefault="00532D6C" w:rsidP="00DB781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sz w:val="8"/>
                <w:szCs w:val="8"/>
              </w:rPr>
            </w:pPr>
          </w:p>
          <w:p w:rsidR="00532D6C" w:rsidRPr="00E821C2" w:rsidRDefault="00532D6C" w:rsidP="00DB781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 Becerileri Değerlendirme Ölçeği</w:t>
            </w:r>
          </w:p>
          <w:p w:rsidR="00532D6C" w:rsidRPr="00E821C2" w:rsidRDefault="00532D6C" w:rsidP="00DB7815">
            <w:pPr>
              <w:rPr>
                <w:sz w:val="8"/>
                <w:szCs w:val="8"/>
              </w:rPr>
            </w:pPr>
          </w:p>
          <w:p w:rsidR="00532D6C" w:rsidRPr="00E821C2" w:rsidRDefault="00532D6C" w:rsidP="00DB7815">
            <w:pPr>
              <w:rPr>
                <w:b/>
                <w:sz w:val="20"/>
                <w:szCs w:val="20"/>
              </w:rPr>
            </w:pPr>
            <w:r w:rsidRPr="00E821C2">
              <w:rPr>
                <w:b/>
                <w:sz w:val="20"/>
                <w:szCs w:val="20"/>
              </w:rPr>
              <w:t>Performans görevi verilir.</w:t>
            </w:r>
          </w:p>
          <w:p w:rsidR="00532D6C" w:rsidRPr="00E821C2" w:rsidRDefault="00532D6C" w:rsidP="00DB7815">
            <w:pPr>
              <w:rPr>
                <w:sz w:val="18"/>
                <w:szCs w:val="18"/>
              </w:rPr>
            </w:pPr>
          </w:p>
        </w:tc>
      </w:tr>
      <w:tr w:rsidR="00532D6C" w:rsidRPr="00E821C2" w:rsidTr="00E821C2">
        <w:trPr>
          <w:trHeight w:val="650"/>
          <w:jc w:val="center"/>
        </w:trPr>
        <w:tc>
          <w:tcPr>
            <w:tcW w:w="465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Konuşma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Sözlü Olarak İfade Etme: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Konuşma: </w:t>
            </w:r>
          </w:p>
        </w:tc>
        <w:tc>
          <w:tcPr>
            <w:tcW w:w="1980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1057"/>
          <w:jc w:val="center"/>
        </w:trPr>
        <w:tc>
          <w:tcPr>
            <w:tcW w:w="465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Okuma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Okuduğunu Anlama: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3- Anlam Kurma: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4- Söz Varlığını Geliştirme: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5- Tür, Yöntem ve Tekniklere Uygun Okuma: </w:t>
            </w:r>
          </w:p>
        </w:tc>
        <w:tc>
          <w:tcPr>
            <w:tcW w:w="1980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602"/>
          <w:jc w:val="center"/>
        </w:trPr>
        <w:tc>
          <w:tcPr>
            <w:tcW w:w="465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Yazma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Yazılı Olarak İfade Etme: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Yazma: </w:t>
            </w:r>
          </w:p>
        </w:tc>
        <w:tc>
          <w:tcPr>
            <w:tcW w:w="1980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525"/>
          <w:jc w:val="center"/>
        </w:trPr>
        <w:tc>
          <w:tcPr>
            <w:tcW w:w="465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bCs/>
                <w:sz w:val="14"/>
                <w:szCs w:val="14"/>
              </w:rPr>
            </w:pPr>
            <w:r w:rsidRPr="00E821C2">
              <w:rPr>
                <w:b/>
                <w:bCs/>
                <w:sz w:val="14"/>
                <w:szCs w:val="14"/>
              </w:rPr>
              <w:t>GÖRSEL OKUMA VE</w:t>
            </w:r>
          </w:p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4"/>
                <w:szCs w:val="14"/>
              </w:rPr>
              <w:t>GÖRSEL SUNU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Görsel Okuma: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Görsel Sunu: </w:t>
            </w:r>
          </w:p>
        </w:tc>
        <w:tc>
          <w:tcPr>
            <w:tcW w:w="1980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518"/>
          <w:jc w:val="center"/>
        </w:trPr>
        <w:tc>
          <w:tcPr>
            <w:tcW w:w="465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D76DB9">
            <w:pPr>
              <w:ind w:left="113" w:right="113"/>
              <w:jc w:val="center"/>
              <w:rPr>
                <w:lang w:val="en-US"/>
              </w:rPr>
            </w:pPr>
            <w:r>
              <w:rPr>
                <w:b/>
                <w:sz w:val="18"/>
                <w:szCs w:val="18"/>
              </w:rPr>
              <w:t>24</w:t>
            </w:r>
            <w:r w:rsidRPr="00E821C2">
              <w:rPr>
                <w:b/>
                <w:sz w:val="18"/>
                <w:szCs w:val="18"/>
              </w:rPr>
              <w:t>. HAFTA</w:t>
            </w:r>
            <w:r w:rsidRPr="00E821C2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>17-21 MART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DB7815">
            <w:pPr>
              <w:rPr>
                <w:lang w:val="en-US"/>
              </w:rPr>
            </w:pPr>
          </w:p>
          <w:p w:rsidR="00532D6C" w:rsidRPr="00E821C2" w:rsidRDefault="00532D6C" w:rsidP="00DB7815">
            <w:pPr>
              <w:rPr>
                <w:lang w:val="en-US"/>
              </w:rPr>
            </w:pPr>
          </w:p>
          <w:p w:rsidR="00532D6C" w:rsidRPr="00E821C2" w:rsidRDefault="00532D6C" w:rsidP="00DB7815">
            <w:pPr>
              <w:rPr>
                <w:lang w:val="en-US"/>
              </w:rPr>
            </w:pPr>
          </w:p>
          <w:p w:rsidR="00532D6C" w:rsidRPr="00E821C2" w:rsidRDefault="00532D6C" w:rsidP="00DB7815">
            <w:pPr>
              <w:rPr>
                <w:lang w:val="en-US"/>
              </w:rPr>
            </w:pPr>
          </w:p>
          <w:p w:rsidR="00532D6C" w:rsidRPr="00E821C2" w:rsidRDefault="00532D6C" w:rsidP="00DB7815">
            <w:pPr>
              <w:rPr>
                <w:lang w:val="en-US"/>
              </w:rPr>
            </w:pPr>
          </w:p>
          <w:p w:rsidR="00532D6C" w:rsidRPr="00E821C2" w:rsidRDefault="00532D6C" w:rsidP="00DB7815">
            <w:pPr>
              <w:rPr>
                <w:lang w:val="en-US"/>
              </w:rPr>
            </w:pPr>
          </w:p>
          <w:p w:rsidR="00532D6C" w:rsidRPr="00E821C2" w:rsidRDefault="00532D6C" w:rsidP="00DB7815">
            <w:pPr>
              <w:rPr>
                <w:lang w:val="en-US"/>
              </w:rPr>
            </w:pPr>
          </w:p>
          <w:p w:rsidR="00532D6C" w:rsidRPr="00E821C2" w:rsidRDefault="00532D6C" w:rsidP="00DB7815">
            <w:pPr>
              <w:rPr>
                <w:lang w:val="en-US"/>
              </w:rPr>
            </w:pPr>
            <w:r w:rsidRPr="00E821C2">
              <w:rPr>
                <w:lang w:val="en-US"/>
              </w:rPr>
              <w:t>6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372" w:type="dxa"/>
            <w:vMerge w:val="restart"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DİNLEME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Dinleme Kurallarını Uygulama: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Dinlediğini Anlama: </w:t>
            </w:r>
          </w:p>
        </w:tc>
        <w:tc>
          <w:tcPr>
            <w:tcW w:w="1980" w:type="dxa"/>
            <w:vMerge w:val="restart"/>
          </w:tcPr>
          <w:p w:rsidR="00532D6C" w:rsidRPr="00E821C2" w:rsidRDefault="00532D6C" w:rsidP="002322F8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E821C2">
              <w:rPr>
                <w:sz w:val="18"/>
                <w:szCs w:val="18"/>
              </w:rPr>
              <w:t>21-26 MART ORMAN HAFTASI</w:t>
            </w:r>
          </w:p>
        </w:tc>
        <w:tc>
          <w:tcPr>
            <w:tcW w:w="2538" w:type="dxa"/>
            <w:vMerge w:val="restart"/>
          </w:tcPr>
          <w:p w:rsidR="00532D6C" w:rsidRPr="00E821C2" w:rsidRDefault="00532D6C" w:rsidP="00DB781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DB7815">
            <w:pPr>
              <w:rPr>
                <w:sz w:val="8"/>
                <w:szCs w:val="8"/>
              </w:rPr>
            </w:pPr>
          </w:p>
          <w:p w:rsidR="00532D6C" w:rsidRPr="00E821C2" w:rsidRDefault="00532D6C" w:rsidP="00DB781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DB7815">
            <w:pPr>
              <w:rPr>
                <w:sz w:val="8"/>
                <w:szCs w:val="8"/>
              </w:rPr>
            </w:pPr>
          </w:p>
          <w:p w:rsidR="00532D6C" w:rsidRPr="00E821C2" w:rsidRDefault="00532D6C" w:rsidP="00DB781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DB7815">
            <w:pPr>
              <w:rPr>
                <w:sz w:val="8"/>
                <w:szCs w:val="8"/>
              </w:rPr>
            </w:pPr>
          </w:p>
          <w:p w:rsidR="00532D6C" w:rsidRPr="00E821C2" w:rsidRDefault="00532D6C" w:rsidP="00DB781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DB7815">
            <w:pPr>
              <w:rPr>
                <w:sz w:val="8"/>
                <w:szCs w:val="8"/>
              </w:rPr>
            </w:pPr>
          </w:p>
          <w:p w:rsidR="00532D6C" w:rsidRPr="00E821C2" w:rsidRDefault="00532D6C" w:rsidP="00DB781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DB7815">
            <w:pPr>
              <w:rPr>
                <w:sz w:val="8"/>
                <w:szCs w:val="8"/>
              </w:rPr>
            </w:pPr>
          </w:p>
          <w:p w:rsidR="00532D6C" w:rsidRPr="00E821C2" w:rsidRDefault="00532D6C" w:rsidP="00DB7815">
            <w:pPr>
              <w:rPr>
                <w:lang w:val="en-US"/>
              </w:rPr>
            </w:pPr>
            <w:r w:rsidRPr="00E821C2">
              <w:rPr>
                <w:b/>
                <w:sz w:val="20"/>
                <w:szCs w:val="20"/>
              </w:rPr>
              <w:t>Proje ödevleri toplanır.</w:t>
            </w:r>
          </w:p>
        </w:tc>
      </w:tr>
      <w:tr w:rsidR="00532D6C" w:rsidRPr="00E821C2" w:rsidTr="00E821C2">
        <w:trPr>
          <w:trHeight w:val="777"/>
          <w:jc w:val="center"/>
        </w:trPr>
        <w:tc>
          <w:tcPr>
            <w:tcW w:w="465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Konuşma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Sözlü Olarak İfade Etme: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Konuşma: </w:t>
            </w:r>
          </w:p>
        </w:tc>
        <w:tc>
          <w:tcPr>
            <w:tcW w:w="1980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934"/>
          <w:jc w:val="center"/>
        </w:trPr>
        <w:tc>
          <w:tcPr>
            <w:tcW w:w="465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Okuma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Okuduğunu Anlama: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3- Anlam Kurma: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4- Söz Varlığını Geliştirme: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5- Tür, Yöntem ve Tekniklere Uygun Okuma: </w:t>
            </w:r>
          </w:p>
        </w:tc>
        <w:tc>
          <w:tcPr>
            <w:tcW w:w="1980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605"/>
          <w:jc w:val="center"/>
        </w:trPr>
        <w:tc>
          <w:tcPr>
            <w:tcW w:w="465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Yazma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Yazılı Olarak İfade Etme: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Yazma: </w:t>
            </w:r>
          </w:p>
        </w:tc>
        <w:tc>
          <w:tcPr>
            <w:tcW w:w="1980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537"/>
          <w:jc w:val="center"/>
        </w:trPr>
        <w:tc>
          <w:tcPr>
            <w:tcW w:w="465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bCs/>
                <w:sz w:val="14"/>
                <w:szCs w:val="14"/>
              </w:rPr>
            </w:pPr>
            <w:r w:rsidRPr="00E821C2">
              <w:rPr>
                <w:b/>
                <w:bCs/>
                <w:sz w:val="14"/>
                <w:szCs w:val="14"/>
              </w:rPr>
              <w:t>GÖRSEL OKUMA VE</w:t>
            </w:r>
          </w:p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4"/>
                <w:szCs w:val="14"/>
              </w:rPr>
              <w:t>GÖRSEL SUNU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Görsel Okuma: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Görsel Sunu: </w:t>
            </w:r>
          </w:p>
        </w:tc>
        <w:tc>
          <w:tcPr>
            <w:tcW w:w="1980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DB7815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537"/>
          <w:jc w:val="center"/>
        </w:trPr>
        <w:tc>
          <w:tcPr>
            <w:tcW w:w="15246" w:type="dxa"/>
            <w:gridSpan w:val="9"/>
          </w:tcPr>
          <w:p w:rsidR="00532D6C" w:rsidRPr="00E821C2" w:rsidRDefault="00532D6C" w:rsidP="00DB7815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DB7815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DB7815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Pr="00E821C2" w:rsidRDefault="00532D6C" w:rsidP="00DB7815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</w:tc>
      </w:tr>
    </w:tbl>
    <w:p w:rsidR="00532D6C" w:rsidRDefault="00532D6C" w:rsidP="0066639E"/>
    <w:p w:rsidR="00532D6C" w:rsidRDefault="00532D6C" w:rsidP="0066639E"/>
    <w:tbl>
      <w:tblPr>
        <w:tblW w:w="15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5"/>
        <w:gridCol w:w="537"/>
        <w:gridCol w:w="537"/>
        <w:gridCol w:w="537"/>
        <w:gridCol w:w="372"/>
        <w:gridCol w:w="1775"/>
        <w:gridCol w:w="6505"/>
        <w:gridCol w:w="1980"/>
        <w:gridCol w:w="2538"/>
      </w:tblGrid>
      <w:tr w:rsidR="00532D6C" w:rsidRPr="00E821C2" w:rsidTr="00E821C2">
        <w:trPr>
          <w:trHeight w:val="346"/>
          <w:jc w:val="center"/>
        </w:trPr>
        <w:tc>
          <w:tcPr>
            <w:tcW w:w="15246" w:type="dxa"/>
            <w:gridSpan w:val="9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</w:p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RPr="00E821C2" w:rsidTr="00E821C2">
        <w:trPr>
          <w:trHeight w:val="333"/>
          <w:jc w:val="center"/>
        </w:trPr>
        <w:tc>
          <w:tcPr>
            <w:tcW w:w="1539" w:type="dxa"/>
            <w:gridSpan w:val="3"/>
          </w:tcPr>
          <w:p w:rsidR="00532D6C" w:rsidRPr="00E821C2" w:rsidRDefault="00532D6C" w:rsidP="000201FA">
            <w:pPr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SÜRE</w:t>
            </w: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METİN</w:t>
            </w:r>
          </w:p>
        </w:tc>
        <w:tc>
          <w:tcPr>
            <w:tcW w:w="1775" w:type="dxa"/>
            <w:vMerge w:val="restart"/>
          </w:tcPr>
          <w:p w:rsidR="00532D6C" w:rsidRPr="00E821C2" w:rsidRDefault="00532D6C" w:rsidP="000201FA">
            <w:pPr>
              <w:rPr>
                <w:b/>
                <w:lang w:val="en-US"/>
              </w:rPr>
            </w:pPr>
          </w:p>
          <w:p w:rsidR="00532D6C" w:rsidRPr="00E821C2" w:rsidRDefault="00532D6C" w:rsidP="000201FA">
            <w:pPr>
              <w:rPr>
                <w:b/>
                <w:lang w:val="en-US"/>
              </w:rPr>
            </w:pPr>
          </w:p>
          <w:p w:rsidR="00532D6C" w:rsidRPr="00E821C2" w:rsidRDefault="00532D6C" w:rsidP="000201FA">
            <w:pPr>
              <w:rPr>
                <w:b/>
                <w:lang w:val="en-US"/>
              </w:rPr>
            </w:pPr>
            <w:r w:rsidRPr="00E821C2">
              <w:rPr>
                <w:b/>
                <w:lang w:val="en-US"/>
              </w:rPr>
              <w:t>ÖĞRENME ALANI</w:t>
            </w:r>
          </w:p>
        </w:tc>
        <w:tc>
          <w:tcPr>
            <w:tcW w:w="6505" w:type="dxa"/>
            <w:vMerge w:val="restart"/>
          </w:tcPr>
          <w:p w:rsidR="00532D6C" w:rsidRPr="00E821C2" w:rsidRDefault="00532D6C" w:rsidP="000201FA">
            <w:pPr>
              <w:rPr>
                <w:b/>
                <w:lang w:val="en-US"/>
              </w:rPr>
            </w:pPr>
          </w:p>
          <w:p w:rsidR="00532D6C" w:rsidRPr="00E821C2" w:rsidRDefault="00532D6C" w:rsidP="000201FA">
            <w:pPr>
              <w:rPr>
                <w:b/>
                <w:lang w:val="en-US"/>
              </w:rPr>
            </w:pPr>
          </w:p>
          <w:p w:rsidR="00532D6C" w:rsidRPr="00E821C2" w:rsidRDefault="00532D6C" w:rsidP="000201FA">
            <w:pPr>
              <w:rPr>
                <w:b/>
                <w:lang w:val="en-US"/>
              </w:rPr>
            </w:pPr>
            <w:r w:rsidRPr="00E821C2">
              <w:rPr>
                <w:b/>
                <w:lang w:val="en-US"/>
              </w:rPr>
              <w:t>KAZANIMLAR</w:t>
            </w:r>
          </w:p>
        </w:tc>
        <w:tc>
          <w:tcPr>
            <w:tcW w:w="1980" w:type="dxa"/>
            <w:vMerge w:val="restart"/>
            <w:vAlign w:val="center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E821C2">
              <w:rPr>
                <w:b/>
                <w:bCs/>
                <w:sz w:val="16"/>
                <w:szCs w:val="16"/>
              </w:rPr>
              <w:t>ATATÜRKÇÜLÜK, DİĞER DERSLER VE ARA DİSİPLİNLERLE İLİŞKİLENDİRME</w:t>
            </w:r>
          </w:p>
        </w:tc>
        <w:tc>
          <w:tcPr>
            <w:tcW w:w="2538" w:type="dxa"/>
            <w:vMerge w:val="restart"/>
            <w:vAlign w:val="center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  <w:r w:rsidRPr="00E821C2">
              <w:rPr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532D6C" w:rsidRPr="00E821C2" w:rsidTr="00E821C2">
        <w:trPr>
          <w:cantSplit/>
          <w:trHeight w:val="1089"/>
          <w:jc w:val="center"/>
        </w:trPr>
        <w:tc>
          <w:tcPr>
            <w:tcW w:w="465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AY</w:t>
            </w:r>
          </w:p>
        </w:tc>
        <w:tc>
          <w:tcPr>
            <w:tcW w:w="537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HAFTA</w:t>
            </w:r>
          </w:p>
        </w:tc>
        <w:tc>
          <w:tcPr>
            <w:tcW w:w="537" w:type="dxa"/>
            <w:textDirection w:val="btLr"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SAAT</w:t>
            </w:r>
          </w:p>
        </w:tc>
        <w:tc>
          <w:tcPr>
            <w:tcW w:w="537" w:type="dxa"/>
            <w:vMerge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E821C2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775" w:type="dxa"/>
            <w:vMerge/>
          </w:tcPr>
          <w:p w:rsidR="00532D6C" w:rsidRPr="00E821C2" w:rsidRDefault="00532D6C" w:rsidP="000201FA">
            <w:pPr>
              <w:rPr>
                <w:b/>
                <w:lang w:val="en-US"/>
              </w:rPr>
            </w:pPr>
          </w:p>
        </w:tc>
        <w:tc>
          <w:tcPr>
            <w:tcW w:w="6505" w:type="dxa"/>
            <w:vMerge/>
          </w:tcPr>
          <w:p w:rsidR="00532D6C" w:rsidRPr="00E821C2" w:rsidRDefault="00532D6C" w:rsidP="000201FA">
            <w:pPr>
              <w:rPr>
                <w:b/>
                <w:lang w:val="en-US"/>
              </w:rPr>
            </w:pPr>
          </w:p>
        </w:tc>
        <w:tc>
          <w:tcPr>
            <w:tcW w:w="1980" w:type="dxa"/>
            <w:vMerge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lang w:val="en-US"/>
              </w:rPr>
            </w:pPr>
          </w:p>
        </w:tc>
      </w:tr>
      <w:tr w:rsidR="00532D6C" w:rsidRPr="00E821C2" w:rsidTr="00E821C2">
        <w:trPr>
          <w:trHeight w:val="518"/>
          <w:jc w:val="center"/>
        </w:trPr>
        <w:tc>
          <w:tcPr>
            <w:tcW w:w="465" w:type="dxa"/>
            <w:vMerge w:val="restart"/>
            <w:textDirection w:val="btLr"/>
          </w:tcPr>
          <w:p w:rsidR="00532D6C" w:rsidRPr="00E821C2" w:rsidRDefault="00532D6C" w:rsidP="001F1F78">
            <w:pPr>
              <w:ind w:left="113" w:right="113"/>
              <w:jc w:val="center"/>
              <w:rPr>
                <w:sz w:val="22"/>
                <w:szCs w:val="22"/>
                <w:lang w:val="en-US"/>
              </w:rPr>
            </w:pPr>
            <w:r w:rsidRPr="00E821C2">
              <w:rPr>
                <w:sz w:val="22"/>
                <w:szCs w:val="22"/>
                <w:lang w:val="en-US"/>
              </w:rPr>
              <w:t>MA</w:t>
            </w:r>
            <w:r>
              <w:rPr>
                <w:sz w:val="22"/>
                <w:szCs w:val="22"/>
                <w:lang w:val="en-US"/>
              </w:rPr>
              <w:t>RT  NİSAN</w:t>
            </w: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B43E7B">
            <w:pPr>
              <w:ind w:left="113" w:right="113"/>
              <w:rPr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25.</w:t>
            </w:r>
            <w:r w:rsidRPr="00E821C2">
              <w:rPr>
                <w:b/>
                <w:sz w:val="18"/>
                <w:szCs w:val="18"/>
              </w:rPr>
              <w:t>HAFTA</w:t>
            </w:r>
            <w:r w:rsidRPr="00E821C2">
              <w:rPr>
                <w:sz w:val="18"/>
                <w:szCs w:val="18"/>
              </w:rPr>
              <w:t xml:space="preserve">     2</w:t>
            </w:r>
            <w:r>
              <w:rPr>
                <w:sz w:val="18"/>
                <w:szCs w:val="18"/>
              </w:rPr>
              <w:t>4-28  MART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01FA">
            <w:pPr>
              <w:rPr>
                <w:lang w:val="en-US"/>
              </w:rPr>
            </w:pPr>
          </w:p>
          <w:p w:rsidR="00532D6C" w:rsidRPr="00E821C2" w:rsidRDefault="00532D6C" w:rsidP="000201FA">
            <w:pPr>
              <w:rPr>
                <w:lang w:val="en-US"/>
              </w:rPr>
            </w:pPr>
          </w:p>
          <w:p w:rsidR="00532D6C" w:rsidRPr="00E821C2" w:rsidRDefault="00532D6C" w:rsidP="000201FA">
            <w:pPr>
              <w:rPr>
                <w:lang w:val="en-US"/>
              </w:rPr>
            </w:pPr>
          </w:p>
          <w:p w:rsidR="00532D6C" w:rsidRPr="00E821C2" w:rsidRDefault="00532D6C" w:rsidP="000201FA">
            <w:pPr>
              <w:rPr>
                <w:lang w:val="en-US"/>
              </w:rPr>
            </w:pPr>
          </w:p>
          <w:p w:rsidR="00532D6C" w:rsidRPr="00E821C2" w:rsidRDefault="00532D6C" w:rsidP="000201FA">
            <w:pPr>
              <w:rPr>
                <w:lang w:val="en-US"/>
              </w:rPr>
            </w:pPr>
          </w:p>
          <w:p w:rsidR="00532D6C" w:rsidRPr="00E821C2" w:rsidRDefault="00532D6C" w:rsidP="000201FA">
            <w:pPr>
              <w:rPr>
                <w:lang w:val="en-US"/>
              </w:rPr>
            </w:pPr>
          </w:p>
          <w:p w:rsidR="00532D6C" w:rsidRPr="00E821C2" w:rsidRDefault="00532D6C" w:rsidP="000201FA">
            <w:pPr>
              <w:rPr>
                <w:lang w:val="en-US"/>
              </w:rPr>
            </w:pPr>
            <w:r w:rsidRPr="00E821C2">
              <w:rPr>
                <w:lang w:val="en-US"/>
              </w:rPr>
              <w:t>10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372" w:type="dxa"/>
            <w:vMerge w:val="restart"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DİNLEME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Dinleme Kurallarını Uygulama: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Dinlediğini Anlama: </w:t>
            </w:r>
          </w:p>
        </w:tc>
        <w:tc>
          <w:tcPr>
            <w:tcW w:w="1980" w:type="dxa"/>
            <w:vMerge w:val="restart"/>
          </w:tcPr>
          <w:p w:rsidR="00532D6C" w:rsidRPr="00E821C2" w:rsidRDefault="00532D6C" w:rsidP="000201F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38" w:type="dxa"/>
            <w:vMerge w:val="restart"/>
          </w:tcPr>
          <w:p w:rsidR="00532D6C" w:rsidRPr="00E821C2" w:rsidRDefault="00532D6C" w:rsidP="000201F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0201FA">
            <w:pPr>
              <w:rPr>
                <w:sz w:val="8"/>
                <w:szCs w:val="8"/>
              </w:rPr>
            </w:pPr>
          </w:p>
          <w:p w:rsidR="00532D6C" w:rsidRPr="00E821C2" w:rsidRDefault="00532D6C" w:rsidP="000201F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0201FA">
            <w:pPr>
              <w:rPr>
                <w:sz w:val="8"/>
                <w:szCs w:val="8"/>
              </w:rPr>
            </w:pPr>
          </w:p>
          <w:p w:rsidR="00532D6C" w:rsidRPr="00E821C2" w:rsidRDefault="00532D6C" w:rsidP="000201F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0201FA">
            <w:pPr>
              <w:rPr>
                <w:sz w:val="8"/>
                <w:szCs w:val="8"/>
              </w:rPr>
            </w:pPr>
          </w:p>
          <w:p w:rsidR="00532D6C" w:rsidRPr="00E821C2" w:rsidRDefault="00532D6C" w:rsidP="000201F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0201FA">
            <w:pPr>
              <w:rPr>
                <w:sz w:val="8"/>
                <w:szCs w:val="8"/>
              </w:rPr>
            </w:pPr>
          </w:p>
          <w:p w:rsidR="00532D6C" w:rsidRPr="00E821C2" w:rsidRDefault="00532D6C" w:rsidP="000201F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E821C2">
            <w:pPr>
              <w:pStyle w:val="ListeParagraf1"/>
              <w:ind w:left="0"/>
              <w:rPr>
                <w:sz w:val="8"/>
                <w:szCs w:val="8"/>
              </w:rPr>
            </w:pPr>
          </w:p>
          <w:p w:rsidR="00532D6C" w:rsidRPr="00E821C2" w:rsidRDefault="00532D6C" w:rsidP="000201F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 Becerileri Değerlendirme Ölçeği</w:t>
            </w:r>
          </w:p>
          <w:p w:rsidR="00532D6C" w:rsidRPr="00E821C2" w:rsidRDefault="00532D6C" w:rsidP="000201FA">
            <w:pPr>
              <w:rPr>
                <w:sz w:val="8"/>
                <w:szCs w:val="8"/>
              </w:rPr>
            </w:pPr>
          </w:p>
          <w:p w:rsidR="00532D6C" w:rsidRPr="00E821C2" w:rsidRDefault="00532D6C" w:rsidP="00A360D9">
            <w:pPr>
              <w:rPr>
                <w:sz w:val="18"/>
                <w:szCs w:val="18"/>
              </w:rPr>
            </w:pPr>
          </w:p>
        </w:tc>
      </w:tr>
      <w:tr w:rsidR="00532D6C" w:rsidRPr="00E821C2" w:rsidTr="00E821C2">
        <w:trPr>
          <w:trHeight w:val="650"/>
          <w:jc w:val="center"/>
        </w:trPr>
        <w:tc>
          <w:tcPr>
            <w:tcW w:w="465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Konuşma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Sözlü Olarak İfade Etme: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Konuşma: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1057"/>
          <w:jc w:val="center"/>
        </w:trPr>
        <w:tc>
          <w:tcPr>
            <w:tcW w:w="465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Okuma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Okuduğunu Anlama: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3- Anlam Kurma: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4- Söz Varlığını Geliştirme: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5- Tür, Yöntem ve Tekniklere Uygun Okuma: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602"/>
          <w:jc w:val="center"/>
        </w:trPr>
        <w:tc>
          <w:tcPr>
            <w:tcW w:w="465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Yazma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Yazılı Olarak İfade Etme: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Yazma: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525"/>
          <w:jc w:val="center"/>
        </w:trPr>
        <w:tc>
          <w:tcPr>
            <w:tcW w:w="465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bCs/>
                <w:sz w:val="14"/>
                <w:szCs w:val="14"/>
              </w:rPr>
            </w:pPr>
            <w:r w:rsidRPr="00E821C2">
              <w:rPr>
                <w:b/>
                <w:bCs/>
                <w:sz w:val="14"/>
                <w:szCs w:val="14"/>
              </w:rPr>
              <w:t>GÖRSEL OKUMA VE</w:t>
            </w:r>
          </w:p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4"/>
                <w:szCs w:val="14"/>
              </w:rPr>
              <w:t>GÖRSEL SUNU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Görsel Okuma: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Görsel Sunu: </w:t>
            </w:r>
          </w:p>
        </w:tc>
        <w:tc>
          <w:tcPr>
            <w:tcW w:w="1980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518"/>
          <w:jc w:val="center"/>
        </w:trPr>
        <w:tc>
          <w:tcPr>
            <w:tcW w:w="465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B43E7B">
            <w:pPr>
              <w:ind w:left="113" w:right="113"/>
              <w:jc w:val="center"/>
              <w:rPr>
                <w:lang w:val="en-US"/>
              </w:rPr>
            </w:pPr>
            <w:r>
              <w:rPr>
                <w:b/>
                <w:sz w:val="18"/>
                <w:szCs w:val="18"/>
              </w:rPr>
              <w:t>26.</w:t>
            </w:r>
            <w:r w:rsidRPr="00E821C2">
              <w:rPr>
                <w:b/>
                <w:sz w:val="18"/>
                <w:szCs w:val="18"/>
              </w:rPr>
              <w:t>. HAFTA</w:t>
            </w:r>
            <w:r w:rsidRPr="00E821C2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31 MART 4 NİSAN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01FA">
            <w:pPr>
              <w:rPr>
                <w:lang w:val="en-US"/>
              </w:rPr>
            </w:pPr>
          </w:p>
          <w:p w:rsidR="00532D6C" w:rsidRPr="00E821C2" w:rsidRDefault="00532D6C" w:rsidP="000201FA">
            <w:pPr>
              <w:rPr>
                <w:lang w:val="en-US"/>
              </w:rPr>
            </w:pPr>
          </w:p>
          <w:p w:rsidR="00532D6C" w:rsidRPr="00E821C2" w:rsidRDefault="00532D6C" w:rsidP="000201FA">
            <w:pPr>
              <w:rPr>
                <w:lang w:val="en-US"/>
              </w:rPr>
            </w:pPr>
          </w:p>
          <w:p w:rsidR="00532D6C" w:rsidRPr="00E821C2" w:rsidRDefault="00532D6C" w:rsidP="000201FA">
            <w:pPr>
              <w:rPr>
                <w:lang w:val="en-US"/>
              </w:rPr>
            </w:pPr>
          </w:p>
          <w:p w:rsidR="00532D6C" w:rsidRPr="00E821C2" w:rsidRDefault="00532D6C" w:rsidP="000201FA">
            <w:pPr>
              <w:rPr>
                <w:lang w:val="en-US"/>
              </w:rPr>
            </w:pPr>
          </w:p>
          <w:p w:rsidR="00532D6C" w:rsidRPr="00E821C2" w:rsidRDefault="00532D6C" w:rsidP="000201FA">
            <w:pPr>
              <w:rPr>
                <w:lang w:val="en-US"/>
              </w:rPr>
            </w:pPr>
          </w:p>
          <w:p w:rsidR="00532D6C" w:rsidRPr="00E821C2" w:rsidRDefault="00532D6C" w:rsidP="000201FA">
            <w:pPr>
              <w:rPr>
                <w:lang w:val="en-US"/>
              </w:rPr>
            </w:pPr>
          </w:p>
          <w:p w:rsidR="00532D6C" w:rsidRPr="00E821C2" w:rsidRDefault="00532D6C" w:rsidP="000201FA">
            <w:pPr>
              <w:rPr>
                <w:lang w:val="en-US"/>
              </w:rPr>
            </w:pPr>
            <w:r w:rsidRPr="00E821C2">
              <w:rPr>
                <w:lang w:val="en-US"/>
              </w:rPr>
              <w:t>10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372" w:type="dxa"/>
            <w:vMerge w:val="restart"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DİNLEME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Dinleme Kurallarını Uygulama: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Dinlediğini Anlama: </w:t>
            </w:r>
          </w:p>
        </w:tc>
        <w:tc>
          <w:tcPr>
            <w:tcW w:w="1980" w:type="dxa"/>
            <w:vMerge w:val="restart"/>
          </w:tcPr>
          <w:p w:rsidR="00532D6C" w:rsidRPr="00E821C2" w:rsidRDefault="00532D6C" w:rsidP="00E821C2">
            <w:pPr>
              <w:jc w:val="center"/>
              <w:rPr>
                <w:rFonts w:ascii="Arial" w:hAnsi="Arial" w:cs="Arial"/>
                <w:b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ATATÜRK'Ü ANMA VE GENÇLİK VE SPOR BAYRAMI</w:t>
            </w:r>
          </w:p>
          <w:p w:rsidR="00532D6C" w:rsidRPr="00E821C2" w:rsidRDefault="00532D6C" w:rsidP="000201FA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538" w:type="dxa"/>
            <w:vMerge w:val="restart"/>
          </w:tcPr>
          <w:p w:rsidR="00532D6C" w:rsidRPr="00E821C2" w:rsidRDefault="00532D6C" w:rsidP="000201F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0201FA">
            <w:pPr>
              <w:rPr>
                <w:sz w:val="8"/>
                <w:szCs w:val="8"/>
              </w:rPr>
            </w:pPr>
          </w:p>
          <w:p w:rsidR="00532D6C" w:rsidRPr="00E821C2" w:rsidRDefault="00532D6C" w:rsidP="000201F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0201FA">
            <w:pPr>
              <w:rPr>
                <w:sz w:val="8"/>
                <w:szCs w:val="8"/>
              </w:rPr>
            </w:pPr>
          </w:p>
          <w:p w:rsidR="00532D6C" w:rsidRPr="00E821C2" w:rsidRDefault="00532D6C" w:rsidP="000201F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0201FA">
            <w:pPr>
              <w:rPr>
                <w:sz w:val="8"/>
                <w:szCs w:val="8"/>
              </w:rPr>
            </w:pPr>
          </w:p>
          <w:p w:rsidR="00532D6C" w:rsidRPr="00E821C2" w:rsidRDefault="00532D6C" w:rsidP="000201F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0201FA">
            <w:pPr>
              <w:rPr>
                <w:sz w:val="8"/>
                <w:szCs w:val="8"/>
              </w:rPr>
            </w:pPr>
          </w:p>
          <w:p w:rsidR="00532D6C" w:rsidRPr="00E821C2" w:rsidRDefault="00532D6C" w:rsidP="000201F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0201FA">
            <w:pPr>
              <w:rPr>
                <w:sz w:val="8"/>
                <w:szCs w:val="8"/>
              </w:rPr>
            </w:pPr>
          </w:p>
          <w:p w:rsidR="00532D6C" w:rsidRPr="00E821C2" w:rsidRDefault="00532D6C" w:rsidP="000201FA">
            <w:pPr>
              <w:rPr>
                <w:lang w:val="en-US"/>
              </w:rPr>
            </w:pPr>
            <w:r w:rsidRPr="00E821C2">
              <w:rPr>
                <w:sz w:val="18"/>
                <w:szCs w:val="18"/>
              </w:rPr>
              <w:t>Konuşma Becerileri Değerlendirme Ölçeği</w:t>
            </w:r>
          </w:p>
        </w:tc>
      </w:tr>
      <w:tr w:rsidR="00532D6C" w:rsidRPr="00E821C2" w:rsidTr="00E821C2">
        <w:trPr>
          <w:trHeight w:val="777"/>
          <w:jc w:val="center"/>
        </w:trPr>
        <w:tc>
          <w:tcPr>
            <w:tcW w:w="465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Konuşma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Sözlü Olarak İfade Etme: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Konuşma: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934"/>
          <w:jc w:val="center"/>
        </w:trPr>
        <w:tc>
          <w:tcPr>
            <w:tcW w:w="465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Okuma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Okuduğunu Anlama: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3- Anlam Kurma: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4- Söz Varlığını Geliştirme: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5- Tür, Yöntem ve Tekniklere Uygun Okuma: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605"/>
          <w:jc w:val="center"/>
        </w:trPr>
        <w:tc>
          <w:tcPr>
            <w:tcW w:w="465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Yazma Kurallarını Uygulama: </w:t>
            </w:r>
          </w:p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Yazılı Olarak İfade Etme: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Yazma: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537"/>
          <w:jc w:val="center"/>
        </w:trPr>
        <w:tc>
          <w:tcPr>
            <w:tcW w:w="465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E821C2" w:rsidRDefault="00532D6C" w:rsidP="00E821C2">
            <w:pPr>
              <w:spacing w:line="240" w:lineRule="atLeast"/>
              <w:jc w:val="center"/>
              <w:rPr>
                <w:b/>
                <w:bCs/>
                <w:sz w:val="14"/>
                <w:szCs w:val="14"/>
              </w:rPr>
            </w:pPr>
            <w:r w:rsidRPr="00E821C2">
              <w:rPr>
                <w:b/>
                <w:bCs/>
                <w:sz w:val="14"/>
                <w:szCs w:val="14"/>
              </w:rPr>
              <w:t>GÖRSEL OKUMA VE</w:t>
            </w:r>
          </w:p>
          <w:p w:rsidR="00532D6C" w:rsidRPr="00B32E88" w:rsidRDefault="00532D6C" w:rsidP="00E821C2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4"/>
                <w:szCs w:val="14"/>
              </w:rPr>
              <w:t>GÖRSEL SUNU</w:t>
            </w:r>
          </w:p>
        </w:tc>
        <w:tc>
          <w:tcPr>
            <w:tcW w:w="6505" w:type="dxa"/>
          </w:tcPr>
          <w:p w:rsidR="00532D6C" w:rsidRPr="00E821C2" w:rsidRDefault="00532D6C" w:rsidP="00E821C2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Görsel Okuma: </w:t>
            </w:r>
          </w:p>
          <w:p w:rsidR="00532D6C" w:rsidRPr="00B32E88" w:rsidRDefault="00532D6C" w:rsidP="00E821C2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Görsel Sunu: </w:t>
            </w:r>
          </w:p>
        </w:tc>
        <w:tc>
          <w:tcPr>
            <w:tcW w:w="1980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01FA">
            <w:pPr>
              <w:rPr>
                <w:lang w:val="en-US"/>
              </w:rPr>
            </w:pPr>
          </w:p>
        </w:tc>
      </w:tr>
      <w:tr w:rsidR="00532D6C" w:rsidRPr="00E821C2" w:rsidTr="00E821C2">
        <w:trPr>
          <w:trHeight w:val="537"/>
          <w:jc w:val="center"/>
        </w:trPr>
        <w:tc>
          <w:tcPr>
            <w:tcW w:w="15246" w:type="dxa"/>
            <w:gridSpan w:val="9"/>
          </w:tcPr>
          <w:p w:rsidR="00532D6C" w:rsidRPr="00E821C2" w:rsidRDefault="00532D6C" w:rsidP="000201FA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0201FA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0201FA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Pr="00E821C2" w:rsidRDefault="00532D6C" w:rsidP="000201FA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</w:tc>
      </w:tr>
    </w:tbl>
    <w:p w:rsidR="00532D6C" w:rsidRDefault="00532D6C" w:rsidP="0066777D"/>
    <w:tbl>
      <w:tblPr>
        <w:tblW w:w="15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5"/>
        <w:gridCol w:w="537"/>
        <w:gridCol w:w="537"/>
        <w:gridCol w:w="537"/>
        <w:gridCol w:w="372"/>
        <w:gridCol w:w="1775"/>
        <w:gridCol w:w="6505"/>
        <w:gridCol w:w="1980"/>
        <w:gridCol w:w="2538"/>
      </w:tblGrid>
      <w:tr w:rsidR="00532D6C" w:rsidRPr="00E821C2" w:rsidTr="00027416">
        <w:trPr>
          <w:trHeight w:val="346"/>
          <w:jc w:val="center"/>
        </w:trPr>
        <w:tc>
          <w:tcPr>
            <w:tcW w:w="15246" w:type="dxa"/>
            <w:gridSpan w:val="9"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</w:p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RPr="00E821C2" w:rsidTr="00027416">
        <w:trPr>
          <w:trHeight w:val="333"/>
          <w:jc w:val="center"/>
        </w:trPr>
        <w:tc>
          <w:tcPr>
            <w:tcW w:w="1539" w:type="dxa"/>
            <w:gridSpan w:val="3"/>
          </w:tcPr>
          <w:p w:rsidR="00532D6C" w:rsidRPr="00E821C2" w:rsidRDefault="00532D6C" w:rsidP="00027416">
            <w:pPr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SÜRE</w:t>
            </w: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METİN</w:t>
            </w:r>
          </w:p>
        </w:tc>
        <w:tc>
          <w:tcPr>
            <w:tcW w:w="1775" w:type="dxa"/>
            <w:vMerge w:val="restart"/>
          </w:tcPr>
          <w:p w:rsidR="00532D6C" w:rsidRPr="00E821C2" w:rsidRDefault="00532D6C" w:rsidP="00027416">
            <w:pPr>
              <w:rPr>
                <w:b/>
                <w:lang w:val="en-US"/>
              </w:rPr>
            </w:pPr>
          </w:p>
          <w:p w:rsidR="00532D6C" w:rsidRPr="00E821C2" w:rsidRDefault="00532D6C" w:rsidP="00027416">
            <w:pPr>
              <w:rPr>
                <w:b/>
                <w:lang w:val="en-US"/>
              </w:rPr>
            </w:pPr>
          </w:p>
          <w:p w:rsidR="00532D6C" w:rsidRPr="00E821C2" w:rsidRDefault="00532D6C" w:rsidP="00027416">
            <w:pPr>
              <w:rPr>
                <w:b/>
                <w:lang w:val="en-US"/>
              </w:rPr>
            </w:pPr>
            <w:r w:rsidRPr="00E821C2">
              <w:rPr>
                <w:b/>
                <w:lang w:val="en-US"/>
              </w:rPr>
              <w:t>ÖĞRENME ALANI</w:t>
            </w:r>
          </w:p>
        </w:tc>
        <w:tc>
          <w:tcPr>
            <w:tcW w:w="6505" w:type="dxa"/>
            <w:vMerge w:val="restart"/>
          </w:tcPr>
          <w:p w:rsidR="00532D6C" w:rsidRPr="00E821C2" w:rsidRDefault="00532D6C" w:rsidP="00027416">
            <w:pPr>
              <w:rPr>
                <w:b/>
                <w:lang w:val="en-US"/>
              </w:rPr>
            </w:pPr>
          </w:p>
          <w:p w:rsidR="00532D6C" w:rsidRPr="00E821C2" w:rsidRDefault="00532D6C" w:rsidP="00027416">
            <w:pPr>
              <w:rPr>
                <w:b/>
                <w:lang w:val="en-US"/>
              </w:rPr>
            </w:pPr>
          </w:p>
          <w:p w:rsidR="00532D6C" w:rsidRPr="00E821C2" w:rsidRDefault="00532D6C" w:rsidP="00027416">
            <w:pPr>
              <w:rPr>
                <w:b/>
                <w:lang w:val="en-US"/>
              </w:rPr>
            </w:pPr>
            <w:r w:rsidRPr="00E821C2">
              <w:rPr>
                <w:b/>
                <w:lang w:val="en-US"/>
              </w:rPr>
              <w:t>KAZANIMLAR</w:t>
            </w:r>
          </w:p>
        </w:tc>
        <w:tc>
          <w:tcPr>
            <w:tcW w:w="1980" w:type="dxa"/>
            <w:vMerge w:val="restart"/>
            <w:vAlign w:val="center"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E821C2">
              <w:rPr>
                <w:b/>
                <w:bCs/>
                <w:sz w:val="16"/>
                <w:szCs w:val="16"/>
              </w:rPr>
              <w:t>ATATÜRKÇÜLÜK, DİĞER DERSLER VE ARA DİSİPLİNLERLE İLİŞKİLENDİRME</w:t>
            </w:r>
          </w:p>
        </w:tc>
        <w:tc>
          <w:tcPr>
            <w:tcW w:w="2538" w:type="dxa"/>
            <w:vMerge w:val="restart"/>
            <w:vAlign w:val="center"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  <w:r w:rsidRPr="00E821C2">
              <w:rPr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532D6C" w:rsidRPr="00E821C2" w:rsidTr="00027416">
        <w:trPr>
          <w:cantSplit/>
          <w:trHeight w:val="1089"/>
          <w:jc w:val="center"/>
        </w:trPr>
        <w:tc>
          <w:tcPr>
            <w:tcW w:w="465" w:type="dxa"/>
            <w:textDirection w:val="btLr"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AY</w:t>
            </w:r>
          </w:p>
        </w:tc>
        <w:tc>
          <w:tcPr>
            <w:tcW w:w="537" w:type="dxa"/>
            <w:textDirection w:val="btLr"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HAFTA</w:t>
            </w:r>
          </w:p>
        </w:tc>
        <w:tc>
          <w:tcPr>
            <w:tcW w:w="537" w:type="dxa"/>
            <w:textDirection w:val="btLr"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SAAT</w:t>
            </w: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775" w:type="dxa"/>
            <w:vMerge/>
          </w:tcPr>
          <w:p w:rsidR="00532D6C" w:rsidRPr="00E821C2" w:rsidRDefault="00532D6C" w:rsidP="00027416">
            <w:pPr>
              <w:rPr>
                <w:b/>
                <w:lang w:val="en-US"/>
              </w:rPr>
            </w:pPr>
          </w:p>
        </w:tc>
        <w:tc>
          <w:tcPr>
            <w:tcW w:w="6505" w:type="dxa"/>
            <w:vMerge/>
          </w:tcPr>
          <w:p w:rsidR="00532D6C" w:rsidRPr="00E821C2" w:rsidRDefault="00532D6C" w:rsidP="00027416">
            <w:pPr>
              <w:rPr>
                <w:b/>
                <w:lang w:val="en-US"/>
              </w:rPr>
            </w:pP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lang w:val="en-US"/>
              </w:rPr>
            </w:pPr>
          </w:p>
        </w:tc>
      </w:tr>
      <w:tr w:rsidR="00532D6C" w:rsidRPr="00E821C2" w:rsidTr="00027416">
        <w:trPr>
          <w:trHeight w:val="518"/>
          <w:jc w:val="center"/>
        </w:trPr>
        <w:tc>
          <w:tcPr>
            <w:tcW w:w="465" w:type="dxa"/>
            <w:vMerge w:val="restart"/>
            <w:textDirection w:val="btLr"/>
          </w:tcPr>
          <w:p w:rsidR="00532D6C" w:rsidRPr="00E821C2" w:rsidRDefault="00532D6C" w:rsidP="00027416">
            <w:pPr>
              <w:ind w:left="113" w:right="113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 NİSAN</w:t>
            </w: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B43E7B">
            <w:pPr>
              <w:ind w:left="113" w:right="113"/>
              <w:rPr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27.</w:t>
            </w:r>
            <w:r w:rsidRPr="00E821C2">
              <w:rPr>
                <w:b/>
                <w:sz w:val="18"/>
                <w:szCs w:val="18"/>
              </w:rPr>
              <w:t>HAFTA</w:t>
            </w:r>
            <w:r w:rsidRPr="00E821C2">
              <w:rPr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</w:rPr>
              <w:t>7-11NİSAN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  <w:r w:rsidRPr="00E821C2">
              <w:rPr>
                <w:lang w:val="en-US"/>
              </w:rPr>
              <w:t>10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DİNLEME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Dinleme Kurallarını Uygulama: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Dinlediğini Anlama: </w:t>
            </w:r>
          </w:p>
        </w:tc>
        <w:tc>
          <w:tcPr>
            <w:tcW w:w="1980" w:type="dxa"/>
            <w:vMerge w:val="restart"/>
          </w:tcPr>
          <w:p w:rsidR="00532D6C" w:rsidRPr="00E821C2" w:rsidRDefault="00532D6C" w:rsidP="0002741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38" w:type="dxa"/>
            <w:vMerge w:val="restart"/>
          </w:tcPr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027416">
            <w:pPr>
              <w:pStyle w:val="ListeParagraf1"/>
              <w:ind w:left="0"/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 Becerileri Değerlendirme Ölçeği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</w:p>
        </w:tc>
      </w:tr>
      <w:tr w:rsidR="00532D6C" w:rsidRPr="00E821C2" w:rsidTr="00027416">
        <w:trPr>
          <w:trHeight w:val="650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Konuşma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Sözlü Olarak İfade Etme: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Konuşma: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1057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Okuma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Okuduğunu Anlama: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3- Anlam Kurma: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4- Söz Varlığını Geliştirme: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5- Tür, Yöntem ve Tekniklere Uygun Okuma: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602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Yazma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Yazılı Olarak İfade Etme: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Yazma: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525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bCs/>
                <w:sz w:val="14"/>
                <w:szCs w:val="14"/>
              </w:rPr>
            </w:pPr>
            <w:r w:rsidRPr="00E821C2">
              <w:rPr>
                <w:b/>
                <w:bCs/>
                <w:sz w:val="14"/>
                <w:szCs w:val="14"/>
              </w:rPr>
              <w:t>GÖRSEL OKUMA VE</w:t>
            </w:r>
          </w:p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4"/>
                <w:szCs w:val="14"/>
              </w:rPr>
              <w:t>GÖRSEL SUNU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Görsel Okuma: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Görsel Sunu: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518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B43E7B">
            <w:pPr>
              <w:ind w:left="113" w:right="113"/>
              <w:jc w:val="center"/>
              <w:rPr>
                <w:lang w:val="en-US"/>
              </w:rPr>
            </w:pPr>
            <w:r>
              <w:rPr>
                <w:b/>
                <w:sz w:val="18"/>
                <w:szCs w:val="18"/>
              </w:rPr>
              <w:t>28.</w:t>
            </w:r>
            <w:r w:rsidRPr="00E821C2">
              <w:rPr>
                <w:b/>
                <w:sz w:val="18"/>
                <w:szCs w:val="18"/>
              </w:rPr>
              <w:t>. HAFTA</w:t>
            </w:r>
            <w:r w:rsidRPr="00E821C2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14--18 NİSAN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  <w:r w:rsidRPr="00E821C2">
              <w:rPr>
                <w:lang w:val="en-US"/>
              </w:rPr>
              <w:t>10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DİNLEME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Dinleme Kurallarını Uygulama: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Dinlediğini Anlama: </w:t>
            </w:r>
          </w:p>
        </w:tc>
        <w:tc>
          <w:tcPr>
            <w:tcW w:w="1980" w:type="dxa"/>
            <w:vMerge w:val="restart"/>
          </w:tcPr>
          <w:p w:rsidR="00532D6C" w:rsidRPr="00E821C2" w:rsidRDefault="00532D6C" w:rsidP="00027416">
            <w:pPr>
              <w:jc w:val="center"/>
              <w:rPr>
                <w:rFonts w:ascii="Arial" w:hAnsi="Arial" w:cs="Arial"/>
                <w:b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ATATÜRK'Ü ANMA VE GENÇLİK VE SPOR BAYRAMI</w:t>
            </w:r>
          </w:p>
          <w:p w:rsidR="00532D6C" w:rsidRPr="00E821C2" w:rsidRDefault="00532D6C" w:rsidP="00027416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538" w:type="dxa"/>
            <w:vMerge w:val="restart"/>
          </w:tcPr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  <w:r w:rsidRPr="00E821C2">
              <w:rPr>
                <w:sz w:val="18"/>
                <w:szCs w:val="18"/>
              </w:rPr>
              <w:t>Konuşma Becerileri Değerlendirme Ölçeği</w:t>
            </w:r>
          </w:p>
        </w:tc>
      </w:tr>
      <w:tr w:rsidR="00532D6C" w:rsidRPr="00E821C2" w:rsidTr="00027416">
        <w:trPr>
          <w:trHeight w:val="777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Konuşma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Sözlü Olarak İfade Etme: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Konuşma: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934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Okuma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Okuduğunu Anlama: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3- Anlam Kurma: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4- Söz Varlığını Geliştirme: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5- Tür, Yöntem ve Tekniklere Uygun Okuma: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605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Yazma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Yazılı Olarak İfade Etme: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Yazma: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537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bCs/>
                <w:sz w:val="14"/>
                <w:szCs w:val="14"/>
              </w:rPr>
            </w:pPr>
            <w:r w:rsidRPr="00E821C2">
              <w:rPr>
                <w:b/>
                <w:bCs/>
                <w:sz w:val="14"/>
                <w:szCs w:val="14"/>
              </w:rPr>
              <w:t>GÖRSEL OKUMA VE</w:t>
            </w:r>
          </w:p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4"/>
                <w:szCs w:val="14"/>
              </w:rPr>
              <w:t>GÖRSEL SUNU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Görsel Okuma: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Görsel Sunu: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537"/>
          <w:jc w:val="center"/>
        </w:trPr>
        <w:tc>
          <w:tcPr>
            <w:tcW w:w="15246" w:type="dxa"/>
            <w:gridSpan w:val="9"/>
          </w:tcPr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027416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</w:tc>
      </w:tr>
    </w:tbl>
    <w:p w:rsidR="00532D6C" w:rsidRDefault="00532D6C" w:rsidP="0066777D"/>
    <w:tbl>
      <w:tblPr>
        <w:tblW w:w="15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5"/>
        <w:gridCol w:w="537"/>
        <w:gridCol w:w="537"/>
        <w:gridCol w:w="537"/>
        <w:gridCol w:w="372"/>
        <w:gridCol w:w="1775"/>
        <w:gridCol w:w="6505"/>
        <w:gridCol w:w="1980"/>
        <w:gridCol w:w="2538"/>
      </w:tblGrid>
      <w:tr w:rsidR="00532D6C" w:rsidRPr="00E821C2" w:rsidTr="00027416">
        <w:trPr>
          <w:trHeight w:val="346"/>
          <w:jc w:val="center"/>
        </w:trPr>
        <w:tc>
          <w:tcPr>
            <w:tcW w:w="15246" w:type="dxa"/>
            <w:gridSpan w:val="9"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RPr="00E821C2" w:rsidTr="00027416">
        <w:trPr>
          <w:trHeight w:val="333"/>
          <w:jc w:val="center"/>
        </w:trPr>
        <w:tc>
          <w:tcPr>
            <w:tcW w:w="1539" w:type="dxa"/>
            <w:gridSpan w:val="3"/>
          </w:tcPr>
          <w:p w:rsidR="00532D6C" w:rsidRPr="00E821C2" w:rsidRDefault="00532D6C" w:rsidP="00027416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METİN</w:t>
            </w:r>
          </w:p>
        </w:tc>
        <w:tc>
          <w:tcPr>
            <w:tcW w:w="1775" w:type="dxa"/>
            <w:vMerge w:val="restart"/>
          </w:tcPr>
          <w:p w:rsidR="00532D6C" w:rsidRPr="00E821C2" w:rsidRDefault="00532D6C" w:rsidP="00027416">
            <w:pPr>
              <w:rPr>
                <w:b/>
                <w:lang w:val="en-US"/>
              </w:rPr>
            </w:pPr>
          </w:p>
          <w:p w:rsidR="00532D6C" w:rsidRPr="00E821C2" w:rsidRDefault="00532D6C" w:rsidP="00027416">
            <w:pPr>
              <w:rPr>
                <w:b/>
                <w:lang w:val="en-US"/>
              </w:rPr>
            </w:pPr>
          </w:p>
          <w:p w:rsidR="00532D6C" w:rsidRPr="00E821C2" w:rsidRDefault="00532D6C" w:rsidP="00027416">
            <w:pPr>
              <w:rPr>
                <w:b/>
                <w:lang w:val="en-US"/>
              </w:rPr>
            </w:pPr>
            <w:r w:rsidRPr="00E821C2">
              <w:rPr>
                <w:b/>
                <w:lang w:val="en-US"/>
              </w:rPr>
              <w:t>ÖĞRENME ALANI</w:t>
            </w:r>
          </w:p>
        </w:tc>
        <w:tc>
          <w:tcPr>
            <w:tcW w:w="6505" w:type="dxa"/>
            <w:vMerge w:val="restart"/>
          </w:tcPr>
          <w:p w:rsidR="00532D6C" w:rsidRPr="00E821C2" w:rsidRDefault="00532D6C" w:rsidP="00027416">
            <w:pPr>
              <w:rPr>
                <w:b/>
                <w:lang w:val="en-US"/>
              </w:rPr>
            </w:pPr>
          </w:p>
          <w:p w:rsidR="00532D6C" w:rsidRPr="00E821C2" w:rsidRDefault="00532D6C" w:rsidP="00027416">
            <w:pPr>
              <w:rPr>
                <w:b/>
                <w:lang w:val="en-US"/>
              </w:rPr>
            </w:pPr>
          </w:p>
          <w:p w:rsidR="00532D6C" w:rsidRPr="00E821C2" w:rsidRDefault="00532D6C" w:rsidP="00027416">
            <w:pPr>
              <w:rPr>
                <w:b/>
                <w:lang w:val="en-US"/>
              </w:rPr>
            </w:pPr>
            <w:r w:rsidRPr="00E821C2">
              <w:rPr>
                <w:b/>
                <w:lang w:val="en-US"/>
              </w:rPr>
              <w:t>KAZANIMLAR</w:t>
            </w:r>
          </w:p>
        </w:tc>
        <w:tc>
          <w:tcPr>
            <w:tcW w:w="1980" w:type="dxa"/>
            <w:vMerge w:val="restart"/>
            <w:vAlign w:val="center"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E821C2">
              <w:rPr>
                <w:b/>
                <w:bCs/>
                <w:sz w:val="16"/>
                <w:szCs w:val="16"/>
              </w:rPr>
              <w:t>ATATÜRKÇÜLÜK, DİĞER DERSLER VE ARA DİSİPLİNLERLE İLİŞKİLENDİRME</w:t>
            </w:r>
          </w:p>
        </w:tc>
        <w:tc>
          <w:tcPr>
            <w:tcW w:w="2538" w:type="dxa"/>
            <w:vMerge w:val="restart"/>
            <w:vAlign w:val="center"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  <w:r w:rsidRPr="00E821C2">
              <w:rPr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532D6C" w:rsidRPr="00E821C2" w:rsidTr="00027416">
        <w:trPr>
          <w:cantSplit/>
          <w:trHeight w:val="1089"/>
          <w:jc w:val="center"/>
        </w:trPr>
        <w:tc>
          <w:tcPr>
            <w:tcW w:w="465" w:type="dxa"/>
            <w:textDirection w:val="btLr"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AY</w:t>
            </w:r>
          </w:p>
        </w:tc>
        <w:tc>
          <w:tcPr>
            <w:tcW w:w="537" w:type="dxa"/>
            <w:textDirection w:val="btLr"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HAFTA</w:t>
            </w:r>
          </w:p>
        </w:tc>
        <w:tc>
          <w:tcPr>
            <w:tcW w:w="537" w:type="dxa"/>
            <w:textDirection w:val="btLr"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SAAT</w:t>
            </w: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775" w:type="dxa"/>
            <w:vMerge/>
          </w:tcPr>
          <w:p w:rsidR="00532D6C" w:rsidRPr="00E821C2" w:rsidRDefault="00532D6C" w:rsidP="00027416">
            <w:pPr>
              <w:rPr>
                <w:b/>
                <w:lang w:val="en-US"/>
              </w:rPr>
            </w:pPr>
          </w:p>
        </w:tc>
        <w:tc>
          <w:tcPr>
            <w:tcW w:w="6505" w:type="dxa"/>
            <w:vMerge/>
          </w:tcPr>
          <w:p w:rsidR="00532D6C" w:rsidRPr="00E821C2" w:rsidRDefault="00532D6C" w:rsidP="00027416">
            <w:pPr>
              <w:rPr>
                <w:b/>
                <w:lang w:val="en-US"/>
              </w:rPr>
            </w:pP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lang w:val="en-US"/>
              </w:rPr>
            </w:pPr>
          </w:p>
        </w:tc>
      </w:tr>
      <w:tr w:rsidR="00532D6C" w:rsidRPr="00E821C2" w:rsidTr="00027416">
        <w:trPr>
          <w:trHeight w:val="518"/>
          <w:jc w:val="center"/>
        </w:trPr>
        <w:tc>
          <w:tcPr>
            <w:tcW w:w="465" w:type="dxa"/>
            <w:vMerge w:val="restart"/>
            <w:textDirection w:val="btLr"/>
          </w:tcPr>
          <w:p w:rsidR="00532D6C" w:rsidRPr="00E821C2" w:rsidRDefault="00532D6C" w:rsidP="00027416">
            <w:pPr>
              <w:ind w:left="113" w:right="113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 NİSAN - MAYIS</w:t>
            </w: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C27324">
            <w:pPr>
              <w:ind w:left="113" w:right="113"/>
              <w:rPr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29.</w:t>
            </w:r>
            <w:r w:rsidRPr="00E821C2">
              <w:rPr>
                <w:b/>
                <w:sz w:val="18"/>
                <w:szCs w:val="18"/>
              </w:rPr>
              <w:t>HAFTA</w:t>
            </w:r>
            <w:r w:rsidRPr="00E821C2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21-25 NİSAN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DİNLEME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Dinleme Kurallarını Uygulama: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Dinlediğini Anlama: </w:t>
            </w:r>
          </w:p>
        </w:tc>
        <w:tc>
          <w:tcPr>
            <w:tcW w:w="1980" w:type="dxa"/>
            <w:vMerge w:val="restart"/>
          </w:tcPr>
          <w:p w:rsidR="00532D6C" w:rsidRPr="00E821C2" w:rsidRDefault="00532D6C" w:rsidP="00027416">
            <w:pPr>
              <w:rPr>
                <w:sz w:val="20"/>
                <w:szCs w:val="20"/>
                <w:lang w:val="en-US"/>
              </w:rPr>
            </w:pPr>
            <w:r w:rsidRPr="00E821C2">
              <w:rPr>
                <w:b/>
                <w:sz w:val="18"/>
                <w:szCs w:val="18"/>
              </w:rPr>
              <w:t>23 NİSAN ULUSAL EGEMENLİK VE ÇOCUK BAYRAMI</w:t>
            </w:r>
          </w:p>
        </w:tc>
        <w:tc>
          <w:tcPr>
            <w:tcW w:w="2538" w:type="dxa"/>
            <w:vMerge w:val="restart"/>
          </w:tcPr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027416">
            <w:pPr>
              <w:pStyle w:val="ListeParagraf1"/>
              <w:ind w:left="0"/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 Becerileri Değerlendirme Ölçeği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</w:p>
        </w:tc>
      </w:tr>
      <w:tr w:rsidR="00532D6C" w:rsidRPr="00E821C2" w:rsidTr="00027416">
        <w:trPr>
          <w:trHeight w:val="650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Konuşma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Sözlü Olarak İfade Etme: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Konuşma: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1057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Okuma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Okuduğunu Anlama: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3- Anlam Kurma: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4- Söz Varlığını Geliştirme: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5- Tür, Yöntem ve Tekniklere Uygun Okuma: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602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Yazma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Yazılı Olarak İfade Etme: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Yazma: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525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bCs/>
                <w:sz w:val="14"/>
                <w:szCs w:val="14"/>
              </w:rPr>
            </w:pPr>
            <w:r w:rsidRPr="00E821C2">
              <w:rPr>
                <w:b/>
                <w:bCs/>
                <w:sz w:val="14"/>
                <w:szCs w:val="14"/>
              </w:rPr>
              <w:t>GÖRSEL OKUMA VE</w:t>
            </w:r>
          </w:p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4"/>
                <w:szCs w:val="14"/>
              </w:rPr>
              <w:t>GÖRSEL SUNU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Görsel Okuma: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Görsel Sunu: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518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B43E7B">
            <w:pPr>
              <w:ind w:left="113" w:right="113"/>
              <w:jc w:val="center"/>
              <w:rPr>
                <w:lang w:val="en-US"/>
              </w:rPr>
            </w:pPr>
            <w:r>
              <w:rPr>
                <w:b/>
                <w:sz w:val="18"/>
                <w:szCs w:val="18"/>
              </w:rPr>
              <w:t>30.</w:t>
            </w:r>
            <w:r w:rsidRPr="00E821C2">
              <w:rPr>
                <w:b/>
                <w:sz w:val="18"/>
                <w:szCs w:val="18"/>
              </w:rPr>
              <w:t>. HAFTA</w:t>
            </w:r>
            <w:r w:rsidRPr="00E821C2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28 NİSAN – 2 MAYIS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  <w:r w:rsidRPr="00E821C2">
              <w:rPr>
                <w:lang w:val="en-US"/>
              </w:rPr>
              <w:t>10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DİNLEME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Dinleme Kurallarını Uygulama: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Dinlediğini Anlama: </w:t>
            </w:r>
          </w:p>
        </w:tc>
        <w:tc>
          <w:tcPr>
            <w:tcW w:w="1980" w:type="dxa"/>
            <w:vMerge w:val="restart"/>
          </w:tcPr>
          <w:p w:rsidR="00532D6C" w:rsidRPr="00E821C2" w:rsidRDefault="00532D6C" w:rsidP="0066777D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E821C2">
              <w:rPr>
                <w:b/>
                <w:color w:val="000000"/>
                <w:sz w:val="20"/>
                <w:szCs w:val="20"/>
              </w:rPr>
              <w:t>1 MAYIS EMEK VE DAYANIŞMA GÜNÜ</w:t>
            </w:r>
          </w:p>
        </w:tc>
        <w:tc>
          <w:tcPr>
            <w:tcW w:w="2538" w:type="dxa"/>
            <w:vMerge w:val="restart"/>
          </w:tcPr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  <w:r w:rsidRPr="00E821C2">
              <w:rPr>
                <w:sz w:val="18"/>
                <w:szCs w:val="18"/>
              </w:rPr>
              <w:t>Konuşma Becerileri Değerlendirme Ölçeği</w:t>
            </w:r>
          </w:p>
        </w:tc>
      </w:tr>
      <w:tr w:rsidR="00532D6C" w:rsidRPr="00E821C2" w:rsidTr="00027416">
        <w:trPr>
          <w:trHeight w:val="777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Konuşma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Sözlü Olarak İfade Etme: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Konuşma: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934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Okuma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Okuduğunu Anlama: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3- Anlam Kurma: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4- Söz Varlığını Geliştirme: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5- Tür, Yöntem ve Tekniklere Uygun Okuma: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605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Yazma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Yazılı Olarak İfade Etme: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Yazma: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537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bCs/>
                <w:sz w:val="14"/>
                <w:szCs w:val="14"/>
              </w:rPr>
            </w:pPr>
            <w:r w:rsidRPr="00E821C2">
              <w:rPr>
                <w:b/>
                <w:bCs/>
                <w:sz w:val="14"/>
                <w:szCs w:val="14"/>
              </w:rPr>
              <w:t>GÖRSEL OKUMA VE</w:t>
            </w:r>
          </w:p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4"/>
                <w:szCs w:val="14"/>
              </w:rPr>
              <w:t>GÖRSEL SUNU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Görsel Okuma: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Görsel Sunu: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537"/>
          <w:jc w:val="center"/>
        </w:trPr>
        <w:tc>
          <w:tcPr>
            <w:tcW w:w="15246" w:type="dxa"/>
            <w:gridSpan w:val="9"/>
          </w:tcPr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027416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</w:tc>
      </w:tr>
    </w:tbl>
    <w:p w:rsidR="00532D6C" w:rsidRDefault="00532D6C" w:rsidP="0066639E">
      <w:pPr>
        <w:rPr>
          <w:b/>
          <w:sz w:val="18"/>
          <w:szCs w:val="18"/>
        </w:rPr>
      </w:pPr>
      <w:r w:rsidRPr="00E821C2">
        <w:rPr>
          <w:b/>
          <w:sz w:val="18"/>
          <w:szCs w:val="18"/>
        </w:rPr>
        <w:t>23 NİSAN ULUSAL EGEMENLİK VE ÇOCUK BAYRAMI</w:t>
      </w:r>
    </w:p>
    <w:tbl>
      <w:tblPr>
        <w:tblW w:w="15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5"/>
        <w:gridCol w:w="537"/>
        <w:gridCol w:w="537"/>
        <w:gridCol w:w="537"/>
        <w:gridCol w:w="372"/>
        <w:gridCol w:w="1775"/>
        <w:gridCol w:w="6505"/>
        <w:gridCol w:w="1980"/>
        <w:gridCol w:w="2538"/>
      </w:tblGrid>
      <w:tr w:rsidR="00532D6C" w:rsidRPr="00E821C2" w:rsidTr="00CF6A4A">
        <w:trPr>
          <w:trHeight w:val="346"/>
          <w:jc w:val="center"/>
        </w:trPr>
        <w:tc>
          <w:tcPr>
            <w:tcW w:w="15246" w:type="dxa"/>
            <w:gridSpan w:val="9"/>
          </w:tcPr>
          <w:p w:rsidR="00532D6C" w:rsidRDefault="00532D6C" w:rsidP="00027416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</w:p>
          <w:p w:rsidR="00532D6C" w:rsidRDefault="00532D6C" w:rsidP="00027416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</w:p>
          <w:p w:rsidR="00532D6C" w:rsidRPr="00CF6A4A" w:rsidRDefault="00532D6C" w:rsidP="00027416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  <w:tr w:rsidR="00532D6C" w:rsidRPr="00E821C2" w:rsidTr="00027416">
        <w:trPr>
          <w:trHeight w:val="333"/>
          <w:jc w:val="center"/>
        </w:trPr>
        <w:tc>
          <w:tcPr>
            <w:tcW w:w="1539" w:type="dxa"/>
            <w:gridSpan w:val="3"/>
          </w:tcPr>
          <w:p w:rsidR="00532D6C" w:rsidRPr="00E821C2" w:rsidRDefault="00532D6C" w:rsidP="00CF6A4A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CF6A4A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532D6C" w:rsidRPr="00E821C2" w:rsidRDefault="00532D6C" w:rsidP="00CF6A4A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METİN</w:t>
            </w:r>
          </w:p>
        </w:tc>
        <w:tc>
          <w:tcPr>
            <w:tcW w:w="1775" w:type="dxa"/>
            <w:vMerge w:val="restart"/>
          </w:tcPr>
          <w:p w:rsidR="00532D6C" w:rsidRPr="00E821C2" w:rsidRDefault="00532D6C" w:rsidP="00CF6A4A">
            <w:pPr>
              <w:jc w:val="center"/>
              <w:rPr>
                <w:b/>
                <w:lang w:val="en-US"/>
              </w:rPr>
            </w:pPr>
          </w:p>
          <w:p w:rsidR="00532D6C" w:rsidRPr="00E821C2" w:rsidRDefault="00532D6C" w:rsidP="00CF6A4A">
            <w:pPr>
              <w:jc w:val="center"/>
              <w:rPr>
                <w:b/>
                <w:lang w:val="en-US"/>
              </w:rPr>
            </w:pPr>
          </w:p>
          <w:p w:rsidR="00532D6C" w:rsidRPr="00E821C2" w:rsidRDefault="00532D6C" w:rsidP="00CF6A4A">
            <w:pPr>
              <w:jc w:val="center"/>
              <w:rPr>
                <w:b/>
                <w:lang w:val="en-US"/>
              </w:rPr>
            </w:pPr>
            <w:r w:rsidRPr="00E821C2">
              <w:rPr>
                <w:b/>
                <w:lang w:val="en-US"/>
              </w:rPr>
              <w:t>ÖĞRENME ALANI</w:t>
            </w:r>
          </w:p>
        </w:tc>
        <w:tc>
          <w:tcPr>
            <w:tcW w:w="6505" w:type="dxa"/>
            <w:vMerge w:val="restart"/>
          </w:tcPr>
          <w:p w:rsidR="00532D6C" w:rsidRPr="00E821C2" w:rsidRDefault="00532D6C" w:rsidP="00CF6A4A">
            <w:pPr>
              <w:jc w:val="center"/>
              <w:rPr>
                <w:b/>
                <w:lang w:val="en-US"/>
              </w:rPr>
            </w:pPr>
          </w:p>
          <w:p w:rsidR="00532D6C" w:rsidRPr="00E821C2" w:rsidRDefault="00532D6C" w:rsidP="00CF6A4A">
            <w:pPr>
              <w:jc w:val="center"/>
              <w:rPr>
                <w:b/>
                <w:lang w:val="en-US"/>
              </w:rPr>
            </w:pPr>
          </w:p>
          <w:p w:rsidR="00532D6C" w:rsidRPr="00E821C2" w:rsidRDefault="00532D6C" w:rsidP="00CF6A4A">
            <w:pPr>
              <w:jc w:val="center"/>
              <w:rPr>
                <w:b/>
                <w:lang w:val="en-US"/>
              </w:rPr>
            </w:pPr>
            <w:r w:rsidRPr="00E821C2">
              <w:rPr>
                <w:b/>
                <w:lang w:val="en-US"/>
              </w:rPr>
              <w:t>KAZANIMLAR</w:t>
            </w:r>
          </w:p>
        </w:tc>
        <w:tc>
          <w:tcPr>
            <w:tcW w:w="1980" w:type="dxa"/>
            <w:vMerge w:val="restart"/>
            <w:vAlign w:val="center"/>
          </w:tcPr>
          <w:p w:rsidR="00532D6C" w:rsidRPr="00E821C2" w:rsidRDefault="00532D6C" w:rsidP="00CF6A4A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E821C2">
              <w:rPr>
                <w:b/>
                <w:bCs/>
                <w:sz w:val="16"/>
                <w:szCs w:val="16"/>
              </w:rPr>
              <w:t>ATATÜRKÇÜLÜK, DİĞER DERSLER VE ARA DİSİPLİNLERLE İLİŞKİLENDİRME</w:t>
            </w:r>
          </w:p>
        </w:tc>
        <w:tc>
          <w:tcPr>
            <w:tcW w:w="2538" w:type="dxa"/>
            <w:vMerge w:val="restart"/>
            <w:vAlign w:val="center"/>
          </w:tcPr>
          <w:p w:rsidR="00532D6C" w:rsidRPr="00E821C2" w:rsidRDefault="00532D6C" w:rsidP="00CF6A4A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  <w:r w:rsidRPr="00E821C2">
              <w:rPr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532D6C" w:rsidRPr="00E821C2" w:rsidTr="00027416">
        <w:trPr>
          <w:cantSplit/>
          <w:trHeight w:val="1089"/>
          <w:jc w:val="center"/>
        </w:trPr>
        <w:tc>
          <w:tcPr>
            <w:tcW w:w="465" w:type="dxa"/>
            <w:textDirection w:val="btLr"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AY</w:t>
            </w:r>
          </w:p>
        </w:tc>
        <w:tc>
          <w:tcPr>
            <w:tcW w:w="537" w:type="dxa"/>
            <w:textDirection w:val="btLr"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HAFTA</w:t>
            </w:r>
          </w:p>
        </w:tc>
        <w:tc>
          <w:tcPr>
            <w:tcW w:w="537" w:type="dxa"/>
            <w:textDirection w:val="btLr"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SAAT</w:t>
            </w: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775" w:type="dxa"/>
            <w:vMerge/>
          </w:tcPr>
          <w:p w:rsidR="00532D6C" w:rsidRPr="00E821C2" w:rsidRDefault="00532D6C" w:rsidP="00027416">
            <w:pPr>
              <w:rPr>
                <w:b/>
                <w:lang w:val="en-US"/>
              </w:rPr>
            </w:pPr>
          </w:p>
        </w:tc>
        <w:tc>
          <w:tcPr>
            <w:tcW w:w="6505" w:type="dxa"/>
            <w:vMerge/>
          </w:tcPr>
          <w:p w:rsidR="00532D6C" w:rsidRPr="00E821C2" w:rsidRDefault="00532D6C" w:rsidP="00027416">
            <w:pPr>
              <w:rPr>
                <w:b/>
                <w:lang w:val="en-US"/>
              </w:rPr>
            </w:pP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lang w:val="en-US"/>
              </w:rPr>
            </w:pPr>
          </w:p>
        </w:tc>
      </w:tr>
      <w:tr w:rsidR="00532D6C" w:rsidRPr="00E821C2" w:rsidTr="00027416">
        <w:trPr>
          <w:trHeight w:val="518"/>
          <w:jc w:val="center"/>
        </w:trPr>
        <w:tc>
          <w:tcPr>
            <w:tcW w:w="465" w:type="dxa"/>
            <w:vMerge w:val="restart"/>
            <w:textDirection w:val="btLr"/>
          </w:tcPr>
          <w:p w:rsidR="00532D6C" w:rsidRPr="00E821C2" w:rsidRDefault="00532D6C" w:rsidP="00CF6A4A">
            <w:pPr>
              <w:ind w:left="113" w:right="113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 MAYIS</w:t>
            </w: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B43E7B">
            <w:pPr>
              <w:ind w:left="113" w:right="113"/>
              <w:rPr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 xml:space="preserve">31 </w:t>
            </w:r>
            <w:r w:rsidRPr="00E821C2">
              <w:rPr>
                <w:b/>
                <w:sz w:val="18"/>
                <w:szCs w:val="18"/>
              </w:rPr>
              <w:t>HAFTA</w:t>
            </w:r>
            <w:r w:rsidRPr="00E821C2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05 – 09 MAYIS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DİNLEME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Dinleme Kurallarını Uygulama: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Dinlediğini Anlama: </w:t>
            </w:r>
          </w:p>
        </w:tc>
        <w:tc>
          <w:tcPr>
            <w:tcW w:w="1980" w:type="dxa"/>
            <w:vMerge w:val="restart"/>
          </w:tcPr>
          <w:p w:rsidR="00532D6C" w:rsidRPr="00E821C2" w:rsidRDefault="00532D6C" w:rsidP="00CF6A4A">
            <w:pPr>
              <w:rPr>
                <w:sz w:val="20"/>
                <w:szCs w:val="20"/>
                <w:lang w:val="en-US"/>
              </w:rPr>
            </w:pPr>
            <w:r w:rsidRPr="00E821C2">
              <w:rPr>
                <w:sz w:val="18"/>
                <w:szCs w:val="18"/>
              </w:rPr>
              <w:t>TRAFİK VE İLK YARDIM HAFTASI</w:t>
            </w:r>
          </w:p>
        </w:tc>
        <w:tc>
          <w:tcPr>
            <w:tcW w:w="2538" w:type="dxa"/>
            <w:vMerge w:val="restart"/>
          </w:tcPr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027416">
            <w:pPr>
              <w:pStyle w:val="ListeParagraf1"/>
              <w:ind w:left="0"/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 Becerileri Değerlendirme Ölçeği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</w:p>
        </w:tc>
      </w:tr>
      <w:tr w:rsidR="00532D6C" w:rsidRPr="00E821C2" w:rsidTr="00027416">
        <w:trPr>
          <w:trHeight w:val="650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Konuşma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Sözlü Olarak İfade Etme: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Konuşma: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1057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Okuma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Okuduğunu Anlama: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3- Anlam Kurma: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4- Söz Varlığını Geliştirme: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5- Tür, Yöntem ve Tekniklere Uygun Okuma: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602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Yazma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Yazılı Olarak İfade Etme: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Yazma: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525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bCs/>
                <w:sz w:val="14"/>
                <w:szCs w:val="14"/>
              </w:rPr>
            </w:pPr>
            <w:r w:rsidRPr="00E821C2">
              <w:rPr>
                <w:b/>
                <w:bCs/>
                <w:sz w:val="14"/>
                <w:szCs w:val="14"/>
              </w:rPr>
              <w:t>GÖRSEL OKUMA VE</w:t>
            </w:r>
          </w:p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4"/>
                <w:szCs w:val="14"/>
              </w:rPr>
              <w:t>GÖRSEL SUNU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Görsel Okuma: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Görsel Sunu: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518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B43E7B">
            <w:pPr>
              <w:ind w:left="113" w:right="113"/>
              <w:jc w:val="center"/>
              <w:rPr>
                <w:lang w:val="en-US"/>
              </w:rPr>
            </w:pPr>
            <w:r>
              <w:rPr>
                <w:b/>
                <w:sz w:val="18"/>
                <w:szCs w:val="18"/>
              </w:rPr>
              <w:t>32</w:t>
            </w:r>
            <w:r w:rsidRPr="00E821C2">
              <w:rPr>
                <w:b/>
                <w:sz w:val="18"/>
                <w:szCs w:val="18"/>
              </w:rPr>
              <w:t>. HAFTA</w:t>
            </w:r>
            <w:r w:rsidRPr="00E821C2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12 - 16 MAYIS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  <w:r w:rsidRPr="00E821C2">
              <w:rPr>
                <w:lang w:val="en-US"/>
              </w:rPr>
              <w:t>10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DİNLEME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Dinleme Kurallarını Uygulama: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Dinlediğini Anlama: </w:t>
            </w:r>
          </w:p>
        </w:tc>
        <w:tc>
          <w:tcPr>
            <w:tcW w:w="1980" w:type="dxa"/>
            <w:vMerge w:val="restart"/>
          </w:tcPr>
          <w:p w:rsidR="00532D6C" w:rsidRPr="00E821C2" w:rsidRDefault="00532D6C" w:rsidP="00027416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538" w:type="dxa"/>
            <w:vMerge w:val="restart"/>
          </w:tcPr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  <w:r w:rsidRPr="00E821C2">
              <w:rPr>
                <w:sz w:val="18"/>
                <w:szCs w:val="18"/>
              </w:rPr>
              <w:t>Konuşma Becerileri Değerlendirme Ölçeği</w:t>
            </w:r>
          </w:p>
        </w:tc>
      </w:tr>
      <w:tr w:rsidR="00532D6C" w:rsidRPr="00E821C2" w:rsidTr="00027416">
        <w:trPr>
          <w:trHeight w:val="777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Konuşma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Sözlü Olarak İfade Etme: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Konuşma: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934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Okuma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Okuduğunu Anlama: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3- Anlam Kurma: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4- Söz Varlığını Geliştirme: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5- Tür, Yöntem ve Tekniklere Uygun Okuma: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605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Yazma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Yazılı Olarak İfade Etme: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Yazma: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537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bCs/>
                <w:sz w:val="14"/>
                <w:szCs w:val="14"/>
              </w:rPr>
            </w:pPr>
            <w:r w:rsidRPr="00E821C2">
              <w:rPr>
                <w:b/>
                <w:bCs/>
                <w:sz w:val="14"/>
                <w:szCs w:val="14"/>
              </w:rPr>
              <w:t>GÖRSEL OKUMA VE</w:t>
            </w:r>
          </w:p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4"/>
                <w:szCs w:val="14"/>
              </w:rPr>
              <w:t>GÖRSEL SUNU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Görsel Okuma: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Görsel Sunu: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346"/>
          <w:jc w:val="center"/>
        </w:trPr>
        <w:tc>
          <w:tcPr>
            <w:tcW w:w="15246" w:type="dxa"/>
            <w:gridSpan w:val="9"/>
          </w:tcPr>
          <w:p w:rsidR="00532D6C" w:rsidRDefault="00532D6C" w:rsidP="00027416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</w:p>
          <w:p w:rsidR="00532D6C" w:rsidRPr="00E821C2" w:rsidRDefault="00532D6C" w:rsidP="00DD55C0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DD55C0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DD55C0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Default="00532D6C" w:rsidP="00DD55C0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  <w:p w:rsidR="00532D6C" w:rsidRDefault="00532D6C" w:rsidP="00027416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</w:p>
          <w:p w:rsidR="00532D6C" w:rsidRDefault="00532D6C" w:rsidP="00027416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</w:p>
          <w:p w:rsidR="00532D6C" w:rsidRDefault="00532D6C" w:rsidP="00027416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</w:p>
          <w:p w:rsidR="00532D6C" w:rsidRDefault="00532D6C" w:rsidP="00027416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532D6C" w:rsidRPr="00E821C2" w:rsidTr="00027416">
        <w:trPr>
          <w:trHeight w:val="333"/>
          <w:jc w:val="center"/>
        </w:trPr>
        <w:tc>
          <w:tcPr>
            <w:tcW w:w="1539" w:type="dxa"/>
            <w:gridSpan w:val="3"/>
          </w:tcPr>
          <w:p w:rsidR="00532D6C" w:rsidRPr="00E821C2" w:rsidRDefault="00532D6C" w:rsidP="00027416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METİN</w:t>
            </w:r>
          </w:p>
        </w:tc>
        <w:tc>
          <w:tcPr>
            <w:tcW w:w="1775" w:type="dxa"/>
            <w:vMerge w:val="restart"/>
          </w:tcPr>
          <w:p w:rsidR="00532D6C" w:rsidRPr="00E821C2" w:rsidRDefault="00532D6C" w:rsidP="00027416">
            <w:pPr>
              <w:rPr>
                <w:b/>
                <w:lang w:val="en-US"/>
              </w:rPr>
            </w:pPr>
          </w:p>
          <w:p w:rsidR="00532D6C" w:rsidRPr="00E821C2" w:rsidRDefault="00532D6C" w:rsidP="00027416">
            <w:pPr>
              <w:rPr>
                <w:b/>
                <w:lang w:val="en-US"/>
              </w:rPr>
            </w:pPr>
          </w:p>
          <w:p w:rsidR="00532D6C" w:rsidRPr="00E821C2" w:rsidRDefault="00532D6C" w:rsidP="00027416">
            <w:pPr>
              <w:rPr>
                <w:b/>
                <w:lang w:val="en-US"/>
              </w:rPr>
            </w:pPr>
            <w:r w:rsidRPr="00E821C2">
              <w:rPr>
                <w:b/>
                <w:lang w:val="en-US"/>
              </w:rPr>
              <w:t>ÖĞRENME ALANI</w:t>
            </w:r>
          </w:p>
        </w:tc>
        <w:tc>
          <w:tcPr>
            <w:tcW w:w="6505" w:type="dxa"/>
            <w:vMerge w:val="restart"/>
          </w:tcPr>
          <w:p w:rsidR="00532D6C" w:rsidRPr="00E821C2" w:rsidRDefault="00532D6C" w:rsidP="00027416">
            <w:pPr>
              <w:rPr>
                <w:b/>
                <w:lang w:val="en-US"/>
              </w:rPr>
            </w:pPr>
          </w:p>
          <w:p w:rsidR="00532D6C" w:rsidRPr="00E821C2" w:rsidRDefault="00532D6C" w:rsidP="00027416">
            <w:pPr>
              <w:rPr>
                <w:b/>
                <w:lang w:val="en-US"/>
              </w:rPr>
            </w:pPr>
          </w:p>
          <w:p w:rsidR="00532D6C" w:rsidRPr="00E821C2" w:rsidRDefault="00532D6C" w:rsidP="00027416">
            <w:pPr>
              <w:rPr>
                <w:b/>
                <w:lang w:val="en-US"/>
              </w:rPr>
            </w:pPr>
            <w:r w:rsidRPr="00E821C2">
              <w:rPr>
                <w:b/>
                <w:lang w:val="en-US"/>
              </w:rPr>
              <w:t>KAZANIMLAR</w:t>
            </w:r>
          </w:p>
        </w:tc>
        <w:tc>
          <w:tcPr>
            <w:tcW w:w="1980" w:type="dxa"/>
            <w:vMerge w:val="restart"/>
            <w:vAlign w:val="center"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E821C2">
              <w:rPr>
                <w:b/>
                <w:bCs/>
                <w:sz w:val="16"/>
                <w:szCs w:val="16"/>
              </w:rPr>
              <w:t>ATATÜRKÇÜLÜK, DİĞER DERSLER VE ARA DİSİPLİNLERLE İLİŞKİLENDİRME</w:t>
            </w:r>
          </w:p>
        </w:tc>
        <w:tc>
          <w:tcPr>
            <w:tcW w:w="2538" w:type="dxa"/>
            <w:vMerge w:val="restart"/>
            <w:vAlign w:val="center"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  <w:r w:rsidRPr="00E821C2">
              <w:rPr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532D6C" w:rsidRPr="00E821C2" w:rsidTr="00027416">
        <w:trPr>
          <w:cantSplit/>
          <w:trHeight w:val="1089"/>
          <w:jc w:val="center"/>
        </w:trPr>
        <w:tc>
          <w:tcPr>
            <w:tcW w:w="465" w:type="dxa"/>
            <w:textDirection w:val="btLr"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AY</w:t>
            </w:r>
          </w:p>
        </w:tc>
        <w:tc>
          <w:tcPr>
            <w:tcW w:w="537" w:type="dxa"/>
            <w:textDirection w:val="btLr"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HAFTA</w:t>
            </w:r>
          </w:p>
        </w:tc>
        <w:tc>
          <w:tcPr>
            <w:tcW w:w="537" w:type="dxa"/>
            <w:textDirection w:val="btLr"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  <w:r w:rsidRPr="00E821C2">
              <w:rPr>
                <w:b/>
                <w:sz w:val="20"/>
                <w:szCs w:val="20"/>
                <w:lang w:val="en-US"/>
              </w:rPr>
              <w:t>SAAT</w:t>
            </w: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ind w:left="113" w:right="113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775" w:type="dxa"/>
            <w:vMerge/>
          </w:tcPr>
          <w:p w:rsidR="00532D6C" w:rsidRPr="00E821C2" w:rsidRDefault="00532D6C" w:rsidP="00027416">
            <w:pPr>
              <w:rPr>
                <w:b/>
                <w:lang w:val="en-US"/>
              </w:rPr>
            </w:pPr>
          </w:p>
        </w:tc>
        <w:tc>
          <w:tcPr>
            <w:tcW w:w="6505" w:type="dxa"/>
            <w:vMerge/>
          </w:tcPr>
          <w:p w:rsidR="00532D6C" w:rsidRPr="00E821C2" w:rsidRDefault="00532D6C" w:rsidP="00027416">
            <w:pPr>
              <w:rPr>
                <w:b/>
                <w:lang w:val="en-US"/>
              </w:rPr>
            </w:pP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lang w:val="en-US"/>
              </w:rPr>
            </w:pPr>
          </w:p>
        </w:tc>
      </w:tr>
      <w:tr w:rsidR="00532D6C" w:rsidRPr="00E821C2" w:rsidTr="00027416">
        <w:trPr>
          <w:trHeight w:val="518"/>
          <w:jc w:val="center"/>
        </w:trPr>
        <w:tc>
          <w:tcPr>
            <w:tcW w:w="465" w:type="dxa"/>
            <w:vMerge w:val="restart"/>
            <w:textDirection w:val="btLr"/>
          </w:tcPr>
          <w:p w:rsidR="00532D6C" w:rsidRPr="00E821C2" w:rsidRDefault="00532D6C" w:rsidP="00CF6A4A">
            <w:pPr>
              <w:ind w:left="113" w:right="113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 MAYIS</w:t>
            </w: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B43E7B">
            <w:pPr>
              <w:ind w:left="113" w:right="113"/>
              <w:rPr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33.</w:t>
            </w:r>
            <w:r w:rsidRPr="00E821C2">
              <w:rPr>
                <w:b/>
                <w:sz w:val="18"/>
                <w:szCs w:val="18"/>
              </w:rPr>
              <w:t>HAFTA</w:t>
            </w:r>
            <w:r w:rsidRPr="00E821C2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19-23  MAYIS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DİNLEME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Dinleme Kurallarını Uygulama: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Dinlediğini Anlama: </w:t>
            </w:r>
          </w:p>
        </w:tc>
        <w:tc>
          <w:tcPr>
            <w:tcW w:w="1980" w:type="dxa"/>
            <w:vMerge w:val="restart"/>
          </w:tcPr>
          <w:p w:rsidR="00532D6C" w:rsidRPr="00E821C2" w:rsidRDefault="00532D6C" w:rsidP="001B4296">
            <w:pPr>
              <w:jc w:val="center"/>
              <w:rPr>
                <w:rFonts w:ascii="Arial" w:hAnsi="Arial" w:cs="Arial"/>
                <w:b/>
                <w:noProof w:val="0"/>
                <w:color w:val="000000"/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ATATÜRK'Ü ANMA VE GENÇLİK VE SPOR BAYRAMI</w:t>
            </w:r>
          </w:p>
          <w:p w:rsidR="00532D6C" w:rsidRPr="00E821C2" w:rsidRDefault="00532D6C" w:rsidP="0002741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38" w:type="dxa"/>
            <w:vMerge w:val="restart"/>
          </w:tcPr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027416">
            <w:pPr>
              <w:pStyle w:val="ListeParagraf1"/>
              <w:ind w:left="0"/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Dinleme Becerileri Değerlendirme Ölçeği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</w:p>
        </w:tc>
      </w:tr>
      <w:tr w:rsidR="00532D6C" w:rsidRPr="00E821C2" w:rsidTr="00027416">
        <w:trPr>
          <w:trHeight w:val="650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Konuşma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Sözlü Olarak İfade Etme: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Konuşma: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1057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Okuma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Okuduğunu Anlama: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3- Anlam Kurma: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4- Söz Varlığını Geliştirme: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5- Tür, Yöntem ve Tekniklere Uygun Okuma: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602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Yazma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Yazılı Olarak İfade Etme: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Yazma: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525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bCs/>
                <w:sz w:val="14"/>
                <w:szCs w:val="14"/>
              </w:rPr>
            </w:pPr>
            <w:r w:rsidRPr="00E821C2">
              <w:rPr>
                <w:b/>
                <w:bCs/>
                <w:sz w:val="14"/>
                <w:szCs w:val="14"/>
              </w:rPr>
              <w:t>GÖRSEL OKUMA VE</w:t>
            </w:r>
          </w:p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4"/>
                <w:szCs w:val="14"/>
              </w:rPr>
              <w:t>GÖRSEL SUNU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Görsel Okuma: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Görsel Sunu: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518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 w:val="restart"/>
            <w:textDirection w:val="btLr"/>
          </w:tcPr>
          <w:p w:rsidR="00532D6C" w:rsidRPr="00E821C2" w:rsidRDefault="00532D6C" w:rsidP="00B43E7B">
            <w:pPr>
              <w:ind w:left="113" w:right="113"/>
              <w:jc w:val="center"/>
              <w:rPr>
                <w:lang w:val="en-US"/>
              </w:rPr>
            </w:pPr>
            <w:r>
              <w:rPr>
                <w:b/>
                <w:sz w:val="18"/>
                <w:szCs w:val="18"/>
              </w:rPr>
              <w:t>34.</w:t>
            </w:r>
            <w:r w:rsidRPr="00E821C2">
              <w:rPr>
                <w:b/>
                <w:sz w:val="18"/>
                <w:szCs w:val="18"/>
              </w:rPr>
              <w:t xml:space="preserve"> HAFTA</w:t>
            </w:r>
            <w:r w:rsidRPr="00E821C2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26-30 MAYIS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  <w:r w:rsidRPr="00E821C2">
              <w:rPr>
                <w:lang w:val="en-US"/>
              </w:rPr>
              <w:t>10</w:t>
            </w:r>
          </w:p>
        </w:tc>
        <w:tc>
          <w:tcPr>
            <w:tcW w:w="537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 w:val="restart"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DİNLEME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Dinleme Kurallarını Uygulama: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Dinlediğini Anlama: </w:t>
            </w:r>
          </w:p>
        </w:tc>
        <w:tc>
          <w:tcPr>
            <w:tcW w:w="1980" w:type="dxa"/>
            <w:vMerge w:val="restart"/>
          </w:tcPr>
          <w:p w:rsidR="00532D6C" w:rsidRPr="00E821C2" w:rsidRDefault="00532D6C" w:rsidP="00027416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538" w:type="dxa"/>
            <w:vMerge w:val="restart"/>
          </w:tcPr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Yazma Becerisi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Okuma Becerisi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İlk Okuma ve Yazma Sürecini Değerlendirme Formu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Ses Grubu Değerlendirmesi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Sözlü ve Yazılı Çalışmalar</w:t>
            </w:r>
          </w:p>
          <w:p w:rsidR="00532D6C" w:rsidRPr="00E821C2" w:rsidRDefault="00532D6C" w:rsidP="00027416">
            <w:pPr>
              <w:rPr>
                <w:sz w:val="8"/>
                <w:szCs w:val="8"/>
              </w:rPr>
            </w:pPr>
          </w:p>
          <w:p w:rsidR="00532D6C" w:rsidRPr="00E821C2" w:rsidRDefault="00532D6C" w:rsidP="00027416">
            <w:pPr>
              <w:rPr>
                <w:lang w:val="en-US"/>
              </w:rPr>
            </w:pPr>
            <w:r w:rsidRPr="00E821C2">
              <w:rPr>
                <w:sz w:val="18"/>
                <w:szCs w:val="18"/>
              </w:rPr>
              <w:t>Konuşma Becerileri Değerlendirme Ölçeği</w:t>
            </w:r>
          </w:p>
        </w:tc>
      </w:tr>
      <w:tr w:rsidR="00532D6C" w:rsidRPr="00E821C2" w:rsidTr="00027416">
        <w:trPr>
          <w:trHeight w:val="777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Konuşma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Sözlü Olarak İfade Etme: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Konuşma: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934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Okuma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Okuduğunu Anlama: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3- Anlam Kurma: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4- Söz Varlığını Geliştirme: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5- Tür, Yöntem ve Tekniklere Uygun Okuma: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605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Yazma Kurallarını Uygulama: </w:t>
            </w:r>
          </w:p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2- Kendini Yazılı Olarak İfade Etme: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3- Tür, Yöntem ve Tekniklere Uygun Yazma: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537"/>
          <w:jc w:val="center"/>
        </w:trPr>
        <w:tc>
          <w:tcPr>
            <w:tcW w:w="465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537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372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1775" w:type="dxa"/>
            <w:vAlign w:val="center"/>
          </w:tcPr>
          <w:p w:rsidR="00532D6C" w:rsidRPr="00E821C2" w:rsidRDefault="00532D6C" w:rsidP="00027416">
            <w:pPr>
              <w:spacing w:line="240" w:lineRule="atLeast"/>
              <w:jc w:val="center"/>
              <w:rPr>
                <w:b/>
                <w:bCs/>
                <w:sz w:val="14"/>
                <w:szCs w:val="14"/>
              </w:rPr>
            </w:pPr>
            <w:r w:rsidRPr="00E821C2">
              <w:rPr>
                <w:b/>
                <w:bCs/>
                <w:sz w:val="14"/>
                <w:szCs w:val="14"/>
              </w:rPr>
              <w:t>GÖRSEL OKUMA VE</w:t>
            </w:r>
          </w:p>
          <w:p w:rsidR="00532D6C" w:rsidRPr="00B32E88" w:rsidRDefault="00532D6C" w:rsidP="00027416">
            <w:pPr>
              <w:spacing w:line="240" w:lineRule="atLeast"/>
              <w:jc w:val="center"/>
            </w:pPr>
            <w:r w:rsidRPr="00E821C2">
              <w:rPr>
                <w:b/>
                <w:bCs/>
                <w:sz w:val="14"/>
                <w:szCs w:val="14"/>
              </w:rPr>
              <w:t>GÖRSEL SUNU</w:t>
            </w:r>
          </w:p>
        </w:tc>
        <w:tc>
          <w:tcPr>
            <w:tcW w:w="6505" w:type="dxa"/>
          </w:tcPr>
          <w:p w:rsidR="00532D6C" w:rsidRPr="00E821C2" w:rsidRDefault="00532D6C" w:rsidP="00027416">
            <w:pPr>
              <w:spacing w:line="240" w:lineRule="atLeast"/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 xml:space="preserve">1- Görsel Okuma: </w:t>
            </w:r>
          </w:p>
          <w:p w:rsidR="00532D6C" w:rsidRPr="00B32E88" w:rsidRDefault="00532D6C" w:rsidP="00027416">
            <w:pPr>
              <w:spacing w:line="240" w:lineRule="atLeast"/>
            </w:pPr>
            <w:r w:rsidRPr="00E821C2">
              <w:rPr>
                <w:sz w:val="18"/>
                <w:szCs w:val="18"/>
              </w:rPr>
              <w:t xml:space="preserve">2- Görsel Sunu: </w:t>
            </w:r>
          </w:p>
        </w:tc>
        <w:tc>
          <w:tcPr>
            <w:tcW w:w="1980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  <w:tc>
          <w:tcPr>
            <w:tcW w:w="2538" w:type="dxa"/>
            <w:vMerge/>
          </w:tcPr>
          <w:p w:rsidR="00532D6C" w:rsidRPr="00E821C2" w:rsidRDefault="00532D6C" w:rsidP="00027416">
            <w:pPr>
              <w:rPr>
                <w:lang w:val="en-US"/>
              </w:rPr>
            </w:pPr>
          </w:p>
        </w:tc>
      </w:tr>
      <w:tr w:rsidR="00532D6C" w:rsidRPr="00E821C2" w:rsidTr="00027416">
        <w:trPr>
          <w:trHeight w:val="537"/>
          <w:jc w:val="center"/>
        </w:trPr>
        <w:tc>
          <w:tcPr>
            <w:tcW w:w="15246" w:type="dxa"/>
            <w:gridSpan w:val="9"/>
          </w:tcPr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 xml:space="preserve">Öğrenme- Öğretme Yöntem ve Teknikleri                    </w:t>
            </w:r>
            <w:r w:rsidRPr="00E821C2">
              <w:rPr>
                <w:sz w:val="18"/>
                <w:szCs w:val="18"/>
              </w:rPr>
              <w:t>Problem Çözme, Rol Oynama, Gösteri, Oyunlar, Anlatım, Araştırma, Beyin Fırtınası, Soru-Cevap, Drama, Tümevarım</w:t>
            </w:r>
          </w:p>
          <w:p w:rsidR="00532D6C" w:rsidRPr="00E821C2" w:rsidRDefault="00532D6C" w:rsidP="00027416">
            <w:pPr>
              <w:rPr>
                <w:b/>
                <w:sz w:val="18"/>
                <w:szCs w:val="18"/>
              </w:rPr>
            </w:pPr>
          </w:p>
          <w:p w:rsidR="00532D6C" w:rsidRPr="00E821C2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b/>
                <w:sz w:val="18"/>
                <w:szCs w:val="18"/>
              </w:rPr>
              <w:t>Kullanılan Eğitim Teknolojileri, Araç ve Gereçleri</w:t>
            </w:r>
            <w:r w:rsidRPr="00E821C2">
              <w:rPr>
                <w:sz w:val="18"/>
                <w:szCs w:val="18"/>
              </w:rPr>
              <w:t xml:space="preserve">   A.Yazılı</w:t>
            </w:r>
            <w:r w:rsidRPr="00E821C2">
              <w:rPr>
                <w:b/>
                <w:sz w:val="18"/>
                <w:szCs w:val="18"/>
              </w:rPr>
              <w:t xml:space="preserve"> </w:t>
            </w:r>
            <w:r w:rsidRPr="00E821C2">
              <w:rPr>
                <w:sz w:val="18"/>
                <w:szCs w:val="18"/>
              </w:rPr>
              <w:t>Kaynaklar 1.Okuma Yazma Öğreniyorum Ders Kitabı 2.Çalışma Kitabı 3. Öğretmen Kılavuz Kitabı</w:t>
            </w:r>
          </w:p>
          <w:p w:rsidR="00532D6C" w:rsidRDefault="00532D6C" w:rsidP="00027416">
            <w:pPr>
              <w:rPr>
                <w:sz w:val="18"/>
                <w:szCs w:val="18"/>
              </w:rPr>
            </w:pPr>
            <w:r w:rsidRPr="00E821C2">
              <w:rPr>
                <w:sz w:val="18"/>
                <w:szCs w:val="18"/>
              </w:rPr>
              <w:t>B. Görsel Kaynaklar 1.Bilgisayar 2.Projektör 3. CD ve DVD’ler 4. Etkinlik örnekleri C. Diğer Kaynaklar 1.Kalem 2.Silgi 3.Kılavuz Çizgili Defter 4.Beyaz Tahta</w:t>
            </w:r>
          </w:p>
          <w:p w:rsidR="00532D6C" w:rsidRDefault="00532D6C" w:rsidP="00027416">
            <w:pPr>
              <w:rPr>
                <w:sz w:val="18"/>
                <w:szCs w:val="18"/>
              </w:rPr>
            </w:pPr>
          </w:p>
          <w:tbl>
            <w:tblPr>
              <w:tblpPr w:leftFromText="141" w:rightFromText="141" w:horzAnchor="margin" w:tblpY="368"/>
              <w:tblOverlap w:val="never"/>
              <w:tblW w:w="152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65"/>
              <w:gridCol w:w="537"/>
              <w:gridCol w:w="537"/>
              <w:gridCol w:w="537"/>
              <w:gridCol w:w="372"/>
              <w:gridCol w:w="1775"/>
              <w:gridCol w:w="6505"/>
              <w:gridCol w:w="1980"/>
              <w:gridCol w:w="2538"/>
            </w:tblGrid>
            <w:tr w:rsidR="00532D6C" w:rsidRPr="00E821C2" w:rsidTr="00DD55C0">
              <w:trPr>
                <w:cantSplit/>
                <w:trHeight w:val="1089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532D6C" w:rsidRPr="00E821C2" w:rsidRDefault="00532D6C" w:rsidP="00027416">
                  <w:pPr>
                    <w:ind w:left="113" w:right="113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E821C2">
                    <w:rPr>
                      <w:b/>
                      <w:sz w:val="20"/>
                      <w:szCs w:val="20"/>
                      <w:lang w:val="en-US"/>
                    </w:rPr>
                    <w:t>AY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532D6C" w:rsidRPr="00E821C2" w:rsidRDefault="00532D6C" w:rsidP="00027416">
                  <w:pPr>
                    <w:ind w:left="113" w:right="113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E821C2">
                    <w:rPr>
                      <w:b/>
                      <w:sz w:val="20"/>
                      <w:szCs w:val="20"/>
                      <w:lang w:val="en-US"/>
                    </w:rPr>
                    <w:t>HAFTA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532D6C" w:rsidRPr="00E821C2" w:rsidRDefault="00532D6C" w:rsidP="00027416">
                  <w:pPr>
                    <w:ind w:left="113" w:right="113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E821C2">
                    <w:rPr>
                      <w:b/>
                      <w:sz w:val="20"/>
                      <w:szCs w:val="20"/>
                      <w:lang w:val="en-US"/>
                    </w:rPr>
                    <w:t>SAAT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ind w:left="113" w:right="113"/>
                    <w:rPr>
                      <w:b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ind w:left="113" w:right="113"/>
                    <w:rPr>
                      <w:b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b/>
                      <w:lang w:val="en-US"/>
                    </w:rPr>
                  </w:pPr>
                </w:p>
              </w:tc>
              <w:tc>
                <w:tcPr>
                  <w:tcW w:w="6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b/>
                      <w:lang w:val="en-US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spacing w:line="240" w:lineRule="atLeast"/>
                    <w:jc w:val="center"/>
                    <w:rPr>
                      <w:b/>
                      <w:lang w:val="en-US"/>
                    </w:rPr>
                  </w:pPr>
                </w:p>
              </w:tc>
              <w:tc>
                <w:tcPr>
                  <w:tcW w:w="2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spacing w:line="240" w:lineRule="atLeast"/>
                    <w:jc w:val="center"/>
                    <w:rPr>
                      <w:b/>
                      <w:lang w:val="en-US"/>
                    </w:rPr>
                  </w:pPr>
                </w:p>
              </w:tc>
            </w:tr>
            <w:tr w:rsidR="00532D6C" w:rsidRPr="00E821C2" w:rsidTr="00DD55C0">
              <w:trPr>
                <w:trHeight w:val="518"/>
              </w:trPr>
              <w:tc>
                <w:tcPr>
                  <w:tcW w:w="4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532D6C" w:rsidRPr="00E821C2" w:rsidRDefault="00532D6C" w:rsidP="001B4296">
                  <w:pPr>
                    <w:ind w:left="113" w:right="113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 xml:space="preserve"> HAZİRAN</w:t>
                  </w:r>
                </w:p>
              </w:tc>
              <w:tc>
                <w:tcPr>
                  <w:tcW w:w="5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532D6C" w:rsidRPr="00E821C2" w:rsidRDefault="00532D6C" w:rsidP="00B43E7B">
                  <w:pPr>
                    <w:ind w:left="113" w:right="113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35.</w:t>
                  </w:r>
                  <w:r w:rsidRPr="00E821C2">
                    <w:rPr>
                      <w:b/>
                      <w:sz w:val="18"/>
                      <w:szCs w:val="18"/>
                    </w:rPr>
                    <w:t>HAFTA</w:t>
                  </w:r>
                  <w:r w:rsidRPr="00E821C2">
                    <w:rPr>
                      <w:sz w:val="18"/>
                      <w:szCs w:val="18"/>
                    </w:rPr>
                    <w:t xml:space="preserve">    </w:t>
                  </w:r>
                  <w:r>
                    <w:rPr>
                      <w:sz w:val="18"/>
                      <w:szCs w:val="18"/>
                    </w:rPr>
                    <w:t>02-06  HAZİRAN</w:t>
                  </w:r>
                </w:p>
              </w:tc>
              <w:tc>
                <w:tcPr>
                  <w:tcW w:w="5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</w:t>
                  </w:r>
                </w:p>
              </w:tc>
              <w:tc>
                <w:tcPr>
                  <w:tcW w:w="5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37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2D6C" w:rsidRPr="00B32E88" w:rsidRDefault="00532D6C" w:rsidP="00027416">
                  <w:pPr>
                    <w:spacing w:line="240" w:lineRule="atLeast"/>
                    <w:jc w:val="center"/>
                  </w:pPr>
                  <w:r w:rsidRPr="00E821C2">
                    <w:rPr>
                      <w:b/>
                      <w:bCs/>
                      <w:sz w:val="18"/>
                      <w:szCs w:val="18"/>
                    </w:rPr>
                    <w:t>DİNLEME</w:t>
                  </w:r>
                </w:p>
              </w:tc>
              <w:tc>
                <w:tcPr>
                  <w:tcW w:w="6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1- Dinleme Kurallarını Uygulama: </w:t>
                  </w:r>
                </w:p>
                <w:p w:rsidR="00532D6C" w:rsidRPr="00B32E88" w:rsidRDefault="00532D6C" w:rsidP="00027416">
                  <w:pPr>
                    <w:spacing w:line="240" w:lineRule="atLeast"/>
                  </w:pPr>
                  <w:r w:rsidRPr="00E821C2">
                    <w:rPr>
                      <w:sz w:val="18"/>
                      <w:szCs w:val="18"/>
                    </w:rPr>
                    <w:t xml:space="preserve">2- Dinlediğini Anlama: </w:t>
                  </w:r>
                </w:p>
              </w:tc>
              <w:tc>
                <w:tcPr>
                  <w:tcW w:w="19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1B429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5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>Yazma Becerisi Değerlendirme Formu</w:t>
                  </w:r>
                </w:p>
                <w:p w:rsidR="00532D6C" w:rsidRPr="00E821C2" w:rsidRDefault="00532D6C" w:rsidP="00027416">
                  <w:pPr>
                    <w:rPr>
                      <w:sz w:val="8"/>
                      <w:szCs w:val="8"/>
                    </w:rPr>
                  </w:pPr>
                </w:p>
                <w:p w:rsidR="00532D6C" w:rsidRPr="00E821C2" w:rsidRDefault="00532D6C" w:rsidP="00027416">
                  <w:pPr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>Okuma Becerisi Değerlendirme Formu</w:t>
                  </w:r>
                </w:p>
                <w:p w:rsidR="00532D6C" w:rsidRPr="00E821C2" w:rsidRDefault="00532D6C" w:rsidP="00027416">
                  <w:pPr>
                    <w:rPr>
                      <w:sz w:val="8"/>
                      <w:szCs w:val="8"/>
                    </w:rPr>
                  </w:pPr>
                </w:p>
                <w:p w:rsidR="00532D6C" w:rsidRPr="00E821C2" w:rsidRDefault="00532D6C" w:rsidP="00027416">
                  <w:pPr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>İlk Okuma ve Yazma Sürecini Değerlendirme Formu</w:t>
                  </w:r>
                </w:p>
                <w:p w:rsidR="00532D6C" w:rsidRPr="00E821C2" w:rsidRDefault="00532D6C" w:rsidP="00027416">
                  <w:pPr>
                    <w:rPr>
                      <w:sz w:val="8"/>
                      <w:szCs w:val="8"/>
                    </w:rPr>
                  </w:pPr>
                </w:p>
                <w:p w:rsidR="00532D6C" w:rsidRPr="00E821C2" w:rsidRDefault="00532D6C" w:rsidP="00027416">
                  <w:pPr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>Ses Grubu Değerlendirmesi</w:t>
                  </w:r>
                </w:p>
                <w:p w:rsidR="00532D6C" w:rsidRPr="00E821C2" w:rsidRDefault="00532D6C" w:rsidP="00027416">
                  <w:pPr>
                    <w:rPr>
                      <w:sz w:val="8"/>
                      <w:szCs w:val="8"/>
                    </w:rPr>
                  </w:pPr>
                </w:p>
                <w:p w:rsidR="00532D6C" w:rsidRPr="00E821C2" w:rsidRDefault="00532D6C" w:rsidP="00027416">
                  <w:pPr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>Sözlü ve Yazılı Çalışmalar</w:t>
                  </w:r>
                </w:p>
                <w:p w:rsidR="00532D6C" w:rsidRPr="00E821C2" w:rsidRDefault="00532D6C" w:rsidP="00027416">
                  <w:pPr>
                    <w:pStyle w:val="ListeParagraf1"/>
                    <w:ind w:left="0"/>
                    <w:rPr>
                      <w:sz w:val="8"/>
                      <w:szCs w:val="8"/>
                    </w:rPr>
                  </w:pPr>
                </w:p>
                <w:p w:rsidR="00532D6C" w:rsidRPr="00E821C2" w:rsidRDefault="00532D6C" w:rsidP="00027416">
                  <w:pPr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>Dinleme Becerileri Değerlendirme Ölçeği</w:t>
                  </w:r>
                </w:p>
                <w:p w:rsidR="00532D6C" w:rsidRPr="00E821C2" w:rsidRDefault="00532D6C" w:rsidP="00027416">
                  <w:pPr>
                    <w:rPr>
                      <w:sz w:val="8"/>
                      <w:szCs w:val="8"/>
                    </w:rPr>
                  </w:pPr>
                </w:p>
                <w:p w:rsidR="00532D6C" w:rsidRPr="00E821C2" w:rsidRDefault="00532D6C" w:rsidP="00027416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32D6C" w:rsidRPr="00E821C2" w:rsidTr="00DD55C0">
              <w:trPr>
                <w:trHeight w:val="650"/>
              </w:trPr>
              <w:tc>
                <w:tcPr>
                  <w:tcW w:w="4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37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2D6C" w:rsidRPr="00B32E88" w:rsidRDefault="00532D6C" w:rsidP="00027416">
                  <w:pPr>
                    <w:spacing w:line="240" w:lineRule="atLeast"/>
                    <w:jc w:val="center"/>
                  </w:pPr>
                  <w:r w:rsidRPr="00E821C2">
                    <w:rPr>
                      <w:b/>
                      <w:bCs/>
                      <w:sz w:val="18"/>
                      <w:szCs w:val="18"/>
                    </w:rPr>
                    <w:t>KONUŞMA</w:t>
                  </w:r>
                </w:p>
              </w:tc>
              <w:tc>
                <w:tcPr>
                  <w:tcW w:w="6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1- Konuşma Kurallarını Uygulama: </w:t>
                  </w:r>
                </w:p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2- Kendini Sözlü Olarak İfade Etme: </w:t>
                  </w:r>
                </w:p>
                <w:p w:rsidR="00532D6C" w:rsidRPr="00B32E88" w:rsidRDefault="00532D6C" w:rsidP="00027416">
                  <w:pPr>
                    <w:spacing w:line="240" w:lineRule="atLeast"/>
                  </w:pPr>
                  <w:r w:rsidRPr="00E821C2">
                    <w:rPr>
                      <w:sz w:val="18"/>
                      <w:szCs w:val="18"/>
                    </w:rPr>
                    <w:t xml:space="preserve">3- Tür, Yöntem ve Tekniklere Uygun Konuşma: </w:t>
                  </w:r>
                </w:p>
              </w:tc>
              <w:tc>
                <w:tcPr>
                  <w:tcW w:w="1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25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</w:tr>
            <w:tr w:rsidR="00532D6C" w:rsidRPr="00E821C2" w:rsidTr="00DD55C0">
              <w:trPr>
                <w:trHeight w:val="1057"/>
              </w:trPr>
              <w:tc>
                <w:tcPr>
                  <w:tcW w:w="4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37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2D6C" w:rsidRPr="00B32E88" w:rsidRDefault="00532D6C" w:rsidP="00027416">
                  <w:pPr>
                    <w:spacing w:line="240" w:lineRule="atLeast"/>
                    <w:jc w:val="center"/>
                  </w:pPr>
                  <w:r w:rsidRPr="00E821C2">
                    <w:rPr>
                      <w:b/>
                      <w:bCs/>
                      <w:sz w:val="18"/>
                      <w:szCs w:val="18"/>
                    </w:rPr>
                    <w:t>OKUMA</w:t>
                  </w:r>
                </w:p>
              </w:tc>
              <w:tc>
                <w:tcPr>
                  <w:tcW w:w="6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1- Okuma Kurallarını Uygulama: </w:t>
                  </w:r>
                </w:p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2- Okuduğunu Anlama: </w:t>
                  </w:r>
                </w:p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3- Anlam Kurma: </w:t>
                  </w:r>
                </w:p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4- Söz Varlığını Geliştirme: </w:t>
                  </w:r>
                </w:p>
                <w:p w:rsidR="00532D6C" w:rsidRPr="00B32E88" w:rsidRDefault="00532D6C" w:rsidP="00027416">
                  <w:pPr>
                    <w:spacing w:line="240" w:lineRule="atLeast"/>
                  </w:pPr>
                  <w:r w:rsidRPr="00E821C2">
                    <w:rPr>
                      <w:sz w:val="18"/>
                      <w:szCs w:val="18"/>
                    </w:rPr>
                    <w:t xml:space="preserve">5- Tür, Yöntem ve Tekniklere Uygun Okuma: </w:t>
                  </w:r>
                </w:p>
              </w:tc>
              <w:tc>
                <w:tcPr>
                  <w:tcW w:w="1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25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</w:tr>
            <w:tr w:rsidR="00532D6C" w:rsidRPr="00E821C2" w:rsidTr="00DD55C0">
              <w:trPr>
                <w:trHeight w:val="602"/>
              </w:trPr>
              <w:tc>
                <w:tcPr>
                  <w:tcW w:w="4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37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2D6C" w:rsidRPr="00B32E88" w:rsidRDefault="00532D6C" w:rsidP="00027416">
                  <w:pPr>
                    <w:spacing w:line="240" w:lineRule="atLeast"/>
                    <w:jc w:val="center"/>
                  </w:pPr>
                  <w:r w:rsidRPr="00E821C2">
                    <w:rPr>
                      <w:b/>
                      <w:bCs/>
                      <w:sz w:val="18"/>
                      <w:szCs w:val="18"/>
                    </w:rPr>
                    <w:t>YAZMA</w:t>
                  </w:r>
                </w:p>
              </w:tc>
              <w:tc>
                <w:tcPr>
                  <w:tcW w:w="6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1- Yazma Kurallarını Uygulama: </w:t>
                  </w:r>
                </w:p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2- Kendini Yazılı Olarak İfade Etme: </w:t>
                  </w:r>
                </w:p>
                <w:p w:rsidR="00532D6C" w:rsidRPr="00B32E88" w:rsidRDefault="00532D6C" w:rsidP="00027416">
                  <w:pPr>
                    <w:spacing w:line="240" w:lineRule="atLeast"/>
                  </w:pPr>
                  <w:r w:rsidRPr="00E821C2">
                    <w:rPr>
                      <w:sz w:val="18"/>
                      <w:szCs w:val="18"/>
                    </w:rPr>
                    <w:t xml:space="preserve">3- Tür, Yöntem ve Tekniklere Uygun Yazma: </w:t>
                  </w:r>
                </w:p>
              </w:tc>
              <w:tc>
                <w:tcPr>
                  <w:tcW w:w="1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25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</w:tr>
            <w:tr w:rsidR="00532D6C" w:rsidRPr="00E821C2" w:rsidTr="00DD55C0">
              <w:trPr>
                <w:trHeight w:val="525"/>
              </w:trPr>
              <w:tc>
                <w:tcPr>
                  <w:tcW w:w="4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37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2D6C" w:rsidRPr="00E821C2" w:rsidRDefault="00532D6C" w:rsidP="00027416">
                  <w:pPr>
                    <w:spacing w:line="240" w:lineRule="atLeast"/>
                    <w:jc w:val="center"/>
                    <w:rPr>
                      <w:b/>
                      <w:bCs/>
                      <w:sz w:val="14"/>
                      <w:szCs w:val="14"/>
                    </w:rPr>
                  </w:pPr>
                  <w:r w:rsidRPr="00E821C2">
                    <w:rPr>
                      <w:b/>
                      <w:bCs/>
                      <w:sz w:val="14"/>
                      <w:szCs w:val="14"/>
                    </w:rPr>
                    <w:t>GÖRSEL OKUMA VE</w:t>
                  </w:r>
                </w:p>
                <w:p w:rsidR="00532D6C" w:rsidRPr="00B32E88" w:rsidRDefault="00532D6C" w:rsidP="00027416">
                  <w:pPr>
                    <w:spacing w:line="240" w:lineRule="atLeast"/>
                    <w:jc w:val="center"/>
                  </w:pPr>
                  <w:r w:rsidRPr="00E821C2">
                    <w:rPr>
                      <w:b/>
                      <w:bCs/>
                      <w:sz w:val="14"/>
                      <w:szCs w:val="14"/>
                    </w:rPr>
                    <w:t>GÖRSEL SUNU</w:t>
                  </w:r>
                </w:p>
              </w:tc>
              <w:tc>
                <w:tcPr>
                  <w:tcW w:w="6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1- Görsel Okuma: </w:t>
                  </w:r>
                </w:p>
                <w:p w:rsidR="00532D6C" w:rsidRPr="00B32E88" w:rsidRDefault="00532D6C" w:rsidP="00027416">
                  <w:pPr>
                    <w:spacing w:line="240" w:lineRule="atLeast"/>
                  </w:pPr>
                  <w:r w:rsidRPr="00E821C2">
                    <w:rPr>
                      <w:sz w:val="18"/>
                      <w:szCs w:val="18"/>
                    </w:rPr>
                    <w:t xml:space="preserve">2- Görsel Sunu: </w:t>
                  </w:r>
                </w:p>
              </w:tc>
              <w:tc>
                <w:tcPr>
                  <w:tcW w:w="1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25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</w:tr>
            <w:tr w:rsidR="00532D6C" w:rsidRPr="00E821C2" w:rsidTr="00DD55C0">
              <w:trPr>
                <w:trHeight w:val="518"/>
              </w:trPr>
              <w:tc>
                <w:tcPr>
                  <w:tcW w:w="4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532D6C" w:rsidRPr="00E821C2" w:rsidRDefault="00532D6C" w:rsidP="00B43E7B">
                  <w:pPr>
                    <w:ind w:left="113" w:right="113"/>
                    <w:jc w:val="center"/>
                    <w:rPr>
                      <w:lang w:val="en-US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36.</w:t>
                  </w:r>
                  <w:r w:rsidRPr="00E821C2">
                    <w:rPr>
                      <w:b/>
                      <w:sz w:val="18"/>
                      <w:szCs w:val="18"/>
                    </w:rPr>
                    <w:t xml:space="preserve"> HAFTA</w:t>
                  </w:r>
                  <w:r w:rsidRPr="00E821C2">
                    <w:rPr>
                      <w:sz w:val="20"/>
                      <w:szCs w:val="20"/>
                    </w:rPr>
                    <w:t xml:space="preserve">   </w:t>
                  </w:r>
                  <w:r>
                    <w:rPr>
                      <w:sz w:val="20"/>
                      <w:szCs w:val="20"/>
                    </w:rPr>
                    <w:t>09-13 HAZİRAN</w:t>
                  </w:r>
                </w:p>
              </w:tc>
              <w:tc>
                <w:tcPr>
                  <w:tcW w:w="5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  <w:r w:rsidRPr="00E821C2">
                    <w:rPr>
                      <w:lang w:val="en-US"/>
                    </w:rPr>
                    <w:t>10</w:t>
                  </w:r>
                </w:p>
              </w:tc>
              <w:tc>
                <w:tcPr>
                  <w:tcW w:w="5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37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2D6C" w:rsidRPr="00B32E88" w:rsidRDefault="00532D6C" w:rsidP="00027416">
                  <w:pPr>
                    <w:spacing w:line="240" w:lineRule="atLeast"/>
                    <w:jc w:val="center"/>
                  </w:pPr>
                  <w:r w:rsidRPr="00E821C2">
                    <w:rPr>
                      <w:b/>
                      <w:bCs/>
                      <w:sz w:val="18"/>
                      <w:szCs w:val="18"/>
                    </w:rPr>
                    <w:t>DİNLEME</w:t>
                  </w:r>
                </w:p>
              </w:tc>
              <w:tc>
                <w:tcPr>
                  <w:tcW w:w="6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1- Dinleme Kurallarını Uygulama: </w:t>
                  </w:r>
                </w:p>
                <w:p w:rsidR="00532D6C" w:rsidRPr="00B32E88" w:rsidRDefault="00532D6C" w:rsidP="00027416">
                  <w:pPr>
                    <w:spacing w:line="240" w:lineRule="atLeast"/>
                  </w:pPr>
                  <w:r w:rsidRPr="00E821C2">
                    <w:rPr>
                      <w:sz w:val="18"/>
                      <w:szCs w:val="18"/>
                    </w:rPr>
                    <w:t xml:space="preserve">2- Dinlediğini Anlama: </w:t>
                  </w:r>
                </w:p>
              </w:tc>
              <w:tc>
                <w:tcPr>
                  <w:tcW w:w="19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5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>Yazma Becerisi Değerlendirme Formu</w:t>
                  </w:r>
                </w:p>
                <w:p w:rsidR="00532D6C" w:rsidRPr="00E821C2" w:rsidRDefault="00532D6C" w:rsidP="00027416">
                  <w:pPr>
                    <w:rPr>
                      <w:sz w:val="8"/>
                      <w:szCs w:val="8"/>
                    </w:rPr>
                  </w:pPr>
                </w:p>
                <w:p w:rsidR="00532D6C" w:rsidRPr="00E821C2" w:rsidRDefault="00532D6C" w:rsidP="00027416">
                  <w:pPr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>Okuma Becerisi Değerlendirme Formu</w:t>
                  </w:r>
                </w:p>
                <w:p w:rsidR="00532D6C" w:rsidRPr="00E821C2" w:rsidRDefault="00532D6C" w:rsidP="00027416">
                  <w:pPr>
                    <w:rPr>
                      <w:sz w:val="8"/>
                      <w:szCs w:val="8"/>
                    </w:rPr>
                  </w:pPr>
                </w:p>
                <w:p w:rsidR="00532D6C" w:rsidRPr="00E821C2" w:rsidRDefault="00532D6C" w:rsidP="00027416">
                  <w:pPr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>İlk Okuma ve Yazma Sürecini Değerlendirme Formu</w:t>
                  </w:r>
                </w:p>
                <w:p w:rsidR="00532D6C" w:rsidRPr="00E821C2" w:rsidRDefault="00532D6C" w:rsidP="00027416">
                  <w:pPr>
                    <w:rPr>
                      <w:sz w:val="8"/>
                      <w:szCs w:val="8"/>
                    </w:rPr>
                  </w:pPr>
                </w:p>
                <w:p w:rsidR="00532D6C" w:rsidRPr="00E821C2" w:rsidRDefault="00532D6C" w:rsidP="00027416">
                  <w:pPr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>Ses Grubu Değerlendirmesi</w:t>
                  </w:r>
                </w:p>
                <w:p w:rsidR="00532D6C" w:rsidRPr="00E821C2" w:rsidRDefault="00532D6C" w:rsidP="00027416">
                  <w:pPr>
                    <w:rPr>
                      <w:sz w:val="8"/>
                      <w:szCs w:val="8"/>
                    </w:rPr>
                  </w:pPr>
                </w:p>
                <w:p w:rsidR="00532D6C" w:rsidRPr="00E821C2" w:rsidRDefault="00532D6C" w:rsidP="00027416">
                  <w:pPr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>Sözlü ve Yazılı Çalışmalar</w:t>
                  </w:r>
                </w:p>
                <w:p w:rsidR="00532D6C" w:rsidRPr="00E821C2" w:rsidRDefault="00532D6C" w:rsidP="00027416">
                  <w:pPr>
                    <w:rPr>
                      <w:sz w:val="8"/>
                      <w:szCs w:val="8"/>
                    </w:rPr>
                  </w:pPr>
                </w:p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  <w:r w:rsidRPr="00E821C2">
                    <w:rPr>
                      <w:sz w:val="18"/>
                      <w:szCs w:val="18"/>
                    </w:rPr>
                    <w:t>Konuşma Becerileri Değerlendirme Ölçeği</w:t>
                  </w:r>
                </w:p>
              </w:tc>
            </w:tr>
            <w:tr w:rsidR="00532D6C" w:rsidRPr="00E821C2" w:rsidTr="00DD55C0">
              <w:trPr>
                <w:trHeight w:val="777"/>
              </w:trPr>
              <w:tc>
                <w:tcPr>
                  <w:tcW w:w="4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37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2D6C" w:rsidRPr="00B32E88" w:rsidRDefault="00532D6C" w:rsidP="00027416">
                  <w:pPr>
                    <w:spacing w:line="240" w:lineRule="atLeast"/>
                    <w:jc w:val="center"/>
                  </w:pPr>
                  <w:r w:rsidRPr="00E821C2">
                    <w:rPr>
                      <w:b/>
                      <w:bCs/>
                      <w:sz w:val="18"/>
                      <w:szCs w:val="18"/>
                    </w:rPr>
                    <w:t>KONUŞMA</w:t>
                  </w:r>
                </w:p>
              </w:tc>
              <w:tc>
                <w:tcPr>
                  <w:tcW w:w="6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1- Konuşma Kurallarını Uygulama: </w:t>
                  </w:r>
                </w:p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2- Kendini Sözlü Olarak İfade Etme: </w:t>
                  </w:r>
                </w:p>
                <w:p w:rsidR="00532D6C" w:rsidRPr="00B32E88" w:rsidRDefault="00532D6C" w:rsidP="00027416">
                  <w:pPr>
                    <w:spacing w:line="240" w:lineRule="atLeast"/>
                  </w:pPr>
                  <w:r w:rsidRPr="00E821C2">
                    <w:rPr>
                      <w:sz w:val="18"/>
                      <w:szCs w:val="18"/>
                    </w:rPr>
                    <w:t xml:space="preserve">3- Tür, Yöntem ve Tekniklere Uygun Konuşma: </w:t>
                  </w:r>
                </w:p>
              </w:tc>
              <w:tc>
                <w:tcPr>
                  <w:tcW w:w="1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25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</w:tr>
            <w:tr w:rsidR="00532D6C" w:rsidRPr="00E821C2" w:rsidTr="00DD55C0">
              <w:trPr>
                <w:trHeight w:val="934"/>
              </w:trPr>
              <w:tc>
                <w:tcPr>
                  <w:tcW w:w="4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37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2D6C" w:rsidRPr="00B32E88" w:rsidRDefault="00532D6C" w:rsidP="00027416">
                  <w:pPr>
                    <w:spacing w:line="240" w:lineRule="atLeast"/>
                    <w:jc w:val="center"/>
                  </w:pPr>
                  <w:r w:rsidRPr="00E821C2">
                    <w:rPr>
                      <w:b/>
                      <w:bCs/>
                      <w:sz w:val="18"/>
                      <w:szCs w:val="18"/>
                    </w:rPr>
                    <w:t>OKUMA</w:t>
                  </w:r>
                </w:p>
              </w:tc>
              <w:tc>
                <w:tcPr>
                  <w:tcW w:w="6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1- Okuma Kurallarını Uygulama: </w:t>
                  </w:r>
                </w:p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2- Okuduğunu Anlama: </w:t>
                  </w:r>
                </w:p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3- Anlam Kurma: </w:t>
                  </w:r>
                </w:p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4- Söz Varlığını Geliştirme: </w:t>
                  </w:r>
                </w:p>
                <w:p w:rsidR="00532D6C" w:rsidRPr="00B32E88" w:rsidRDefault="00532D6C" w:rsidP="00027416">
                  <w:pPr>
                    <w:spacing w:line="240" w:lineRule="atLeast"/>
                  </w:pPr>
                  <w:r w:rsidRPr="00E821C2">
                    <w:rPr>
                      <w:sz w:val="18"/>
                      <w:szCs w:val="18"/>
                    </w:rPr>
                    <w:t xml:space="preserve">5- Tür, Yöntem ve Tekniklere Uygun Okuma: </w:t>
                  </w:r>
                </w:p>
              </w:tc>
              <w:tc>
                <w:tcPr>
                  <w:tcW w:w="1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25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</w:tr>
            <w:tr w:rsidR="00532D6C" w:rsidRPr="00E821C2" w:rsidTr="00DD55C0">
              <w:trPr>
                <w:trHeight w:val="605"/>
              </w:trPr>
              <w:tc>
                <w:tcPr>
                  <w:tcW w:w="4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37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2D6C" w:rsidRPr="00B32E88" w:rsidRDefault="00532D6C" w:rsidP="00027416">
                  <w:pPr>
                    <w:spacing w:line="240" w:lineRule="atLeast"/>
                    <w:jc w:val="center"/>
                  </w:pPr>
                  <w:r w:rsidRPr="00E821C2">
                    <w:rPr>
                      <w:b/>
                      <w:bCs/>
                      <w:sz w:val="18"/>
                      <w:szCs w:val="18"/>
                    </w:rPr>
                    <w:t>YAZMA</w:t>
                  </w:r>
                </w:p>
              </w:tc>
              <w:tc>
                <w:tcPr>
                  <w:tcW w:w="6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1- Yazma Kurallarını Uygulama: </w:t>
                  </w:r>
                </w:p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2- Kendini Yazılı Olarak İfade Etme: </w:t>
                  </w:r>
                </w:p>
                <w:p w:rsidR="00532D6C" w:rsidRPr="00B32E88" w:rsidRDefault="00532D6C" w:rsidP="00027416">
                  <w:pPr>
                    <w:spacing w:line="240" w:lineRule="atLeast"/>
                  </w:pPr>
                  <w:r w:rsidRPr="00E821C2">
                    <w:rPr>
                      <w:sz w:val="18"/>
                      <w:szCs w:val="18"/>
                    </w:rPr>
                    <w:t xml:space="preserve">3- Tür, Yöntem ve Tekniklere Uygun Yazma: </w:t>
                  </w:r>
                </w:p>
              </w:tc>
              <w:tc>
                <w:tcPr>
                  <w:tcW w:w="1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25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</w:tr>
            <w:tr w:rsidR="00532D6C" w:rsidRPr="00E821C2" w:rsidTr="00DD55C0">
              <w:trPr>
                <w:trHeight w:val="537"/>
              </w:trPr>
              <w:tc>
                <w:tcPr>
                  <w:tcW w:w="4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37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2D6C" w:rsidRPr="00E821C2" w:rsidRDefault="00532D6C" w:rsidP="00027416">
                  <w:pPr>
                    <w:spacing w:line="240" w:lineRule="atLeast"/>
                    <w:jc w:val="center"/>
                    <w:rPr>
                      <w:b/>
                      <w:bCs/>
                      <w:sz w:val="14"/>
                      <w:szCs w:val="14"/>
                    </w:rPr>
                  </w:pPr>
                  <w:r w:rsidRPr="00E821C2">
                    <w:rPr>
                      <w:b/>
                      <w:bCs/>
                      <w:sz w:val="14"/>
                      <w:szCs w:val="14"/>
                    </w:rPr>
                    <w:t>GÖRSEL OKUMA VE</w:t>
                  </w:r>
                </w:p>
                <w:p w:rsidR="00532D6C" w:rsidRPr="00B32E88" w:rsidRDefault="00532D6C" w:rsidP="00027416">
                  <w:pPr>
                    <w:spacing w:line="240" w:lineRule="atLeast"/>
                    <w:jc w:val="center"/>
                  </w:pPr>
                  <w:r w:rsidRPr="00E821C2">
                    <w:rPr>
                      <w:b/>
                      <w:bCs/>
                      <w:sz w:val="14"/>
                      <w:szCs w:val="14"/>
                    </w:rPr>
                    <w:t>GÖRSEL SUNU</w:t>
                  </w:r>
                </w:p>
              </w:tc>
              <w:tc>
                <w:tcPr>
                  <w:tcW w:w="6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spacing w:line="240" w:lineRule="atLeast"/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 xml:space="preserve">1- Görsel Okuma: </w:t>
                  </w:r>
                </w:p>
                <w:p w:rsidR="00532D6C" w:rsidRPr="00B32E88" w:rsidRDefault="00532D6C" w:rsidP="00027416">
                  <w:pPr>
                    <w:spacing w:line="240" w:lineRule="atLeast"/>
                  </w:pPr>
                  <w:r w:rsidRPr="00E821C2">
                    <w:rPr>
                      <w:sz w:val="18"/>
                      <w:szCs w:val="18"/>
                    </w:rPr>
                    <w:t xml:space="preserve">2- Görsel Sunu: </w:t>
                  </w:r>
                </w:p>
              </w:tc>
              <w:tc>
                <w:tcPr>
                  <w:tcW w:w="1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25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lang w:val="en-US"/>
                    </w:rPr>
                  </w:pPr>
                </w:p>
              </w:tc>
            </w:tr>
            <w:tr w:rsidR="00532D6C" w:rsidRPr="00E821C2" w:rsidTr="00DD55C0">
              <w:trPr>
                <w:trHeight w:val="537"/>
              </w:trPr>
              <w:tc>
                <w:tcPr>
                  <w:tcW w:w="15246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D6C" w:rsidRPr="00E821C2" w:rsidRDefault="00532D6C" w:rsidP="00027416">
                  <w:pPr>
                    <w:rPr>
                      <w:sz w:val="18"/>
                      <w:szCs w:val="18"/>
                    </w:rPr>
                  </w:pPr>
                  <w:r w:rsidRPr="00E821C2">
                    <w:rPr>
                      <w:b/>
                      <w:sz w:val="18"/>
                      <w:szCs w:val="18"/>
                    </w:rPr>
                    <w:t xml:space="preserve">Öğrenme- Öğretme Yöntem ve Teknikleri                    </w:t>
                  </w:r>
                  <w:r w:rsidRPr="00E821C2">
                    <w:rPr>
                      <w:sz w:val="18"/>
                      <w:szCs w:val="18"/>
                    </w:rPr>
                    <w:t>Problem Çözme, Rol Oynama, Gösteri, Oyunlar, Anlatım, Araştırma, Beyin Fırtınası, Soru-Cevap, Drama, Tümevarım</w:t>
                  </w:r>
                </w:p>
                <w:p w:rsidR="00532D6C" w:rsidRPr="00E821C2" w:rsidRDefault="00532D6C" w:rsidP="00027416">
                  <w:pPr>
                    <w:rPr>
                      <w:sz w:val="18"/>
                      <w:szCs w:val="18"/>
                    </w:rPr>
                  </w:pPr>
                  <w:r w:rsidRPr="00E821C2">
                    <w:rPr>
                      <w:b/>
                      <w:sz w:val="18"/>
                      <w:szCs w:val="18"/>
                    </w:rPr>
                    <w:t>Kullanılan Eğitim Teknolojileri, Araç ve Gereçleri</w:t>
                  </w:r>
                  <w:r w:rsidRPr="00E821C2">
                    <w:rPr>
                      <w:sz w:val="18"/>
                      <w:szCs w:val="18"/>
                    </w:rPr>
                    <w:t xml:space="preserve">   A.Yazılı</w:t>
                  </w:r>
                  <w:r w:rsidRPr="00E821C2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E821C2">
                    <w:rPr>
                      <w:sz w:val="18"/>
                      <w:szCs w:val="18"/>
                    </w:rPr>
                    <w:t>Kaynaklar 1.Okuma Yazma Öğreniyorum Ders Kitabı 2.Çalışma Kitabı 3. Öğretmen Kılavuz Kitabı</w:t>
                  </w:r>
                </w:p>
                <w:p w:rsidR="00532D6C" w:rsidRPr="00E821C2" w:rsidRDefault="00532D6C" w:rsidP="00027416">
                  <w:pPr>
                    <w:rPr>
                      <w:sz w:val="18"/>
                      <w:szCs w:val="18"/>
                    </w:rPr>
                  </w:pPr>
                  <w:r w:rsidRPr="00E821C2">
                    <w:rPr>
                      <w:sz w:val="18"/>
                      <w:szCs w:val="18"/>
                    </w:rPr>
                    <w:t>B. Görsel Kaynaklar 1.Bilgisayar 2.Projektör 3. CD ve DVD’ler 4. Etkinlik örnekleri C. Diğer Kaynaklar 1.Kalem 2.Silgi 3.Kılavuz Çizgili Defter 4.Beyaz Tahta</w:t>
                  </w:r>
                </w:p>
              </w:tc>
            </w:tr>
          </w:tbl>
          <w:p w:rsidR="00532D6C" w:rsidRPr="00E821C2" w:rsidRDefault="00532D6C" w:rsidP="00DD55C0">
            <w:pPr>
              <w:jc w:val="center"/>
              <w:rPr>
                <w:sz w:val="18"/>
                <w:szCs w:val="18"/>
              </w:rPr>
            </w:pPr>
            <w:r>
              <w:t>2013</w:t>
            </w:r>
            <w:r w:rsidRPr="00437874">
              <w:t>/ 201</w:t>
            </w:r>
            <w:r>
              <w:t>4</w:t>
            </w:r>
            <w:r w:rsidRPr="00437874">
              <w:t xml:space="preserve"> EĞİTİM-ÖĞRETİM YILI </w:t>
            </w:r>
            <w:r>
              <w:t xml:space="preserve"> FATİH</w:t>
            </w:r>
            <w:r w:rsidRPr="00437874">
              <w:t xml:space="preserve"> İLKOKULU TÜRKÇE DERSİ 1/</w:t>
            </w:r>
            <w:r>
              <w:t>C</w:t>
            </w:r>
            <w:r w:rsidRPr="00437874">
              <w:t xml:space="preserve"> SINIFI</w:t>
            </w:r>
            <w:r>
              <w:t xml:space="preserve"> </w:t>
            </w:r>
            <w:r w:rsidRPr="00437874">
              <w:t>ÜNİTELENDİRİLMİŞ YILLIK DERS PLANI</w:t>
            </w:r>
          </w:p>
        </w:tc>
      </w:tr>
    </w:tbl>
    <w:bookmarkStart w:id="0" w:name="_GoBack"/>
    <w:bookmarkEnd w:id="0"/>
    <w:p w:rsidR="00532D6C" w:rsidRDefault="00532D6C" w:rsidP="003F730B">
      <w:pPr>
        <w:rPr>
          <w:color w:val="000000"/>
          <w:sz w:val="18"/>
          <w:szCs w:val="18"/>
        </w:rPr>
      </w:pPr>
      <w:r w:rsidRPr="00B069B9">
        <w:rPr>
          <w:color w:val="000000"/>
          <w:sz w:val="18"/>
          <w:szCs w:val="18"/>
        </w:rPr>
        <w:fldChar w:fldCharType="begin"/>
      </w:r>
      <w:r w:rsidRPr="00B069B9">
        <w:rPr>
          <w:color w:val="000000"/>
          <w:sz w:val="18"/>
          <w:szCs w:val="18"/>
        </w:rPr>
        <w:instrText xml:space="preserve"> HYPERLINK "http://www.sorubak.com" </w:instrText>
      </w:r>
      <w:r w:rsidRPr="00B069B9">
        <w:rPr>
          <w:color w:val="000000"/>
          <w:sz w:val="18"/>
          <w:szCs w:val="18"/>
        </w:rPr>
      </w:r>
      <w:r w:rsidRPr="00B069B9">
        <w:rPr>
          <w:color w:val="000000"/>
          <w:sz w:val="18"/>
          <w:szCs w:val="18"/>
        </w:rPr>
        <w:fldChar w:fldCharType="separate"/>
      </w:r>
      <w:r w:rsidRPr="00B069B9">
        <w:rPr>
          <w:rStyle w:val="Hyperlink"/>
          <w:color w:val="000000"/>
          <w:sz w:val="18"/>
          <w:szCs w:val="18"/>
        </w:rPr>
        <w:t>www.sorubak.com</w:t>
      </w:r>
      <w:r w:rsidRPr="00B069B9">
        <w:rPr>
          <w:color w:val="000000"/>
          <w:sz w:val="18"/>
          <w:szCs w:val="18"/>
        </w:rPr>
        <w:fldChar w:fldCharType="end"/>
      </w:r>
    </w:p>
    <w:p w:rsidR="00532D6C" w:rsidRPr="00AC0831" w:rsidRDefault="00532D6C" w:rsidP="003F730B">
      <w:r>
        <w:t xml:space="preserve">     Seyfi ÜNALDI</w:t>
      </w:r>
      <w:r w:rsidRPr="00AC0831">
        <w:tab/>
        <w:t xml:space="preserve">  </w:t>
      </w:r>
      <w:r w:rsidRPr="00AC0831">
        <w:tab/>
        <w:t xml:space="preserve">        </w:t>
      </w:r>
      <w:r w:rsidRPr="00AC0831">
        <w:tab/>
      </w:r>
      <w:r>
        <w:t xml:space="preserve">                                            </w:t>
      </w:r>
      <w:r w:rsidRPr="00AC0831">
        <w:t xml:space="preserve">16/09/2013 </w:t>
      </w:r>
      <w:r w:rsidRPr="00AC0831">
        <w:tab/>
      </w:r>
      <w:r>
        <w:tab/>
      </w:r>
      <w:r>
        <w:tab/>
      </w:r>
      <w:r>
        <w:tab/>
      </w:r>
      <w:r>
        <w:tab/>
      </w:r>
      <w:r>
        <w:tab/>
        <w:t>Hüseyin ÜREGEN</w:t>
      </w:r>
      <w:r w:rsidRPr="00AC0831">
        <w:tab/>
      </w:r>
      <w:r w:rsidRPr="00AC0831">
        <w:tab/>
      </w:r>
      <w:r w:rsidRPr="00AC0831">
        <w:tab/>
      </w:r>
      <w:r w:rsidRPr="00AC0831">
        <w:tab/>
      </w:r>
      <w:r w:rsidRPr="00AC0831">
        <w:tab/>
      </w:r>
      <w:r w:rsidRPr="00AC0831">
        <w:tab/>
        <w:t xml:space="preserve">               </w:t>
      </w:r>
      <w:r w:rsidRPr="00AC0831">
        <w:tab/>
      </w:r>
    </w:p>
    <w:p w:rsidR="00532D6C" w:rsidRDefault="00532D6C" w:rsidP="003F730B">
      <w:pPr>
        <w:rPr>
          <w:sz w:val="20"/>
          <w:szCs w:val="20"/>
        </w:rPr>
      </w:pPr>
      <w:r w:rsidRPr="00AC0831">
        <w:t xml:space="preserve">    Sınıf  Öğretmeni                             </w:t>
      </w:r>
      <w:r>
        <w:t xml:space="preserve">                       </w:t>
      </w:r>
      <w:r w:rsidRPr="00AC0831">
        <w:t xml:space="preserve">                                                                                                              Okul Müdürü</w:t>
      </w:r>
      <w:r w:rsidRPr="0084069F">
        <w:rPr>
          <w:rFonts w:ascii="Bookman Old Style" w:hAnsi="Bookman Old Style"/>
          <w:sz w:val="16"/>
          <w:szCs w:val="16"/>
        </w:rPr>
        <w:t xml:space="preserve">                             </w:t>
      </w:r>
    </w:p>
    <w:sectPr w:rsidR="00532D6C" w:rsidSect="00421202">
      <w:pgSz w:w="16838" w:h="11906" w:orient="landscape"/>
      <w:pgMar w:top="899" w:right="1418" w:bottom="71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elveticaT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14DE6"/>
    <w:multiLevelType w:val="hybridMultilevel"/>
    <w:tmpl w:val="D58841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B9B6E09"/>
    <w:multiLevelType w:val="hybridMultilevel"/>
    <w:tmpl w:val="C60E96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7874"/>
    <w:rsid w:val="00003300"/>
    <w:rsid w:val="000201FA"/>
    <w:rsid w:val="00020F2C"/>
    <w:rsid w:val="00027416"/>
    <w:rsid w:val="00043E70"/>
    <w:rsid w:val="0004743E"/>
    <w:rsid w:val="00085FA4"/>
    <w:rsid w:val="00096EA4"/>
    <w:rsid w:val="000B647D"/>
    <w:rsid w:val="000D0B22"/>
    <w:rsid w:val="000F5174"/>
    <w:rsid w:val="0010267F"/>
    <w:rsid w:val="00121BCF"/>
    <w:rsid w:val="00122E65"/>
    <w:rsid w:val="001517FB"/>
    <w:rsid w:val="001529DD"/>
    <w:rsid w:val="0016164D"/>
    <w:rsid w:val="00167CCA"/>
    <w:rsid w:val="001719C9"/>
    <w:rsid w:val="0018451E"/>
    <w:rsid w:val="001A7CA5"/>
    <w:rsid w:val="001B373D"/>
    <w:rsid w:val="001B4296"/>
    <w:rsid w:val="001B5188"/>
    <w:rsid w:val="001E2AFE"/>
    <w:rsid w:val="001F1F78"/>
    <w:rsid w:val="00214B1C"/>
    <w:rsid w:val="00221AD4"/>
    <w:rsid w:val="00225E8B"/>
    <w:rsid w:val="00231E41"/>
    <w:rsid w:val="002322F8"/>
    <w:rsid w:val="00244F62"/>
    <w:rsid w:val="00261982"/>
    <w:rsid w:val="00261BF4"/>
    <w:rsid w:val="00264BE4"/>
    <w:rsid w:val="002653F3"/>
    <w:rsid w:val="00266BAB"/>
    <w:rsid w:val="00270AEE"/>
    <w:rsid w:val="00280440"/>
    <w:rsid w:val="002812D4"/>
    <w:rsid w:val="002830A8"/>
    <w:rsid w:val="002B2A2B"/>
    <w:rsid w:val="002E59D6"/>
    <w:rsid w:val="002F6428"/>
    <w:rsid w:val="003009EA"/>
    <w:rsid w:val="00351B04"/>
    <w:rsid w:val="00357FE9"/>
    <w:rsid w:val="003641F9"/>
    <w:rsid w:val="00366234"/>
    <w:rsid w:val="00370F2E"/>
    <w:rsid w:val="00381A85"/>
    <w:rsid w:val="00387878"/>
    <w:rsid w:val="0039386D"/>
    <w:rsid w:val="00393CDD"/>
    <w:rsid w:val="003A1493"/>
    <w:rsid w:val="003D5164"/>
    <w:rsid w:val="003F730B"/>
    <w:rsid w:val="00401BBB"/>
    <w:rsid w:val="00407DB5"/>
    <w:rsid w:val="00421202"/>
    <w:rsid w:val="00432323"/>
    <w:rsid w:val="00432ED9"/>
    <w:rsid w:val="00437874"/>
    <w:rsid w:val="00437A8B"/>
    <w:rsid w:val="0044385D"/>
    <w:rsid w:val="00451F1D"/>
    <w:rsid w:val="00452231"/>
    <w:rsid w:val="00461FD3"/>
    <w:rsid w:val="00463440"/>
    <w:rsid w:val="00466B47"/>
    <w:rsid w:val="004828CF"/>
    <w:rsid w:val="004856F4"/>
    <w:rsid w:val="0049431B"/>
    <w:rsid w:val="004A0F6C"/>
    <w:rsid w:val="004A1CB7"/>
    <w:rsid w:val="004B568D"/>
    <w:rsid w:val="004B6C92"/>
    <w:rsid w:val="004C6C93"/>
    <w:rsid w:val="004D6781"/>
    <w:rsid w:val="00526B79"/>
    <w:rsid w:val="00532D6C"/>
    <w:rsid w:val="00544D6E"/>
    <w:rsid w:val="00560F90"/>
    <w:rsid w:val="00574426"/>
    <w:rsid w:val="005A1D56"/>
    <w:rsid w:val="005A64C1"/>
    <w:rsid w:val="005B416F"/>
    <w:rsid w:val="005C1258"/>
    <w:rsid w:val="005D0142"/>
    <w:rsid w:val="005D2CE6"/>
    <w:rsid w:val="005D3EB8"/>
    <w:rsid w:val="005D5D8D"/>
    <w:rsid w:val="005E0E5C"/>
    <w:rsid w:val="005E2DFD"/>
    <w:rsid w:val="00600EC9"/>
    <w:rsid w:val="0060250F"/>
    <w:rsid w:val="00605482"/>
    <w:rsid w:val="0061683F"/>
    <w:rsid w:val="006170C7"/>
    <w:rsid w:val="006316ED"/>
    <w:rsid w:val="00641703"/>
    <w:rsid w:val="00643A0D"/>
    <w:rsid w:val="0064530D"/>
    <w:rsid w:val="00650B8E"/>
    <w:rsid w:val="0066639E"/>
    <w:rsid w:val="0066777D"/>
    <w:rsid w:val="0067419D"/>
    <w:rsid w:val="00675BBD"/>
    <w:rsid w:val="006764B7"/>
    <w:rsid w:val="00687C51"/>
    <w:rsid w:val="006A6EEA"/>
    <w:rsid w:val="006B353A"/>
    <w:rsid w:val="006B6BE9"/>
    <w:rsid w:val="006C3009"/>
    <w:rsid w:val="006C3E30"/>
    <w:rsid w:val="006C7391"/>
    <w:rsid w:val="006E1DC7"/>
    <w:rsid w:val="007114B7"/>
    <w:rsid w:val="00714879"/>
    <w:rsid w:val="00714AE8"/>
    <w:rsid w:val="00715A99"/>
    <w:rsid w:val="00731283"/>
    <w:rsid w:val="007342C7"/>
    <w:rsid w:val="007364F7"/>
    <w:rsid w:val="00744A53"/>
    <w:rsid w:val="007535FF"/>
    <w:rsid w:val="00753612"/>
    <w:rsid w:val="00763A4B"/>
    <w:rsid w:val="00770BDE"/>
    <w:rsid w:val="00772331"/>
    <w:rsid w:val="00772DAE"/>
    <w:rsid w:val="00772FF0"/>
    <w:rsid w:val="00776331"/>
    <w:rsid w:val="00776DA1"/>
    <w:rsid w:val="00790A67"/>
    <w:rsid w:val="007973C2"/>
    <w:rsid w:val="007A44BB"/>
    <w:rsid w:val="007C516B"/>
    <w:rsid w:val="007D2D59"/>
    <w:rsid w:val="007D4D5C"/>
    <w:rsid w:val="007E55BD"/>
    <w:rsid w:val="007F0B0D"/>
    <w:rsid w:val="0084069F"/>
    <w:rsid w:val="00854415"/>
    <w:rsid w:val="0085680F"/>
    <w:rsid w:val="008653A4"/>
    <w:rsid w:val="0087147E"/>
    <w:rsid w:val="00873BF4"/>
    <w:rsid w:val="00874AA2"/>
    <w:rsid w:val="008763FC"/>
    <w:rsid w:val="00876F0E"/>
    <w:rsid w:val="00885043"/>
    <w:rsid w:val="00886646"/>
    <w:rsid w:val="00897A88"/>
    <w:rsid w:val="008A1DB8"/>
    <w:rsid w:val="008A3DD9"/>
    <w:rsid w:val="008A4A45"/>
    <w:rsid w:val="008B3A3B"/>
    <w:rsid w:val="008C3567"/>
    <w:rsid w:val="008E052F"/>
    <w:rsid w:val="008F40A7"/>
    <w:rsid w:val="008F593E"/>
    <w:rsid w:val="00906AB0"/>
    <w:rsid w:val="00911EC7"/>
    <w:rsid w:val="00923C96"/>
    <w:rsid w:val="00924FF1"/>
    <w:rsid w:val="0092554C"/>
    <w:rsid w:val="00940C7E"/>
    <w:rsid w:val="00963271"/>
    <w:rsid w:val="009B362F"/>
    <w:rsid w:val="009D5F11"/>
    <w:rsid w:val="009F75F6"/>
    <w:rsid w:val="00A0524B"/>
    <w:rsid w:val="00A23F39"/>
    <w:rsid w:val="00A360D9"/>
    <w:rsid w:val="00A4747A"/>
    <w:rsid w:val="00A50A5B"/>
    <w:rsid w:val="00A50B0D"/>
    <w:rsid w:val="00A52074"/>
    <w:rsid w:val="00A65CAA"/>
    <w:rsid w:val="00A95FF2"/>
    <w:rsid w:val="00AC0831"/>
    <w:rsid w:val="00AC5EDB"/>
    <w:rsid w:val="00AD67F8"/>
    <w:rsid w:val="00AE30BE"/>
    <w:rsid w:val="00AF7A40"/>
    <w:rsid w:val="00B06664"/>
    <w:rsid w:val="00B069B9"/>
    <w:rsid w:val="00B23323"/>
    <w:rsid w:val="00B25306"/>
    <w:rsid w:val="00B261A2"/>
    <w:rsid w:val="00B32E88"/>
    <w:rsid w:val="00B37F7E"/>
    <w:rsid w:val="00B4379A"/>
    <w:rsid w:val="00B43E7B"/>
    <w:rsid w:val="00B52345"/>
    <w:rsid w:val="00B85F8C"/>
    <w:rsid w:val="00B90FBF"/>
    <w:rsid w:val="00BA4C43"/>
    <w:rsid w:val="00BB422F"/>
    <w:rsid w:val="00BC11CB"/>
    <w:rsid w:val="00BC3F17"/>
    <w:rsid w:val="00BC437C"/>
    <w:rsid w:val="00BC5F0B"/>
    <w:rsid w:val="00BC5F61"/>
    <w:rsid w:val="00C13CAF"/>
    <w:rsid w:val="00C231FA"/>
    <w:rsid w:val="00C26D7D"/>
    <w:rsid w:val="00C27324"/>
    <w:rsid w:val="00C27C44"/>
    <w:rsid w:val="00C33B94"/>
    <w:rsid w:val="00C35D87"/>
    <w:rsid w:val="00C51EBB"/>
    <w:rsid w:val="00C76E7A"/>
    <w:rsid w:val="00C81C97"/>
    <w:rsid w:val="00C907B3"/>
    <w:rsid w:val="00CA141F"/>
    <w:rsid w:val="00CA3334"/>
    <w:rsid w:val="00CB5D78"/>
    <w:rsid w:val="00CC56FD"/>
    <w:rsid w:val="00CD2D79"/>
    <w:rsid w:val="00CD3EF3"/>
    <w:rsid w:val="00CD4B6C"/>
    <w:rsid w:val="00CD58BF"/>
    <w:rsid w:val="00CE4D9D"/>
    <w:rsid w:val="00CF01A8"/>
    <w:rsid w:val="00CF5064"/>
    <w:rsid w:val="00CF6A4A"/>
    <w:rsid w:val="00D00841"/>
    <w:rsid w:val="00D068EB"/>
    <w:rsid w:val="00D5069A"/>
    <w:rsid w:val="00D61A20"/>
    <w:rsid w:val="00D65017"/>
    <w:rsid w:val="00D76DB9"/>
    <w:rsid w:val="00D94B0B"/>
    <w:rsid w:val="00D97EBF"/>
    <w:rsid w:val="00DA6447"/>
    <w:rsid w:val="00DA6703"/>
    <w:rsid w:val="00DB7815"/>
    <w:rsid w:val="00DC4881"/>
    <w:rsid w:val="00DD55C0"/>
    <w:rsid w:val="00DF5EF5"/>
    <w:rsid w:val="00E03D44"/>
    <w:rsid w:val="00E06507"/>
    <w:rsid w:val="00E0737B"/>
    <w:rsid w:val="00E076AC"/>
    <w:rsid w:val="00E14F2D"/>
    <w:rsid w:val="00E24086"/>
    <w:rsid w:val="00E36FD1"/>
    <w:rsid w:val="00E471E8"/>
    <w:rsid w:val="00E50D5F"/>
    <w:rsid w:val="00E677B5"/>
    <w:rsid w:val="00E7453A"/>
    <w:rsid w:val="00E768B9"/>
    <w:rsid w:val="00E821C2"/>
    <w:rsid w:val="00E90403"/>
    <w:rsid w:val="00E92BB7"/>
    <w:rsid w:val="00E956FE"/>
    <w:rsid w:val="00E96070"/>
    <w:rsid w:val="00EA1C9B"/>
    <w:rsid w:val="00EA6A10"/>
    <w:rsid w:val="00EA6EB4"/>
    <w:rsid w:val="00EA75DA"/>
    <w:rsid w:val="00EC1EE6"/>
    <w:rsid w:val="00F1599D"/>
    <w:rsid w:val="00F221AC"/>
    <w:rsid w:val="00F30778"/>
    <w:rsid w:val="00F363E5"/>
    <w:rsid w:val="00F43310"/>
    <w:rsid w:val="00F8243B"/>
    <w:rsid w:val="00F83B97"/>
    <w:rsid w:val="00F854E7"/>
    <w:rsid w:val="00F918D5"/>
    <w:rsid w:val="00F935DC"/>
    <w:rsid w:val="00F9687F"/>
    <w:rsid w:val="00F97C93"/>
    <w:rsid w:val="00FA4E18"/>
    <w:rsid w:val="00FC0DB4"/>
    <w:rsid w:val="00FE0166"/>
    <w:rsid w:val="00FF2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874"/>
    <w:rPr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3787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437874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F3077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noProof w:val="0"/>
      <w:color w:val="000000"/>
      <w:lang w:val="en-GB" w:eastAsia="tr-TR"/>
    </w:rPr>
  </w:style>
  <w:style w:type="paragraph" w:customStyle="1" w:styleId="NoParagraphStyle">
    <w:name w:val="[No Paragraph Style]"/>
    <w:uiPriority w:val="99"/>
    <w:rsid w:val="00714A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NormalWeb">
    <w:name w:val="Normal (Web)"/>
    <w:basedOn w:val="Normal"/>
    <w:uiPriority w:val="99"/>
    <w:rsid w:val="00463440"/>
    <w:pPr>
      <w:spacing w:before="100" w:beforeAutospacing="1" w:after="100" w:afterAutospacing="1"/>
    </w:pPr>
    <w:rPr>
      <w:noProof w:val="0"/>
      <w:lang w:eastAsia="tr-TR"/>
    </w:rPr>
  </w:style>
  <w:style w:type="character" w:styleId="Strong">
    <w:name w:val="Strong"/>
    <w:basedOn w:val="DefaultParagraphFont"/>
    <w:uiPriority w:val="99"/>
    <w:qFormat/>
    <w:rsid w:val="00463440"/>
    <w:rPr>
      <w:rFonts w:cs="Times New Roman"/>
      <w:b/>
    </w:rPr>
  </w:style>
  <w:style w:type="character" w:styleId="Hyperlink">
    <w:name w:val="Hyperlink"/>
    <w:basedOn w:val="DefaultParagraphFont"/>
    <w:uiPriority w:val="99"/>
    <w:rsid w:val="00E471E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75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751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19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194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751939">
                      <w:marLeft w:val="0"/>
                      <w:marRight w:val="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75193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29</Pages>
  <Words>11051</Words>
  <Characters>-32766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www.sorubak.com;Exper</dc:creator>
  <cp:keywords>www.sorubak.com</cp:keywords>
  <dc:description>www.sorubak.com</dc:description>
  <cp:lastModifiedBy>Dogan</cp:lastModifiedBy>
  <cp:revision>www.sorubak.com</cp:revision>
  <dcterms:created xsi:type="dcterms:W3CDTF">2013-09-07T13:14:00Z</dcterms:created>
  <dcterms:modified xsi:type="dcterms:W3CDTF">2013-09-15T20:47:00Z</dcterms:modified>
  <cp:category>www.sorubak.com</cp:category>
  <cp:version>www.sorubak.com</cp:version>
</cp:coreProperties>
</file>