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2345"/>
        <w:gridCol w:w="2075"/>
        <w:gridCol w:w="1893"/>
        <w:gridCol w:w="1622"/>
        <w:gridCol w:w="2163"/>
        <w:gridCol w:w="1711"/>
        <w:gridCol w:w="2344"/>
      </w:tblGrid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DF214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 ( 2 HAFTA 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7" w:history="1">
              <w:r w:rsidRPr="00E74B79">
                <w:rPr>
                  <w:rStyle w:val="Hyperlink"/>
                  <w:color w:val="000000"/>
                </w:rPr>
                <w:t>www.sorubak.com</w:t>
              </w:r>
            </w:hyperlink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96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345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075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89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val="680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16- 20 EYLÜL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345" w:type="dxa"/>
            <w:shd w:val="clear" w:color="auto" w:fill="DBE5F1"/>
          </w:tcPr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2D20BB">
              <w:rPr>
                <w:rFonts w:ascii="Calibri" w:hAnsi="Calibri" w:cs="Arial"/>
                <w:b/>
                <w:i/>
                <w:sz w:val="20"/>
                <w:szCs w:val="20"/>
              </w:rPr>
              <w:t>A-DİNLEMEK İÇİN HAZIRLIK YAPABİLME</w:t>
            </w: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2D20BB">
              <w:rPr>
                <w:rFonts w:ascii="Calibri" w:hAnsi="Calibri" w:cs="Arial"/>
                <w:b/>
                <w:i/>
                <w:sz w:val="20"/>
                <w:szCs w:val="20"/>
              </w:rPr>
              <w:t>B-DİKKATİNİ DİNLEDİĞİNE YOĞUNLAŞTIRABİLME</w:t>
            </w: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2D20BB">
              <w:rPr>
                <w:rFonts w:ascii="Calibri" w:hAnsi="Calibri" w:cs="Arial"/>
                <w:b/>
                <w:i/>
                <w:sz w:val="20"/>
                <w:szCs w:val="20"/>
              </w:rPr>
              <w:t>C-İŞİTİLEBİLİR SES TONUYLA KONUŞABİLME</w:t>
            </w: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2D20BB">
              <w:rPr>
                <w:rFonts w:ascii="Calibri" w:hAnsi="Calibri" w:cs="Arial"/>
                <w:b/>
                <w:i/>
                <w:sz w:val="20"/>
                <w:szCs w:val="20"/>
              </w:rPr>
              <w:t>D-MİMİKLERLE RUH HALİNİ YANSITABİLMEDİKKAT GELİŞİMİNE YÖNELİK ETKİNLİKLER YAPABİLME</w:t>
            </w: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  <w:r w:rsidRPr="002D20BB">
              <w:rPr>
                <w:rFonts w:ascii="Calibri" w:hAnsi="Calibri" w:cs="Arial"/>
                <w:b/>
                <w:i/>
                <w:sz w:val="20"/>
                <w:szCs w:val="20"/>
              </w:rPr>
              <w:t>E-FARKLI VE İLİŞKİLİ OLANI BULABİLME</w:t>
            </w:r>
          </w:p>
          <w:p w:rsidR="0040447C" w:rsidRPr="002D20BB" w:rsidRDefault="0040447C" w:rsidP="00CC0B3D">
            <w:pPr>
              <w:rPr>
                <w:rFonts w:ascii="Calibri" w:hAnsi="Calibri" w:cs="Arial"/>
                <w:b/>
                <w:i/>
                <w:sz w:val="20"/>
                <w:szCs w:val="20"/>
              </w:rPr>
            </w:pPr>
          </w:p>
          <w:p w:rsidR="0040447C" w:rsidRPr="002D20BB" w:rsidRDefault="0040447C" w:rsidP="00CC0B3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Calibri" w:hAnsi="Calibri" w:cs="Arial"/>
                <w:b/>
                <w:i/>
                <w:sz w:val="20"/>
                <w:szCs w:val="20"/>
              </w:rPr>
              <w:t>F-SOLDAN SAĞA ÇİZGİ VE KARALAMALAR YAPABİLME</w:t>
            </w:r>
          </w:p>
        </w:tc>
        <w:tc>
          <w:tcPr>
            <w:tcW w:w="2075" w:type="dxa"/>
            <w:shd w:val="clear" w:color="auto" w:fill="A7BFDE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shd w:val="clear" w:color="auto" w:fill="DBE5F1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‘’SESLERİ DİNLİYORUM’’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‘’OKULUN İLK GÜNÜ ANNEM BABAM NE YAPMIŞ?’’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‘’OKUMA SEVİNCİ’’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‘’HANGİMİZ FARKLI’’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‘’DİNLEME OYUNU’’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‘’FARKLARI BULALIM’’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‘’AYNI OLANI FARKLI OLANI BULMA’’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‘’İLİŞKİLİ OLANI BULALIM’’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‘’KARALAMA ÇALIŞMASI’’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‘’ÇİZGİ ÇALIŞMASI’’</w:t>
            </w: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F65414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F65414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F65414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F65414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‘’İLKÖĞRETİM HAFTASI’’</w:t>
            </w: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Öğrenci Gözlem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Hikaye Anlatma Gözlem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Kendini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Grup Çalışması Kendini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Ürün Dosyası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Akran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Proje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CD7324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Tema Sonu Değerlendirme</w:t>
            </w:r>
          </w:p>
        </w:tc>
      </w:tr>
    </w:tbl>
    <w:p w:rsidR="0040447C" w:rsidRPr="002D20BB" w:rsidRDefault="0040447C"/>
    <w:p w:rsidR="0040447C" w:rsidRPr="002D20BB" w:rsidRDefault="0040447C"/>
    <w:tbl>
      <w:tblPr>
        <w:tblW w:w="16241" w:type="dxa"/>
        <w:tblBorders>
          <w:insideH w:val="single" w:sz="4" w:space="0" w:color="FFFFFF"/>
        </w:tblBorders>
        <w:tblLayout w:type="fixed"/>
        <w:tblLook w:val="0000"/>
      </w:tblPr>
      <w:tblGrid>
        <w:gridCol w:w="630"/>
        <w:gridCol w:w="11"/>
        <w:gridCol w:w="533"/>
        <w:gridCol w:w="22"/>
        <w:gridCol w:w="523"/>
        <w:gridCol w:w="32"/>
        <w:gridCol w:w="2311"/>
        <w:gridCol w:w="87"/>
        <w:gridCol w:w="1987"/>
        <w:gridCol w:w="136"/>
        <w:gridCol w:w="1756"/>
        <w:gridCol w:w="181"/>
        <w:gridCol w:w="1440"/>
        <w:gridCol w:w="220"/>
        <w:gridCol w:w="1942"/>
        <w:gridCol w:w="270"/>
        <w:gridCol w:w="1440"/>
        <w:gridCol w:w="311"/>
        <w:gridCol w:w="2032"/>
        <w:gridCol w:w="377"/>
      </w:tblGrid>
      <w:tr w:rsidR="0040447C" w:rsidRPr="002D20BB" w:rsidTr="006378FA">
        <w:trPr>
          <w:gridAfter w:val="1"/>
          <w:wAfter w:w="377" w:type="dxa"/>
        </w:trPr>
        <w:tc>
          <w:tcPr>
            <w:tcW w:w="15864" w:type="dxa"/>
            <w:gridSpan w:val="19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6378FA">
        <w:trPr>
          <w:gridAfter w:val="1"/>
          <w:wAfter w:w="377" w:type="dxa"/>
        </w:trPr>
        <w:tc>
          <w:tcPr>
            <w:tcW w:w="1721" w:type="dxa"/>
            <w:gridSpan w:val="5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43" w:type="dxa"/>
            <w:gridSpan w:val="14"/>
            <w:shd w:val="clear" w:color="auto" w:fill="DBE5F1"/>
          </w:tcPr>
          <w:p w:rsidR="0040447C" w:rsidRPr="002D20BB" w:rsidRDefault="0040447C" w:rsidP="00DF214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6378FA">
        <w:trPr>
          <w:gridAfter w:val="1"/>
          <w:wAfter w:w="377" w:type="dxa"/>
          <w:trHeight w:val="964"/>
        </w:trPr>
        <w:tc>
          <w:tcPr>
            <w:tcW w:w="63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5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5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343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074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892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1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1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0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2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6378FA">
        <w:trPr>
          <w:gridAfter w:val="1"/>
          <w:wAfter w:w="377" w:type="dxa"/>
          <w:trHeight w:val="6804"/>
        </w:trPr>
        <w:tc>
          <w:tcPr>
            <w:tcW w:w="63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23- 27 EYLÜL</w:t>
            </w:r>
          </w:p>
        </w:tc>
        <w:tc>
          <w:tcPr>
            <w:tcW w:w="545" w:type="dxa"/>
            <w:gridSpan w:val="2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45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343" w:type="dxa"/>
            <w:gridSpan w:val="2"/>
            <w:shd w:val="clear" w:color="auto" w:fill="DBE5F1"/>
          </w:tcPr>
          <w:p w:rsidR="0040447C" w:rsidRPr="002D20BB" w:rsidRDefault="0040447C" w:rsidP="00CC0B3D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2D20BB">
              <w:rPr>
                <w:rFonts w:ascii="Calibri" w:hAnsi="Calibri" w:cs="Arial"/>
                <w:b/>
                <w:i/>
                <w:sz w:val="18"/>
                <w:szCs w:val="18"/>
              </w:rPr>
              <w:t>VERİLEN YÖNERGEYİ DİNLEYEREK İSTENİLENİ YAPABİLME</w:t>
            </w:r>
          </w:p>
          <w:p w:rsidR="0040447C" w:rsidRPr="002D20BB" w:rsidRDefault="0040447C" w:rsidP="00CC0B3D">
            <w:pPr>
              <w:pStyle w:val="ListParagraph"/>
              <w:ind w:left="36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  <w:p w:rsidR="0040447C" w:rsidRPr="002D20BB" w:rsidRDefault="0040447C" w:rsidP="00CC0B3D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2D20BB">
              <w:rPr>
                <w:rFonts w:ascii="Calibri" w:hAnsi="Calibri" w:cs="Arial"/>
                <w:b/>
                <w:i/>
                <w:sz w:val="18"/>
                <w:szCs w:val="18"/>
              </w:rPr>
              <w:t>BASİT TEKERLEMELERİ SÖYLEYEBİLME</w:t>
            </w:r>
          </w:p>
          <w:p w:rsidR="0040447C" w:rsidRPr="002D20BB" w:rsidRDefault="0040447C" w:rsidP="00CC0B3D">
            <w:pPr>
              <w:pStyle w:val="ListParagraph"/>
              <w:ind w:left="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  <w:p w:rsidR="0040447C" w:rsidRPr="002D20BB" w:rsidRDefault="0040447C" w:rsidP="00CC0B3D">
            <w:pPr>
              <w:pStyle w:val="ListParagraph"/>
              <w:ind w:left="36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  <w:p w:rsidR="0040447C" w:rsidRPr="002D20BB" w:rsidRDefault="0040447C" w:rsidP="00CC0B3D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2D20BB">
              <w:rPr>
                <w:rFonts w:ascii="Calibri" w:hAnsi="Calibri" w:cs="Arial"/>
                <w:b/>
                <w:i/>
                <w:sz w:val="18"/>
                <w:szCs w:val="18"/>
              </w:rPr>
              <w:t>SÖYLENİŞİ BİRBİRİNE BENZEYEN SÖZCÜKLERİ BULABİLME</w:t>
            </w:r>
          </w:p>
          <w:p w:rsidR="0040447C" w:rsidRPr="002D20BB" w:rsidRDefault="0040447C" w:rsidP="00CC0B3D">
            <w:pPr>
              <w:pStyle w:val="ListParagraph"/>
              <w:ind w:left="36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  <w:p w:rsidR="0040447C" w:rsidRPr="002D20BB" w:rsidRDefault="0040447C" w:rsidP="00CC0B3D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2D20BB">
              <w:rPr>
                <w:rFonts w:ascii="Calibri" w:hAnsi="Calibri" w:cs="Arial"/>
                <w:b/>
                <w:i/>
                <w:sz w:val="18"/>
                <w:szCs w:val="18"/>
              </w:rPr>
              <w:t>DİKKAT GELİŞİMLERİNİ DESTEKLEMEYE YÖNELİK ÇALIŞMALARI YAPABİLME</w:t>
            </w:r>
          </w:p>
          <w:p w:rsidR="0040447C" w:rsidRPr="002D20BB" w:rsidRDefault="0040447C" w:rsidP="00CC0B3D">
            <w:pPr>
              <w:pStyle w:val="ListParagraph"/>
              <w:ind w:left="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  <w:p w:rsidR="0040447C" w:rsidRPr="002D20BB" w:rsidRDefault="0040447C" w:rsidP="00CC0B3D">
            <w:pPr>
              <w:pStyle w:val="ListParagraph"/>
              <w:ind w:left="360"/>
              <w:rPr>
                <w:rFonts w:ascii="Calibri" w:hAnsi="Calibri" w:cs="Arial"/>
                <w:b/>
                <w:i/>
                <w:sz w:val="18"/>
                <w:szCs w:val="18"/>
              </w:rPr>
            </w:pPr>
          </w:p>
          <w:p w:rsidR="0040447C" w:rsidRPr="002D20BB" w:rsidRDefault="0040447C" w:rsidP="00CC0B3D">
            <w:pPr>
              <w:pStyle w:val="ListParagraph"/>
              <w:numPr>
                <w:ilvl w:val="0"/>
                <w:numId w:val="4"/>
              </w:numPr>
              <w:contextualSpacing w:val="0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2D20BB">
              <w:rPr>
                <w:rFonts w:ascii="Calibri" w:hAnsi="Calibri" w:cs="Arial"/>
                <w:b/>
                <w:i/>
                <w:sz w:val="18"/>
                <w:szCs w:val="18"/>
              </w:rPr>
              <w:t>NOKTALARI BİRLEŞTİREREK ÇİZGİ VE DESENLER YAPABİLME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4" w:type="dxa"/>
            <w:gridSpan w:val="2"/>
            <w:shd w:val="clear" w:color="auto" w:fill="A7BFDE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2" w:type="dxa"/>
            <w:gridSpan w:val="2"/>
            <w:shd w:val="clear" w:color="auto" w:fill="DBE5F1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‘’DİKKATLİ DİNLİYORUM’’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‘’SESLERİN OYUNU’’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‘’HANGİSİ FARKLI’’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‘’PARÇA BÜTÜN’’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‘’BU NEYİN GÖLGESİ’’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‘’DİNLİYORUM BULUYORUM’’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‘’PROBLEM ÇÖZÜYORUM’’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‘’NOKTA VE ÇİZGİLERDEN DESEN YAPALIM’’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‘’NOKTALARI BİRLEŞTİRİYORUM’’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‘’ÇİZGİ ÇALIŞMASI’’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dxa"/>
            <w:gridSpan w:val="2"/>
            <w:shd w:val="clear" w:color="auto" w:fill="A7BFDE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F65414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F65414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F65414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F65414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  <w:gridSpan w:val="2"/>
            <w:shd w:val="clear" w:color="auto" w:fill="DBE5F1"/>
          </w:tcPr>
          <w:p w:rsidR="0040447C" w:rsidRPr="002D20BB" w:rsidRDefault="0040447C" w:rsidP="00DF214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 xml:space="preserve">Çalışma kitabı, Beyaz kâğıt, </w:t>
            </w:r>
          </w:p>
          <w:p w:rsidR="0040447C" w:rsidRPr="002D20BB" w:rsidRDefault="0040447C" w:rsidP="00DF214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Boya kalemleri,</w:t>
            </w:r>
          </w:p>
          <w:p w:rsidR="0040447C" w:rsidRPr="002D20BB" w:rsidRDefault="0040447C" w:rsidP="00DF214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Kes kullan kitabı</w:t>
            </w:r>
          </w:p>
          <w:p w:rsidR="0040447C" w:rsidRPr="002D20BB" w:rsidRDefault="0040447C" w:rsidP="00DF214D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Kalem</w:t>
            </w:r>
          </w:p>
          <w:p w:rsidR="0040447C" w:rsidRPr="002D20BB" w:rsidRDefault="0040447C" w:rsidP="00F01E4D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Renkli yünler (ya da ipler), A4 kâğıt, yapıştırıcı</w:t>
            </w:r>
          </w:p>
        </w:tc>
        <w:tc>
          <w:tcPr>
            <w:tcW w:w="1710" w:type="dxa"/>
            <w:gridSpan w:val="2"/>
            <w:shd w:val="clear" w:color="auto" w:fill="A7BFDE"/>
          </w:tcPr>
          <w:p w:rsidR="0040447C" w:rsidRPr="002D20BB" w:rsidRDefault="0040447C" w:rsidP="00DF21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  <w:gridSpan w:val="2"/>
            <w:shd w:val="clear" w:color="auto" w:fill="DBE5F1"/>
          </w:tcPr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Öğrenci Gözlem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Hikaye Anlatma Gözlem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Kendini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Grup Çalışması Kendini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Ürün Dosyası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Akran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Proje Değerlendirme Ölçeği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CD7324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Tema Sonu Değerlendirme</w:t>
            </w:r>
          </w:p>
        </w:tc>
      </w:tr>
      <w:tr w:rsidR="0040447C" w:rsidRPr="002D20BB" w:rsidTr="006378FA">
        <w:trPr>
          <w:trHeight w:val="780"/>
        </w:trPr>
        <w:tc>
          <w:tcPr>
            <w:tcW w:w="16241" w:type="dxa"/>
            <w:gridSpan w:val="2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6378FA">
        <w:trPr>
          <w:trHeight w:val="682"/>
        </w:trPr>
        <w:tc>
          <w:tcPr>
            <w:tcW w:w="1753" w:type="dxa"/>
            <w:gridSpan w:val="6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488" w:type="dxa"/>
            <w:gridSpan w:val="14"/>
            <w:shd w:val="clear" w:color="auto" w:fill="DBE5F1"/>
          </w:tcPr>
          <w:p w:rsidR="0040447C" w:rsidRPr="002D20BB" w:rsidRDefault="0040447C" w:rsidP="00823E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6378FA">
        <w:trPr>
          <w:trHeight w:val="717"/>
        </w:trPr>
        <w:tc>
          <w:tcPr>
            <w:tcW w:w="643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55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55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400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124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938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213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52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00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6378FA">
        <w:trPr>
          <w:trHeight w:val="2534"/>
        </w:trPr>
        <w:tc>
          <w:tcPr>
            <w:tcW w:w="643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30.09.2013/04.09.2013</w:t>
            </w:r>
          </w:p>
        </w:tc>
        <w:tc>
          <w:tcPr>
            <w:tcW w:w="555" w:type="dxa"/>
            <w:gridSpan w:val="2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55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400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BEN KİMİM?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ANNECİĞİM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4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8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noProof w:val="0"/>
                <w:sz w:val="18"/>
                <w:szCs w:val="18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noProof w:val="0"/>
                <w:sz w:val="18"/>
                <w:szCs w:val="18"/>
              </w:rPr>
              <w:t xml:space="preserve">E </w:t>
            </w: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Sesi Hissetme ve Tanıma Çalışması sırasında Kayahan’ın ‘’E Bebeğim’ şarkısı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Sesi Ayırt Etme Çalışması sırasında öğrencilere sesin içeren ve içermeyen varlıkların resimleri(el, limon, dede) gösterilir ve öğrencilerin sesi ayırt etmesi sağlanır.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8"/>
                <w:szCs w:val="18"/>
              </w:rPr>
            </w:pPr>
          </w:p>
          <w:p w:rsidR="0040447C" w:rsidRPr="002D20BB" w:rsidRDefault="0040447C" w:rsidP="0039157E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1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3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52" w:type="dxa"/>
            <w:gridSpan w:val="2"/>
            <w:shd w:val="clear" w:color="auto" w:fill="A7BFDE"/>
          </w:tcPr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eastAsia="TimesNewRoman" w:hAnsi="Arial" w:cs="Arial"/>
                <w:b/>
                <w:sz w:val="18"/>
                <w:szCs w:val="18"/>
              </w:rPr>
              <w:t>29 EKİM-4 KASIM KIZILAY HAFTASI</w:t>
            </w:r>
          </w:p>
        </w:tc>
        <w:tc>
          <w:tcPr>
            <w:tcW w:w="2400" w:type="dxa"/>
            <w:gridSpan w:val="2"/>
            <w:shd w:val="clear" w:color="auto" w:fill="DBE5F1"/>
          </w:tcPr>
          <w:p w:rsidR="0040447C" w:rsidRPr="002D20BB" w:rsidRDefault="0040447C" w:rsidP="002151F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2151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2151F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2151FD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2151F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2151FD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151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2151F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Dinleme Becerisi Değerlendirme Ölçeği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6378FA">
        <w:trPr>
          <w:gridAfter w:val="1"/>
          <w:wAfter w:w="377" w:type="dxa"/>
        </w:trPr>
        <w:tc>
          <w:tcPr>
            <w:tcW w:w="15864" w:type="dxa"/>
            <w:gridSpan w:val="19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 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6378FA">
        <w:trPr>
          <w:gridAfter w:val="1"/>
          <w:wAfter w:w="377" w:type="dxa"/>
        </w:trPr>
        <w:tc>
          <w:tcPr>
            <w:tcW w:w="1711" w:type="dxa"/>
            <w:gridSpan w:val="5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14"/>
            <w:shd w:val="clear" w:color="auto" w:fill="DBE5F1"/>
          </w:tcPr>
          <w:p w:rsidR="0040447C" w:rsidRPr="002D20BB" w:rsidRDefault="0040447C" w:rsidP="00823E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6378FA">
        <w:trPr>
          <w:gridAfter w:val="1"/>
          <w:wAfter w:w="377" w:type="dxa"/>
          <w:trHeight w:val="96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345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075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893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6378FA">
        <w:trPr>
          <w:gridAfter w:val="1"/>
          <w:wAfter w:w="377" w:type="dxa"/>
          <w:trHeight w:val="680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07-11/10/2013</w:t>
            </w:r>
          </w:p>
        </w:tc>
        <w:tc>
          <w:tcPr>
            <w:tcW w:w="541" w:type="dxa"/>
            <w:gridSpan w:val="2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345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BENEKLİ KUZU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5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noProof w:val="0"/>
                <w:sz w:val="18"/>
                <w:szCs w:val="18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noProof w:val="0"/>
                <w:sz w:val="18"/>
                <w:szCs w:val="18"/>
              </w:rPr>
              <w:t xml:space="preserve">L SESİ </w:t>
            </w: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Sesi Hissetme ve Tanıma Çalışması sırasında ‘’El Ele El Ele Verin Çocuklar’’ şarkısı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Sesi Ayırt Etme Çalışması sırasında öğrencilere sesin içeren ve içermeyen varlıkların resimleri(zil, kitap, limon) gösterilir ve öğrencilerin sesi ayırt etmesi sağlanır.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Dinleme Becerisi Değerlendirme Ölçeği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6378FA">
        <w:trPr>
          <w:gridAfter w:val="1"/>
          <w:wAfter w:w="377" w:type="dxa"/>
          <w:trHeight w:hRule="exact" w:val="1134"/>
        </w:trPr>
        <w:tc>
          <w:tcPr>
            <w:tcW w:w="15864" w:type="dxa"/>
            <w:gridSpan w:val="19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…………………………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6378FA">
        <w:trPr>
          <w:gridAfter w:val="1"/>
          <w:wAfter w:w="377" w:type="dxa"/>
        </w:trPr>
        <w:tc>
          <w:tcPr>
            <w:tcW w:w="1711" w:type="dxa"/>
            <w:gridSpan w:val="5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14"/>
            <w:shd w:val="clear" w:color="auto" w:fill="DBE5F1"/>
          </w:tcPr>
          <w:p w:rsidR="0040447C" w:rsidRPr="002D20BB" w:rsidRDefault="0040447C" w:rsidP="00823E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6378FA">
        <w:trPr>
          <w:gridAfter w:val="1"/>
          <w:wAfter w:w="377" w:type="dxa"/>
          <w:trHeight w:val="96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345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075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893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6378FA">
        <w:trPr>
          <w:gridAfter w:val="1"/>
          <w:wAfter w:w="377" w:type="dxa"/>
          <w:trHeight w:val="680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21-25/10/2013</w:t>
            </w:r>
          </w:p>
        </w:tc>
        <w:tc>
          <w:tcPr>
            <w:tcW w:w="541" w:type="dxa"/>
            <w:gridSpan w:val="2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345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7C742E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Benekli Kuzu</w:t>
            </w:r>
          </w:p>
        </w:tc>
        <w:tc>
          <w:tcPr>
            <w:tcW w:w="2075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sz w:val="14"/>
                <w:szCs w:val="14"/>
              </w:rPr>
              <w:t>‘</w:t>
            </w:r>
            <w:r w:rsidRPr="002D20BB">
              <w:rPr>
                <w:rFonts w:ascii="Arial" w:hAnsi="Arial" w:cs="Arial"/>
                <w:b/>
                <w:noProof w:val="0"/>
                <w:sz w:val="14"/>
                <w:szCs w:val="14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noProof w:val="0"/>
                <w:sz w:val="14"/>
                <w:szCs w:val="14"/>
              </w:rPr>
              <w:t>A  SESİ ()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 xml:space="preserve">Sesi Hissetme ve Tanıma Çalışması sırasında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A aaa asma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Bebeğime basma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Ceketini asma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Terazi lastik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Jimnastik</w:t>
            </w:r>
            <w:r w:rsidRPr="002D20BB">
              <w:rPr>
                <w:rFonts w:ascii="FrutigerT" w:eastAsia="FrutigerT" w:hAnsi="Calibri" w:cs="FrutigerT"/>
                <w:noProof w:val="0"/>
                <w:sz w:val="14"/>
                <w:szCs w:val="14"/>
              </w:rPr>
              <w:t xml:space="preserve">! </w:t>
            </w: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tekerlemesi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Sesi Ayırt Etme Çalışması sırasında öğrencilere sesin içeren ve içermeyen varlıkların resimleri(zil, kalem,ağaç) gösterilir ve öğrencilerin sesi ayırt etmesi sağlanır.</w:t>
            </w:r>
          </w:p>
          <w:p w:rsidR="0040447C" w:rsidRPr="002D20BB" w:rsidRDefault="0040447C" w:rsidP="0039157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10-16 KASIM ATATÜRK HAFTASI</w:t>
            </w:r>
          </w:p>
        </w:tc>
        <w:tc>
          <w:tcPr>
            <w:tcW w:w="2344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7"/>
        <w:gridCol w:w="624"/>
        <w:gridCol w:w="7"/>
        <w:gridCol w:w="534"/>
        <w:gridCol w:w="7"/>
        <w:gridCol w:w="534"/>
        <w:gridCol w:w="7"/>
        <w:gridCol w:w="2337"/>
        <w:gridCol w:w="6"/>
        <w:gridCol w:w="2073"/>
        <w:gridCol w:w="1892"/>
        <w:gridCol w:w="1621"/>
        <w:gridCol w:w="2162"/>
        <w:gridCol w:w="1710"/>
        <w:gridCol w:w="2343"/>
      </w:tblGrid>
      <w:tr w:rsidR="0040447C" w:rsidRPr="002D20BB" w:rsidTr="00490872">
        <w:tc>
          <w:tcPr>
            <w:tcW w:w="15864" w:type="dxa"/>
            <w:gridSpan w:val="15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 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39157E">
        <w:trPr>
          <w:gridBefore w:val="1"/>
          <w:wBefore w:w="6" w:type="dxa"/>
        </w:trPr>
        <w:tc>
          <w:tcPr>
            <w:tcW w:w="1712" w:type="dxa"/>
            <w:gridSpan w:val="6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46" w:type="dxa"/>
            <w:gridSpan w:val="8"/>
            <w:shd w:val="clear" w:color="auto" w:fill="DBE5F1"/>
          </w:tcPr>
          <w:p w:rsidR="0040447C" w:rsidRPr="002D20BB" w:rsidRDefault="0040447C" w:rsidP="00823E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39157E">
        <w:trPr>
          <w:gridBefore w:val="1"/>
          <w:wBefore w:w="6" w:type="dxa"/>
          <w:trHeight w:val="964"/>
        </w:trPr>
        <w:tc>
          <w:tcPr>
            <w:tcW w:w="630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344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07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89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0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39157E">
        <w:trPr>
          <w:gridBefore w:val="1"/>
          <w:wBefore w:w="6" w:type="dxa"/>
          <w:trHeight w:val="6804"/>
        </w:trPr>
        <w:tc>
          <w:tcPr>
            <w:tcW w:w="630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28.10.2013/01.11.2013</w:t>
            </w:r>
          </w:p>
        </w:tc>
        <w:tc>
          <w:tcPr>
            <w:tcW w:w="541" w:type="dxa"/>
            <w:gridSpan w:val="2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344" w:type="dxa"/>
            <w:gridSpan w:val="2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Tonton Dede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sz w:val="14"/>
                <w:szCs w:val="14"/>
              </w:rPr>
              <w:t>‘</w:t>
            </w:r>
            <w:r w:rsidRPr="002D20BB">
              <w:rPr>
                <w:rFonts w:ascii="Arial" w:hAnsi="Arial" w:cs="Arial"/>
                <w:b/>
                <w:noProof w:val="0"/>
                <w:sz w:val="14"/>
                <w:szCs w:val="14"/>
              </w:rPr>
              <w:t>OKUMA YAZMA ÖĞRETİMİ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noProof w:val="0"/>
                <w:sz w:val="14"/>
                <w:szCs w:val="14"/>
              </w:rPr>
              <w:t xml:space="preserve">T SESİ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 xml:space="preserve">Sesi Hissetme ve Tanıma Çalışması sırasında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Pat pat pat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Topu bana at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Beni oyuna kat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Akşam erken yat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Ay dedeye sat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tekerlemesi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Sesi Ayırt Etme Çalışması sırasında öğrencilere sesi içeren ve içermeyen varlıkların resimleri(at, çanta, fil) gösterilir ve öğrencilerin sesi ayırt etmesi sağlanır.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2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A7BFDE"/>
          </w:tcPr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C1052F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C1052F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24 KASIM ÖĞRETMENLER GÜNÜ</w:t>
            </w:r>
          </w:p>
        </w:tc>
        <w:tc>
          <w:tcPr>
            <w:tcW w:w="2343" w:type="dxa"/>
            <w:shd w:val="clear" w:color="auto" w:fill="DBE5F1"/>
          </w:tcPr>
          <w:p w:rsidR="0040447C" w:rsidRPr="002D20BB" w:rsidRDefault="0040447C" w:rsidP="0039157E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3915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9157E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9157E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9157E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9157E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9157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490872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c>
          <w:tcPr>
            <w:tcW w:w="15864" w:type="dxa"/>
            <w:gridSpan w:val="15"/>
            <w:shd w:val="clear" w:color="auto" w:fill="A5D5E2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c>
          <w:tcPr>
            <w:tcW w:w="1711" w:type="dxa"/>
            <w:gridSpan w:val="6"/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9"/>
            <w:shd w:val="clear" w:color="auto" w:fill="D2EAF1"/>
          </w:tcPr>
          <w:p w:rsidR="0040447C" w:rsidRPr="002D20BB" w:rsidRDefault="0040447C" w:rsidP="00823E1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 (TEMA): UYUM VE HAZIRLIK ÇALIŞMALARI</w:t>
            </w:r>
          </w:p>
          <w:p w:rsidR="0040447C" w:rsidRPr="002D20BB" w:rsidRDefault="0040447C" w:rsidP="00823E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rPr>
          <w:trHeight w:val="964"/>
        </w:trPr>
        <w:tc>
          <w:tcPr>
            <w:tcW w:w="629" w:type="dxa"/>
            <w:gridSpan w:val="2"/>
            <w:tcBorders>
              <w:right w:val="single" w:sz="6" w:space="0" w:color="4BACC6"/>
            </w:tcBorders>
            <w:shd w:val="clear" w:color="auto" w:fill="A5D5E2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gridSpan w:val="2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gridSpan w:val="2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345" w:type="dxa"/>
            <w:gridSpan w:val="2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075" w:type="dxa"/>
            <w:gridSpan w:val="2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1893" w:type="dxa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tcBorders>
              <w:left w:val="single" w:sz="6" w:space="0" w:color="4BACC6"/>
              <w:righ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tcBorders>
              <w:left w:val="single" w:sz="6" w:space="0" w:color="4BACC6"/>
            </w:tcBorders>
            <w:shd w:val="clear" w:color="auto" w:fill="A5D5E2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blPrEx>
          <w:tblBorders>
            <w:top w:val="single" w:sz="8" w:space="0" w:color="4BACC6"/>
            <w:left w:val="single" w:sz="8" w:space="0" w:color="4BACC6"/>
            <w:bottom w:val="single" w:sz="8" w:space="0" w:color="4BACC6"/>
            <w:right w:val="single" w:sz="8" w:space="0" w:color="4BACC6"/>
            <w:insideH w:val="single" w:sz="8" w:space="0" w:color="4BACC6"/>
            <w:insideV w:val="single" w:sz="8" w:space="0" w:color="4BACC6"/>
          </w:tblBorders>
        </w:tblPrEx>
        <w:trPr>
          <w:trHeight w:val="6804"/>
        </w:trPr>
        <w:tc>
          <w:tcPr>
            <w:tcW w:w="629" w:type="dxa"/>
            <w:gridSpan w:val="2"/>
            <w:shd w:val="clear" w:color="auto" w:fill="A5D5E2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04/08.11.2013</w:t>
            </w:r>
          </w:p>
        </w:tc>
        <w:tc>
          <w:tcPr>
            <w:tcW w:w="541" w:type="dxa"/>
            <w:gridSpan w:val="2"/>
            <w:shd w:val="clear" w:color="auto" w:fill="D2EA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1"/>
              </w:numPr>
              <w:ind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541" w:type="dxa"/>
            <w:gridSpan w:val="2"/>
            <w:shd w:val="clear" w:color="auto" w:fill="A5D5E2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345" w:type="dxa"/>
            <w:gridSpan w:val="2"/>
            <w:shd w:val="clear" w:color="auto" w:fill="D2EA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ATATÜRK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5" w:type="dxa"/>
            <w:gridSpan w:val="2"/>
            <w:shd w:val="clear" w:color="auto" w:fill="A5D5E2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shd w:val="clear" w:color="auto" w:fill="D2EAF1"/>
          </w:tcPr>
          <w:p w:rsidR="0040447C" w:rsidRPr="002D20BB" w:rsidRDefault="0040447C" w:rsidP="00944111">
            <w:pPr>
              <w:rPr>
                <w:rFonts w:ascii="Arial" w:hAnsi="Arial" w:cs="Arial"/>
              </w:rPr>
            </w:pPr>
            <w:r w:rsidRPr="002D20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20BB">
              <w:rPr>
                <w:rFonts w:ascii="Arial" w:hAnsi="Arial" w:cs="Arial"/>
                <w:b/>
                <w:noProof w:val="0"/>
                <w:sz w:val="22"/>
                <w:szCs w:val="22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</w:rPr>
            </w:pPr>
            <w:r w:rsidRPr="002D20BB">
              <w:rPr>
                <w:rFonts w:ascii="Arial" w:hAnsi="Arial" w:cs="Arial"/>
                <w:b/>
                <w:noProof w:val="0"/>
                <w:sz w:val="22"/>
                <w:szCs w:val="22"/>
              </w:rPr>
              <w:t xml:space="preserve">İ SESİ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 xml:space="preserve">Sesi Hissetme ve Tanıma Çalışması sırasında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İnci minci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Hep birinci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Sizce bu oyunda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Kim ikinci?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tekerlemesi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Sesi Ayırt Etme Çalışması sırasında öğrencilere sesi içeren ve içermeyen varlıkların resimleri(ip, muz, diş fırçası) gösterilir ve öğrencilerin sesi ayırt etmesi sağlanır</w:t>
            </w:r>
          </w:p>
          <w:p w:rsidR="0040447C" w:rsidRPr="002D20BB" w:rsidRDefault="0040447C" w:rsidP="006378FA">
            <w:pPr>
              <w:rPr>
                <w:rFonts w:ascii="Arial" w:hAnsi="Arial" w:cs="Arial"/>
              </w:rPr>
            </w:pPr>
            <w:r w:rsidRPr="002D20BB">
              <w:rPr>
                <w:rFonts w:ascii="Arial" w:hAnsi="Arial" w:cs="Arial"/>
                <w:b/>
                <w:noProof w:val="0"/>
                <w:sz w:val="22"/>
                <w:szCs w:val="22"/>
              </w:rPr>
              <w:t>OKUMA YAZMA ÖĞRETİMİ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</w:rPr>
            </w:pPr>
            <w:r w:rsidRPr="002D20BB">
              <w:rPr>
                <w:rFonts w:ascii="Arial" w:hAnsi="Arial" w:cs="Arial"/>
                <w:b/>
                <w:noProof w:val="0"/>
                <w:sz w:val="22"/>
                <w:szCs w:val="22"/>
              </w:rPr>
              <w:t xml:space="preserve">N SESİ 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Sesi Hissetme ve Tanıma Çalışması sırasında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Annem annem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Güzel annem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Ninni söyler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Ninni ninni.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Alır beni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eastAsia="FrutigerT" w:hAnsi="Arial" w:cs="Arial"/>
                <w:noProof w:val="0"/>
                <w:sz w:val="14"/>
                <w:szCs w:val="14"/>
              </w:rPr>
              <w:t>Gündüz gece. Tekerlemesi kullanılır.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Sesi Ayırt Etme Çalışması sırasında öğrencilere sesi içeren ve içermeyen varlıkların resimleri(televizyon, ayakkabı,telefon) gösterilir ve öğrencilerin sesi ayırt etmesi sağlanır.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5D5E2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2EA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5D5E2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2EA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2137"/>
        <w:gridCol w:w="1430"/>
        <w:gridCol w:w="2746"/>
        <w:gridCol w:w="1622"/>
        <w:gridCol w:w="2163"/>
        <w:gridCol w:w="1711"/>
        <w:gridCol w:w="2344"/>
      </w:tblGrid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0439D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ÜNİTE (TEMA): BİREY VE TOPLUM          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7C742E">
        <w:trPr>
          <w:trHeight w:hRule="exact" w:val="1304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2137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1430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46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7C742E">
        <w:trPr>
          <w:trHeight w:hRule="exact" w:val="6237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11/15.11.2013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8.-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137" w:type="dxa"/>
            <w:shd w:val="clear" w:color="auto" w:fill="DBE5F1"/>
          </w:tcPr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6378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CUMHURİYET İÇİN</w:t>
            </w:r>
          </w:p>
        </w:tc>
        <w:tc>
          <w:tcPr>
            <w:tcW w:w="1430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6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O SESİ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Oynaya oynaya gelin çocuklar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El ele, el ele verin çocuklar.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Oynaya oynaya gelin çocuklar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El ele, el ele verin çocuklar.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Şarkısı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Ayırt Etme Çalışması sırasında öğrencilere sesi içeren ve içermeyen varlıkların resimleri(horoz, ağaç, koltuk) gösterilir ve öğrencilerin sesi ayırt etmesi sağlanır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R SESİ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Mini mini bir kuş donmuştu.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Pencereme konmuştu.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Aldım onu içeriye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Cik cik cik cik otsun diye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Pır pır ederken canlandı.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Ellerim bak boş kaldı.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Şarkısı kullanılır.</w:t>
            </w: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6378FA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Ayırt Etme Çalışması sırasında öğrencilere sesi içeren ve içermeyen varlıkların resimleri(kurbağa, tavuk, horoz) gösterilir ve öğrencilerin sesi ayırt etmesi sağlanır.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5"/>
        <w:gridCol w:w="629"/>
        <w:gridCol w:w="541"/>
        <w:gridCol w:w="541"/>
        <w:gridCol w:w="1343"/>
        <w:gridCol w:w="1134"/>
        <w:gridCol w:w="1134"/>
        <w:gridCol w:w="2701"/>
        <w:gridCol w:w="1621"/>
        <w:gridCol w:w="2162"/>
        <w:gridCol w:w="1710"/>
        <w:gridCol w:w="2343"/>
      </w:tblGrid>
      <w:tr w:rsidR="0040447C" w:rsidRPr="002D20BB" w:rsidTr="00490872">
        <w:tc>
          <w:tcPr>
            <w:tcW w:w="15864" w:type="dxa"/>
            <w:gridSpan w:val="12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…………………..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4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8"/>
            <w:shd w:val="clear" w:color="auto" w:fill="DBE5F1"/>
          </w:tcPr>
          <w:p w:rsidR="0040447C" w:rsidRPr="002D20BB" w:rsidRDefault="0040447C" w:rsidP="000439D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ATATÜRK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113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3836" w:type="dxa"/>
            <w:gridSpan w:val="2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gridSpan w:val="2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18/22.11.2013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9.  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BEN MUSTAFA KEMAL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7BFDE"/>
          </w:tcPr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6" w:type="dxa"/>
            <w:gridSpan w:val="2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noProof w:val="0"/>
                <w:sz w:val="14"/>
                <w:szCs w:val="14"/>
              </w:rPr>
              <w:t>OKUMA YAZMA ÖĞRETİMİ</w:t>
            </w:r>
            <w:r w:rsidRPr="002D20BB">
              <w:rPr>
                <w:rFonts w:ascii="Arial" w:hAnsi="Arial" w:cs="Arial"/>
                <w:noProof w:val="0"/>
                <w:sz w:val="14"/>
                <w:szCs w:val="14"/>
              </w:rPr>
              <w:t>.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M SESİ 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Kuzu kuzu 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Bin tepeme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Haydi gidelim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Ayşe teyzeme.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Tekerlemesi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Ayırt Etme Çalışması sırasında öğrencilere sesi içeren ve içermeyen varlıkların resimleri(mum, bardak, mektup) gösterilir ve öğrencilerin sesi ayırt etmesi sağlanır.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OKUMA YAZMA ÖĞRETİMİ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U SESİ 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Hu hu hu sana,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Çeşmelerde su sana,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Benim oğlum uyusana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Ninni yavrum ninni.</w:t>
            </w:r>
          </w:p>
          <w:p w:rsidR="0040447C" w:rsidRPr="002D20BB" w:rsidRDefault="0040447C" w:rsidP="00322933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</w:t>
            </w: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0439D7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0439D7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0439D7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0439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0439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0439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0439D7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0439D7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0439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944111">
        <w:tc>
          <w:tcPr>
            <w:tcW w:w="15864" w:type="dxa"/>
            <w:gridSpan w:val="12"/>
            <w:shd w:val="clear" w:color="auto" w:fill="A7BFDE"/>
          </w:tcPr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………………………. İLKOKULU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944111">
        <w:tc>
          <w:tcPr>
            <w:tcW w:w="1711" w:type="dxa"/>
            <w:gridSpan w:val="4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8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ÜNİTE (TEMA): ATATÜRK       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944111">
        <w:trPr>
          <w:trHeight w:val="851"/>
        </w:trPr>
        <w:tc>
          <w:tcPr>
            <w:tcW w:w="629" w:type="dxa"/>
            <w:gridSpan w:val="2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gridSpan w:val="2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944111">
        <w:trPr>
          <w:gridBefore w:val="1"/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25/29.11.2013 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10. 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KIRILAN BEBEK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K SESİ 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Trik trak trik trak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Olur mu hic çalışmamak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Trik trak trik trak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Olur, mu ki çok yatmak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Şarkısı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I SESİ 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Tımtımtım!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Hacı baba dumdum.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Sakalına kondum.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Yüz para buldum.</w:t>
            </w:r>
          </w:p>
          <w:p w:rsidR="0040447C" w:rsidRPr="002D20BB" w:rsidRDefault="0040447C" w:rsidP="00322933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Beş kere dondum</w:t>
            </w:r>
            <w:r w:rsidRPr="002D20BB">
              <w:rPr>
                <w:rFonts w:ascii="FrutigerT" w:eastAsia="FrutigerT" w:hAnsi="Calibri" w:cs="FrutigerT"/>
                <w:noProof w:val="0"/>
                <w:sz w:val="16"/>
                <w:szCs w:val="16"/>
              </w:rPr>
              <w:t xml:space="preserve">. </w:t>
            </w: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kullanılır.</w:t>
            </w:r>
          </w:p>
          <w:p w:rsidR="0040447C" w:rsidRPr="002D20BB" w:rsidRDefault="0040447C" w:rsidP="002638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PERFORMANS GÖREVİ VERİLİR.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1343"/>
        <w:gridCol w:w="2268"/>
        <w:gridCol w:w="2702"/>
        <w:gridCol w:w="1622"/>
        <w:gridCol w:w="2163"/>
        <w:gridCol w:w="1711"/>
        <w:gridCol w:w="2344"/>
      </w:tblGrid>
      <w:tr w:rsidR="0040447C" w:rsidRPr="002D20BB" w:rsidTr="008B510E">
        <w:trPr>
          <w:trHeight w:hRule="exact" w:val="9890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7A72F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02-06/12/2013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11.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7A72FF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7A72FF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ARILAR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OKUMA YAZMA ÖĞRETİMİ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Y SESİ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Yeni yıl, yeni yıl, yeni yıl, yeni yıl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Bizlere kutlu olsun.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Yeni yıl, yeni yıl, yeni yıl, yeni yıl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FrutigerT" w:eastAsia="FrutigerT" w:hAnsi="Calibri" w:cs="FrutigerT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Sizlere kutlu olsun</w:t>
            </w:r>
            <w:r w:rsidRPr="002D20BB">
              <w:rPr>
                <w:rFonts w:ascii="FrutigerT" w:eastAsia="FrutigerT" w:hAnsi="Calibri" w:cs="FrutigerT"/>
                <w:noProof w:val="0"/>
                <w:sz w:val="16"/>
                <w:szCs w:val="16"/>
              </w:rPr>
              <w:t xml:space="preserve">.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Tekerlemesi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S SESİ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Posta, posta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Mektup götür dosta.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Posta, posta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Selam söyle dosta..Tekerlemesi kullanılır.</w:t>
            </w:r>
          </w:p>
          <w:p w:rsidR="0040447C" w:rsidRPr="002D20BB" w:rsidRDefault="0040447C" w:rsidP="002638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7A72F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7A72FF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7A72FF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7A72FF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7A72FF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7A72FF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7A72FF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7A72FF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944111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8B510E">
            <w:pPr>
              <w:spacing w:before="20" w:after="2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0447C" w:rsidRPr="002D20BB" w:rsidRDefault="0040447C" w:rsidP="006234B2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2013/2014 EĞİTİM-ÖĞRETİM YILI</w:t>
            </w:r>
          </w:p>
          <w:p w:rsidR="0040447C" w:rsidRPr="002D20BB" w:rsidRDefault="0040447C" w:rsidP="006234B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……………………… İLKOKULU</w:t>
            </w:r>
          </w:p>
          <w:p w:rsidR="0040447C" w:rsidRPr="002D20BB" w:rsidRDefault="0040447C" w:rsidP="006234B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6234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944111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ÜRETİM, TÜKETİM VE VERİMLİLİK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944111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944111">
        <w:trPr>
          <w:trHeight w:hRule="exact" w:val="5670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09-13/12/2013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12.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ARILAR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YAĞIZ AHMETLE SARI BUĞDAYLAR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D SESİ 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Dede dede ver bize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Gördüğünü de bize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Derelerden, denizlerden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Döne döne gel bize.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Ö SESİ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Ali babanın bir çiftliği var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Çiftliğinde inekleri var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Möö, möö diye bağırır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FrutigerT" w:eastAsia="FrutigerT" w:hAnsi="Calibri" w:cs="FrutigerT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Çiftliğinde Ali babanın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Tekerlemesi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26389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p w:rsidR="0040447C" w:rsidRPr="002D20BB" w:rsidRDefault="0040447C"/>
    <w:p w:rsidR="0040447C" w:rsidRPr="002D20BB" w:rsidRDefault="0040447C"/>
    <w:p w:rsidR="0040447C" w:rsidRPr="002D20BB" w:rsidRDefault="0040447C"/>
    <w:p w:rsidR="0040447C" w:rsidRPr="002D20BB" w:rsidRDefault="0040447C"/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1343"/>
        <w:gridCol w:w="2268"/>
        <w:gridCol w:w="2702"/>
        <w:gridCol w:w="1622"/>
        <w:gridCol w:w="2163"/>
        <w:gridCol w:w="1711"/>
        <w:gridCol w:w="2344"/>
      </w:tblGrid>
      <w:tr w:rsidR="0040447C" w:rsidRPr="002D20BB" w:rsidTr="00944111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………………………….  İLKOKULU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944111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ÜRETİM, TÜKETİM VE VERİMLİLİK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944111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944111">
        <w:trPr>
          <w:trHeight w:hRule="exact" w:val="5670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16-20/12/2013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13.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YAĞIZ AHMETLE SARI BUĞDAYLAR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B SESİ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Be be bebeğim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Bana baba desene.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Biberonu alınca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Sütünü bitirsene...Tekerlemesi kullanılır.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Ü SESİ 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Yürü yürü yürüsene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Fistanını sürüsene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Bana uzum getirene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Güle güle desene..</w:t>
            </w:r>
          </w:p>
          <w:p w:rsidR="0040447C" w:rsidRPr="002D20BB" w:rsidRDefault="0040447C" w:rsidP="007A72F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kullanılır.</w:t>
            </w:r>
          </w:p>
          <w:p w:rsidR="0040447C" w:rsidRPr="002D20BB" w:rsidRDefault="0040447C" w:rsidP="006234B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1343"/>
        <w:gridCol w:w="2268"/>
        <w:gridCol w:w="2702"/>
        <w:gridCol w:w="1622"/>
        <w:gridCol w:w="2163"/>
        <w:gridCol w:w="1711"/>
        <w:gridCol w:w="2344"/>
      </w:tblGrid>
      <w:tr w:rsidR="0040447C" w:rsidRPr="002D20BB" w:rsidTr="00944111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944111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2013/2014 EĞİTİM-ÖĞRETİM YILI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  İLKOKULU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944111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ÜRETİM, TÜKETİM VE VERİMLİLİK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944111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944111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23-27/12/2013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14.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 xml:space="preserve">KİTAP 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OKUMA YAZMA ÖĞRETİMİ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Ş SESİ 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Mor menekşe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Mendilin düşe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Bizden size kim düşe?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Neşe düşe…Tekerlemesi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Z SESİ)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Vız vız arılar,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Daima calışırlar.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Çiçekleri geze geze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Sabah akşam dolaşırlar</w:t>
            </w:r>
            <w:r w:rsidRPr="002D20BB">
              <w:rPr>
                <w:rFonts w:ascii="FrutigerT" w:eastAsia="FrutigerT" w:hAnsi="Calibri" w:cs="FrutigerT"/>
                <w:noProof w:val="0"/>
                <w:sz w:val="16"/>
                <w:szCs w:val="16"/>
              </w:rPr>
              <w:t xml:space="preserve">. </w:t>
            </w: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kullanılır.</w:t>
            </w:r>
          </w:p>
          <w:p w:rsidR="0040447C" w:rsidRPr="002D20BB" w:rsidRDefault="0040447C" w:rsidP="00276D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944111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 İLKOKULU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944111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ÜRETİM, TÜKETİM VE VERİMLİLİK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944111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944111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30.12.2013/03.01.2014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15. 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KİTAP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ALIŞVERİŞ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Ç SESİ 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Kiminin saçı siyah,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Kiminin saçı sarı…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Ankara'da buluştu,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Dünyanın çocukları.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kullanılır.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G SESİ 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Az gitti, uz gitti.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Dere tepe düz gitti.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Altı ay, bir güz gitti.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Uyanınca hep bitti tekerlemesi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3D6CCF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Ayırt Etme Çalışması sırasında öğrencilere sesi içeren ve içermeyen varlıkların resimleri(karınca, gül, gazete) gösterilir ve öğrencilerin sesi ayırt etmesi sağlanır.</w:t>
            </w: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………………………….. 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ÜRETİM, TÜKETİM VE VERİMLİLİK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06/10  01.2014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16.  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ALIŞVERİŞ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276D74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İNCİDEN SEVGİLERLE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C SESİ 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 Çalışması sırasında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Bir cam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İki cam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Üç cam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Dört cam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Beş cam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Bir de benim amcam.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kullanılır.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Ayırt Etme Çalışması sırasında öğrencilere sesi içeren ve içermeyen varlıkların resimleri(sandalye, civciv, tencere) gösterilir ve öğrencilerin sesi ayırt etmesi sağlanır.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P SESİ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Sesi hissetme çalışması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Pazara gidelim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Portakal alalım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Pazara gidip, portakal alıp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Ne yapalım.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Tekerlemesi kullanılır.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H SESİ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Manda yuva yapmış söğüt dalına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Ha ha ha ha ha…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Yavrusunu sinek kapmış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Ha ha ha ha ha….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sz w:val="16"/>
                <w:szCs w:val="16"/>
              </w:rPr>
              <w:t>Tekerlemesi söylenir.</w:t>
            </w:r>
          </w:p>
          <w:p w:rsidR="0040447C" w:rsidRPr="002D20BB" w:rsidRDefault="0040447C" w:rsidP="00276D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(TEMA):SAĞLIK VE ÇEVRE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13/17.01.2014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17.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F13519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F13519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PAPATYA</w:t>
            </w:r>
          </w:p>
          <w:p w:rsidR="0040447C" w:rsidRPr="002D20BB" w:rsidRDefault="0040447C" w:rsidP="00F13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Ğ SESİ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Anneye değmez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Bebeğe değer.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Halaya değmez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Amcaya değer.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Değere değmez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 xml:space="preserve">Değmeze değer. Tekerlemesi 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V SESİ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Küçük kurbağa, küçük kurbağa kulağın nerede?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Kulağım yok, kulağım yok, yüzerim derede.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 vak vak vak, ku vak vak vak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 vak vak vak vakvak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 vak vak vak, ku vak vak vak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 vak vakvak vakvak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Küçük kurbağa ,küçük kurbağa kuyruğun nerede?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Kuyruğum yok, kuyruğum yok, yüzerim derede.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Tekerlemesi kullanılır.</w:t>
            </w:r>
          </w:p>
          <w:p w:rsidR="0040447C" w:rsidRPr="002D20BB" w:rsidRDefault="0040447C" w:rsidP="00276D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………………………….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SAĞLIK VE ÇEVRE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13- 17. 01.2014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17.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A4E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DİNLEME  METNİ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647466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ŞULE PİKNİKTE</w:t>
            </w: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182A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225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F SESİ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 xml:space="preserve">Sesi Hissetme ve Tanıma Çalışması sırasında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Pofur pofur poflama.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Bizim kapıda oflama.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Oflama, puflama.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Fincandan çıkma.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Fini fini fincan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Nerde kaldı ustan.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Ustasın mustasın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Karanlıktan korkmazsın.</w:t>
            </w: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kullanılır.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 xml:space="preserve">J SESİ 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noProof w:val="0"/>
                <w:sz w:val="16"/>
                <w:szCs w:val="16"/>
              </w:rPr>
              <w:t>Sesi Hissetme ve Tanıma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Jale Jale gelsene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şu jetonu versene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Bu jetonu vermezsen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Bana jole almazsan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eastAsia="FrutigerT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eastAsia="FrutigerT" w:hAnsi="Arial" w:cs="Arial"/>
                <w:noProof w:val="0"/>
                <w:sz w:val="16"/>
                <w:szCs w:val="16"/>
              </w:rPr>
              <w:t>Evinize giderim.Tekerlemesi kullanılır.</w:t>
            </w: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944111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13/2014 EĞİTİM-ÖĞRETİM YILI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………………………..  İLKOKULU </w:t>
            </w:r>
          </w:p>
          <w:p w:rsidR="0040447C" w:rsidRPr="002D20BB" w:rsidRDefault="0040447C" w:rsidP="00944111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944111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SAĞLIK VE ÇEVRE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944111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94411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944111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20/24 . 01 . 2013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18. 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944111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22555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YIKANMA</w:t>
            </w:r>
          </w:p>
          <w:p w:rsidR="0040447C" w:rsidRPr="002D20BB" w:rsidRDefault="0040447C" w:rsidP="00D046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TEKRAR ÇALIŞMALARI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2D20BB">
              <w:rPr>
                <w:rFonts w:ascii="Arial" w:hAnsi="Arial" w:cs="Arial"/>
                <w:b/>
                <w:sz w:val="22"/>
                <w:szCs w:val="22"/>
              </w:rPr>
              <w:t>BİRİNCİ DÖNEM SONU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DEĞERLENDİRME ÇALIŞMALARI</w:t>
            </w: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7A1FA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944111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944111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944111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944111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94411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944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1343"/>
        <w:gridCol w:w="2268"/>
        <w:gridCol w:w="2702"/>
        <w:gridCol w:w="1622"/>
        <w:gridCol w:w="2163"/>
        <w:gridCol w:w="1711"/>
        <w:gridCol w:w="2344"/>
      </w:tblGrid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 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ÜNİTE (TEMA):HAYAL GÜCÜ       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10.02.2014/07.03.2014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19-20-21-22. HAFTALAR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2918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TEMA METİNLERİ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KUŞKUCU HOROZ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RÜYAM 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KÜÇÜK RESİMLER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GÖKKUŞAĞI 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GÜNEŞİN UYUDUĞU YER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YILDIZ KAYMASI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tbl>
      <w:tblPr>
        <w:tblW w:w="15864" w:type="dxa"/>
        <w:tblBorders>
          <w:insideH w:val="single" w:sz="4" w:space="0" w:color="FFFFFF"/>
        </w:tblBorders>
        <w:tblLayout w:type="fixed"/>
        <w:tblLook w:val="0000"/>
      </w:tblPr>
      <w:tblGrid>
        <w:gridCol w:w="629"/>
        <w:gridCol w:w="541"/>
        <w:gridCol w:w="541"/>
        <w:gridCol w:w="1343"/>
        <w:gridCol w:w="2268"/>
        <w:gridCol w:w="2702"/>
        <w:gridCol w:w="1622"/>
        <w:gridCol w:w="2163"/>
        <w:gridCol w:w="1711"/>
        <w:gridCol w:w="2344"/>
      </w:tblGrid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(TEMA):EĞİTSEL VE SOSYAL ETKİNLİKLER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10.03.2014/04.04.2014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23-24-25-26. HAFTALAR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D705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TEMA METİNLERİ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ORMANDAKİ BİSİKLET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UÇURTMA ŞENLİĞİ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BEN TAVUK DEĞİLİM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PALYAÇO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DENİZATI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KÖREBE</w:t>
            </w:r>
          </w:p>
          <w:p w:rsidR="0040447C" w:rsidRPr="002D20BB" w:rsidRDefault="0040447C" w:rsidP="00067F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490872"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…………………….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ÜNİTE (TEMA):DEĞERLERİMİZ       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490872">
        <w:trPr>
          <w:trHeight w:hRule="exact" w:val="652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07.04.2014/01.05.2014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27-28-29-30. HAFTALAR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D705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TEMA METİNLERİ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NASRETTİN HOCA ŞENLİKLERİ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( 16-17 Mayıs )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ÇAĞRI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( 21-22 Mayıs )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BİZİM AİLE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( 23-24 Mayıs )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İKİ ARKADAŞ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( 27-28 Mayıs )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KUŞLARI KARDEŞ BİLDİM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( 29 Mayıs )</w:t>
            </w: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55320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NİNEMİN DOĞUM GÜNÜ</w:t>
            </w:r>
          </w:p>
          <w:p w:rsidR="0040447C" w:rsidRPr="002D20BB" w:rsidRDefault="0040447C" w:rsidP="00827A37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( 30 Mayıs )</w:t>
            </w: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447C" w:rsidRPr="002D20BB" w:rsidTr="00CF5962">
        <w:trPr>
          <w:trHeight w:hRule="exact" w:val="916"/>
        </w:trPr>
        <w:tc>
          <w:tcPr>
            <w:tcW w:w="15864" w:type="dxa"/>
            <w:gridSpan w:val="10"/>
            <w:shd w:val="clear" w:color="auto" w:fill="A7BFDE"/>
          </w:tcPr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2013/2014 EĞİTİM-ÖĞRETİM YILI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………………..  İLKOKULU </w:t>
            </w:r>
          </w:p>
          <w:p w:rsidR="0040447C" w:rsidRPr="002D20BB" w:rsidRDefault="0040447C" w:rsidP="00490872">
            <w:pPr>
              <w:spacing w:before="20" w:after="20"/>
              <w:ind w:firstLine="39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TÜRKÇE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DERSİ </w:t>
            </w:r>
            <w:r w:rsidRPr="002D20BB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SINIFLAR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ÜNİTELENDİRİLMİŞ YILLIK DERS PLANI</w:t>
            </w:r>
          </w:p>
        </w:tc>
      </w:tr>
      <w:tr w:rsidR="0040447C" w:rsidRPr="002D20BB" w:rsidTr="00490872">
        <w:tc>
          <w:tcPr>
            <w:tcW w:w="1711" w:type="dxa"/>
            <w:gridSpan w:val="3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53" w:type="dxa"/>
            <w:gridSpan w:val="7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sz w:val="16"/>
                <w:szCs w:val="16"/>
              </w:rPr>
              <w:t>ÖĞRENME ALANI: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ÜNİTE (TEMA): OYUN VE SPOR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447C" w:rsidRPr="002D20BB" w:rsidTr="00490872">
        <w:trPr>
          <w:trHeight w:val="851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134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(Hedef Ve Davranışlar)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Ders Kazanımları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İlişkili Ders - Alan Kazanımları</w:t>
            </w: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Atatürkçülük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Konuları</w:t>
            </w:r>
          </w:p>
        </w:tc>
        <w:tc>
          <w:tcPr>
            <w:tcW w:w="270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Etkinlikler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İnceleme, Gezi, gözlem ve Deneyler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Öğrenme-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Öğretme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Yöntem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ve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Teknikleri</w:t>
            </w:r>
          </w:p>
        </w:tc>
        <w:tc>
          <w:tcPr>
            <w:tcW w:w="2163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Kullanılan Eğitim Teknolojileri,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Araç ve Gereçleri</w:t>
            </w: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sz w:val="14"/>
                <w:szCs w:val="14"/>
              </w:rPr>
              <w:t>Açıklamalar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44" w:type="dxa"/>
            <w:shd w:val="clear" w:color="auto" w:fill="A7BFDE"/>
          </w:tcPr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Değerlendirme</w:t>
            </w:r>
          </w:p>
          <w:p w:rsidR="0040447C" w:rsidRPr="002D20BB" w:rsidRDefault="0040447C" w:rsidP="00490872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D20BB">
              <w:rPr>
                <w:rFonts w:ascii="Arial" w:hAnsi="Arial" w:cs="Arial"/>
                <w:b/>
                <w:bCs/>
                <w:sz w:val="14"/>
                <w:szCs w:val="14"/>
              </w:rPr>
              <w:t>(Kazanımlara-Hedef ve Davranışlara Ulaşma Düzeyi )</w:t>
            </w:r>
          </w:p>
        </w:tc>
      </w:tr>
      <w:tr w:rsidR="0040447C" w:rsidRPr="002D20BB" w:rsidTr="00CF5962">
        <w:trPr>
          <w:trHeight w:hRule="exact" w:val="4942"/>
        </w:trPr>
        <w:tc>
          <w:tcPr>
            <w:tcW w:w="629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05.05.2014/06.06.2014</w:t>
            </w:r>
          </w:p>
        </w:tc>
        <w:tc>
          <w:tcPr>
            <w:tcW w:w="541" w:type="dxa"/>
            <w:shd w:val="clear" w:color="auto" w:fill="DBE5F1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bCs/>
                <w:sz w:val="18"/>
                <w:szCs w:val="18"/>
              </w:rPr>
              <w:t>31-32-33-34-35. HAFTALAR</w:t>
            </w:r>
          </w:p>
        </w:tc>
        <w:tc>
          <w:tcPr>
            <w:tcW w:w="541" w:type="dxa"/>
            <w:shd w:val="clear" w:color="auto" w:fill="A7BFDE"/>
            <w:textDirection w:val="btLr"/>
          </w:tcPr>
          <w:p w:rsidR="0040447C" w:rsidRPr="002D20BB" w:rsidRDefault="0040447C" w:rsidP="00490872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20BB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1343" w:type="dxa"/>
            <w:shd w:val="clear" w:color="auto" w:fill="DBE5F1"/>
          </w:tcPr>
          <w:p w:rsidR="0040447C" w:rsidRPr="002D20BB" w:rsidRDefault="0040447C" w:rsidP="00D7053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2" w:type="dxa"/>
            <w:shd w:val="clear" w:color="auto" w:fill="DBE5F1"/>
          </w:tcPr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20BB">
              <w:rPr>
                <w:rFonts w:ascii="Arial" w:hAnsi="Arial" w:cs="Arial"/>
                <w:b/>
                <w:noProof w:val="0"/>
                <w:sz w:val="16"/>
                <w:szCs w:val="16"/>
              </w:rPr>
              <w:t>TEMA METİNLERİ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KÖREBE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(31 Mayıs – 3 Haziran )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ÇOCUK VE OYUN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( 4- 5 Haziran )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FUTBOLCU FİL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( 6- 7 Haziran )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KİTAP SEVGİSİ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( 10- 11 Haziran )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YARIŞMACI MARTI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( 12 Haziran )</w:t>
            </w: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A34FB1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KÜÇÜK İZCİLER</w:t>
            </w:r>
          </w:p>
          <w:p w:rsidR="0040447C" w:rsidRPr="002D20BB" w:rsidRDefault="0040447C" w:rsidP="00FF1C6A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( 13 Haziran )</w:t>
            </w:r>
          </w:p>
        </w:tc>
        <w:tc>
          <w:tcPr>
            <w:tcW w:w="1622" w:type="dxa"/>
            <w:shd w:val="clear" w:color="auto" w:fill="A7BFDE"/>
          </w:tcPr>
          <w:p w:rsidR="0040447C" w:rsidRPr="002D20BB" w:rsidRDefault="0040447C" w:rsidP="00572E1A">
            <w:pPr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Problem Çözme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Rol Oynama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Gösteri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Oyunlar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Anlatım</w:t>
            </w:r>
          </w:p>
          <w:p w:rsidR="0040447C" w:rsidRPr="002D20BB" w:rsidRDefault="0040447C" w:rsidP="003D2A1C">
            <w:pPr>
              <w:pStyle w:val="ListParagraph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Araştırma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Beyin Fırtınası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Soru-Cevap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Drama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</w:pPr>
            <w:r w:rsidRPr="002D20BB">
              <w:rPr>
                <w:rFonts w:ascii="Arial" w:eastAsia="HelveticaTBold" w:hAnsi="Arial" w:cs="Arial"/>
                <w:bCs/>
                <w:noProof w:val="0"/>
                <w:sz w:val="18"/>
                <w:szCs w:val="18"/>
              </w:rPr>
              <w:t>Tümevarım</w:t>
            </w:r>
          </w:p>
        </w:tc>
        <w:tc>
          <w:tcPr>
            <w:tcW w:w="2163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A.Yazılı Kaynaklar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1.Okuma Yazma Öğreniyorum Ders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2.Çalışma Kitabı</w:t>
            </w:r>
          </w:p>
          <w:p w:rsidR="0040447C" w:rsidRPr="002D20BB" w:rsidRDefault="0040447C" w:rsidP="0049087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Öğretmen Kılavuz Kitabı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B. Görsel Kaynaklar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1.Bilgisayar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2.Projektör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3. CD ve DVD’ler</w:t>
            </w:r>
          </w:p>
          <w:p w:rsidR="0040447C" w:rsidRPr="002D20BB" w:rsidRDefault="0040447C" w:rsidP="00490872">
            <w:pPr>
              <w:autoSpaceDE w:val="0"/>
              <w:autoSpaceDN w:val="0"/>
              <w:adjustRightInd w:val="0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noProof w:val="0"/>
                <w:sz w:val="18"/>
                <w:szCs w:val="18"/>
              </w:rPr>
              <w:t>4. Etkinlik örnekleri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C. Diğer Kaynaklar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1.Kalem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2.Silgi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3.Kılavuz Çizgili Defter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4.Beyaz Tahta</w:t>
            </w: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7BFDE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21-26 MART ORMAN HAFTASI</w:t>
            </w:r>
          </w:p>
        </w:tc>
        <w:tc>
          <w:tcPr>
            <w:tcW w:w="2344" w:type="dxa"/>
            <w:shd w:val="clear" w:color="auto" w:fill="DBE5F1"/>
          </w:tcPr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Yazma Becerisi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Okuma Becerisi Değerlendirme Formu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İlk Okuma ve Yazma Sürecini Değerlendirme Formu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Ses Grubu Değerlendirmesi</w:t>
            </w:r>
          </w:p>
          <w:p w:rsidR="0040447C" w:rsidRPr="002D20BB" w:rsidRDefault="0040447C" w:rsidP="003D2A1C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  <w:p w:rsidR="0040447C" w:rsidRPr="002D20BB" w:rsidRDefault="0040447C" w:rsidP="0049087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2D20BB">
              <w:rPr>
                <w:rFonts w:ascii="Arial" w:hAnsi="Arial" w:cs="Arial"/>
                <w:sz w:val="18"/>
                <w:szCs w:val="18"/>
              </w:rPr>
              <w:t>Sözlü ve Yazılı Çalışmalar</w:t>
            </w:r>
          </w:p>
          <w:p w:rsidR="0040447C" w:rsidRPr="002D20BB" w:rsidRDefault="0040447C" w:rsidP="003D2A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0447C" w:rsidRPr="002D20BB" w:rsidRDefault="0040447C"/>
    <w:bookmarkStart w:id="0" w:name="_GoBack"/>
    <w:bookmarkEnd w:id="0"/>
    <w:p w:rsidR="0040447C" w:rsidRPr="002D20BB" w:rsidRDefault="0040447C" w:rsidP="00936C34">
      <w:pPr>
        <w:tabs>
          <w:tab w:val="left" w:pos="12397"/>
        </w:tabs>
      </w:pPr>
      <w:r w:rsidRPr="00E74B79">
        <w:rPr>
          <w:color w:val="000000"/>
        </w:rPr>
        <w:fldChar w:fldCharType="begin"/>
      </w:r>
      <w:r w:rsidRPr="00E74B79">
        <w:rPr>
          <w:color w:val="000000"/>
        </w:rPr>
        <w:instrText xml:space="preserve"> HYPERLINK "http://www.sorubak.com" </w:instrText>
      </w:r>
      <w:r w:rsidRPr="00E74B79">
        <w:rPr>
          <w:color w:val="000000"/>
        </w:rPr>
      </w:r>
      <w:r w:rsidRPr="00E74B79">
        <w:rPr>
          <w:color w:val="000000"/>
        </w:rPr>
        <w:fldChar w:fldCharType="separate"/>
      </w:r>
      <w:r w:rsidRPr="00E74B79">
        <w:rPr>
          <w:rStyle w:val="Hyperlink"/>
          <w:color w:val="000000"/>
        </w:rPr>
        <w:t>www.sorubak.com</w:t>
      </w:r>
      <w:r w:rsidRPr="00E74B79">
        <w:rPr>
          <w:color w:val="000000"/>
        </w:rPr>
        <w:fldChar w:fldCharType="end"/>
      </w:r>
    </w:p>
    <w:p w:rsidR="0040447C" w:rsidRPr="002D20BB" w:rsidRDefault="0040447C" w:rsidP="00936C34">
      <w:pPr>
        <w:tabs>
          <w:tab w:val="left" w:pos="12397"/>
        </w:tabs>
      </w:pPr>
    </w:p>
    <w:p w:rsidR="0040447C" w:rsidRPr="002D20BB" w:rsidRDefault="0040447C" w:rsidP="00936C34">
      <w:pPr>
        <w:tabs>
          <w:tab w:val="left" w:pos="12397"/>
        </w:tabs>
      </w:pPr>
    </w:p>
    <w:sectPr w:rsidR="0040447C" w:rsidRPr="002D20BB" w:rsidSect="006234B2">
      <w:pgSz w:w="16838" w:h="11906" w:orient="landscape"/>
      <w:pgMar w:top="720" w:right="720" w:bottom="1079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47C" w:rsidRDefault="0040447C" w:rsidP="00CF6617">
      <w:r>
        <w:separator/>
      </w:r>
    </w:p>
  </w:endnote>
  <w:endnote w:type="continuationSeparator" w:id="0">
    <w:p w:rsidR="0040447C" w:rsidRDefault="0040447C" w:rsidP="00CF6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utigerT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47C" w:rsidRDefault="0040447C" w:rsidP="00CF6617">
      <w:r>
        <w:separator/>
      </w:r>
    </w:p>
  </w:footnote>
  <w:footnote w:type="continuationSeparator" w:id="0">
    <w:p w:rsidR="0040447C" w:rsidRDefault="0040447C" w:rsidP="00CF66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7592"/>
    <w:multiLevelType w:val="hybridMultilevel"/>
    <w:tmpl w:val="3A202AEC"/>
    <w:lvl w:ilvl="0" w:tplc="264EE74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1E47F8"/>
    <w:multiLevelType w:val="hybridMultilevel"/>
    <w:tmpl w:val="F2C4DB0E"/>
    <w:lvl w:ilvl="0" w:tplc="5582E112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">
    <w:nsid w:val="3AC14DE6"/>
    <w:multiLevelType w:val="hybridMultilevel"/>
    <w:tmpl w:val="D5884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B9B6E09"/>
    <w:multiLevelType w:val="hybridMultilevel"/>
    <w:tmpl w:val="C60E96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CB9"/>
    <w:rsid w:val="00007EBA"/>
    <w:rsid w:val="000266DE"/>
    <w:rsid w:val="000365E6"/>
    <w:rsid w:val="000439D7"/>
    <w:rsid w:val="00067CE5"/>
    <w:rsid w:val="00067FDC"/>
    <w:rsid w:val="00075D5E"/>
    <w:rsid w:val="00081510"/>
    <w:rsid w:val="00082C94"/>
    <w:rsid w:val="00084C79"/>
    <w:rsid w:val="000858BF"/>
    <w:rsid w:val="000966A6"/>
    <w:rsid w:val="000A03F7"/>
    <w:rsid w:val="000B183C"/>
    <w:rsid w:val="000B6F13"/>
    <w:rsid w:val="000D100C"/>
    <w:rsid w:val="000E4BA2"/>
    <w:rsid w:val="000F6661"/>
    <w:rsid w:val="000F6E66"/>
    <w:rsid w:val="001276D7"/>
    <w:rsid w:val="00132088"/>
    <w:rsid w:val="00154CF0"/>
    <w:rsid w:val="001629B7"/>
    <w:rsid w:val="00174167"/>
    <w:rsid w:val="001751D7"/>
    <w:rsid w:val="00177975"/>
    <w:rsid w:val="00182A5C"/>
    <w:rsid w:val="0019003F"/>
    <w:rsid w:val="00196733"/>
    <w:rsid w:val="001B70ED"/>
    <w:rsid w:val="001C21C6"/>
    <w:rsid w:val="001C3BC0"/>
    <w:rsid w:val="001D44F0"/>
    <w:rsid w:val="0020379E"/>
    <w:rsid w:val="00206029"/>
    <w:rsid w:val="00206829"/>
    <w:rsid w:val="002151FD"/>
    <w:rsid w:val="00216581"/>
    <w:rsid w:val="00216918"/>
    <w:rsid w:val="00217A10"/>
    <w:rsid w:val="00222400"/>
    <w:rsid w:val="00225BBA"/>
    <w:rsid w:val="00230EE1"/>
    <w:rsid w:val="002526F9"/>
    <w:rsid w:val="00254529"/>
    <w:rsid w:val="00263897"/>
    <w:rsid w:val="00276D74"/>
    <w:rsid w:val="002918F4"/>
    <w:rsid w:val="00291D7F"/>
    <w:rsid w:val="002D20BB"/>
    <w:rsid w:val="002D581E"/>
    <w:rsid w:val="002F64CC"/>
    <w:rsid w:val="00303D74"/>
    <w:rsid w:val="003132B2"/>
    <w:rsid w:val="00313738"/>
    <w:rsid w:val="003139BE"/>
    <w:rsid w:val="00322555"/>
    <w:rsid w:val="003228D2"/>
    <w:rsid w:val="00322933"/>
    <w:rsid w:val="003249BF"/>
    <w:rsid w:val="00355320"/>
    <w:rsid w:val="00355DA4"/>
    <w:rsid w:val="0035681F"/>
    <w:rsid w:val="0036109C"/>
    <w:rsid w:val="00361D58"/>
    <w:rsid w:val="00384D4C"/>
    <w:rsid w:val="0039157E"/>
    <w:rsid w:val="00397A13"/>
    <w:rsid w:val="003B05E9"/>
    <w:rsid w:val="003B531E"/>
    <w:rsid w:val="003C4081"/>
    <w:rsid w:val="003C7F9C"/>
    <w:rsid w:val="003D2A1C"/>
    <w:rsid w:val="003D6A3C"/>
    <w:rsid w:val="003D6CCF"/>
    <w:rsid w:val="003F5194"/>
    <w:rsid w:val="0040447C"/>
    <w:rsid w:val="00412CB4"/>
    <w:rsid w:val="00444B45"/>
    <w:rsid w:val="00456FA2"/>
    <w:rsid w:val="00471A29"/>
    <w:rsid w:val="00474D75"/>
    <w:rsid w:val="0048032B"/>
    <w:rsid w:val="00490872"/>
    <w:rsid w:val="004942B3"/>
    <w:rsid w:val="004B259D"/>
    <w:rsid w:val="004E3257"/>
    <w:rsid w:val="004F66DB"/>
    <w:rsid w:val="004F6E83"/>
    <w:rsid w:val="00500B48"/>
    <w:rsid w:val="00501E3B"/>
    <w:rsid w:val="00512455"/>
    <w:rsid w:val="00527B70"/>
    <w:rsid w:val="00530E02"/>
    <w:rsid w:val="00533068"/>
    <w:rsid w:val="00533732"/>
    <w:rsid w:val="00534E52"/>
    <w:rsid w:val="005473D7"/>
    <w:rsid w:val="005538AE"/>
    <w:rsid w:val="00563755"/>
    <w:rsid w:val="005723F2"/>
    <w:rsid w:val="00572E1A"/>
    <w:rsid w:val="00574AFE"/>
    <w:rsid w:val="005812E6"/>
    <w:rsid w:val="00582506"/>
    <w:rsid w:val="00583379"/>
    <w:rsid w:val="00584A5D"/>
    <w:rsid w:val="005858E8"/>
    <w:rsid w:val="00591471"/>
    <w:rsid w:val="00592C8C"/>
    <w:rsid w:val="00593D12"/>
    <w:rsid w:val="0059704B"/>
    <w:rsid w:val="005B2F4E"/>
    <w:rsid w:val="005C16AE"/>
    <w:rsid w:val="005C4BF9"/>
    <w:rsid w:val="005C4FB2"/>
    <w:rsid w:val="005F30BC"/>
    <w:rsid w:val="005F61EF"/>
    <w:rsid w:val="006234B2"/>
    <w:rsid w:val="00626393"/>
    <w:rsid w:val="00626F47"/>
    <w:rsid w:val="006361EA"/>
    <w:rsid w:val="006378FA"/>
    <w:rsid w:val="00642CB9"/>
    <w:rsid w:val="00647466"/>
    <w:rsid w:val="00651B45"/>
    <w:rsid w:val="0066061A"/>
    <w:rsid w:val="006743E9"/>
    <w:rsid w:val="00674F02"/>
    <w:rsid w:val="00686A22"/>
    <w:rsid w:val="00692995"/>
    <w:rsid w:val="006B6FDF"/>
    <w:rsid w:val="006D3413"/>
    <w:rsid w:val="006D4A4D"/>
    <w:rsid w:val="006E61D6"/>
    <w:rsid w:val="006F26EF"/>
    <w:rsid w:val="006F2E3F"/>
    <w:rsid w:val="006F45E8"/>
    <w:rsid w:val="0071080A"/>
    <w:rsid w:val="00775736"/>
    <w:rsid w:val="0079178C"/>
    <w:rsid w:val="00793647"/>
    <w:rsid w:val="00795407"/>
    <w:rsid w:val="007A1FA5"/>
    <w:rsid w:val="007A5503"/>
    <w:rsid w:val="007A72FF"/>
    <w:rsid w:val="007C1499"/>
    <w:rsid w:val="007C1778"/>
    <w:rsid w:val="007C742E"/>
    <w:rsid w:val="007F6A34"/>
    <w:rsid w:val="008012E6"/>
    <w:rsid w:val="00823E15"/>
    <w:rsid w:val="00827A37"/>
    <w:rsid w:val="00852508"/>
    <w:rsid w:val="00860777"/>
    <w:rsid w:val="00872F6D"/>
    <w:rsid w:val="008776E5"/>
    <w:rsid w:val="00877C53"/>
    <w:rsid w:val="00877EA0"/>
    <w:rsid w:val="00882CD8"/>
    <w:rsid w:val="008963CB"/>
    <w:rsid w:val="008A5818"/>
    <w:rsid w:val="008B510E"/>
    <w:rsid w:val="008B5635"/>
    <w:rsid w:val="008B64FD"/>
    <w:rsid w:val="008B6E88"/>
    <w:rsid w:val="008D74C4"/>
    <w:rsid w:val="008E2E57"/>
    <w:rsid w:val="008E6263"/>
    <w:rsid w:val="008E6FBE"/>
    <w:rsid w:val="008F2025"/>
    <w:rsid w:val="008F4F7A"/>
    <w:rsid w:val="008F5049"/>
    <w:rsid w:val="008F5F97"/>
    <w:rsid w:val="008F7D34"/>
    <w:rsid w:val="009043EF"/>
    <w:rsid w:val="00924F23"/>
    <w:rsid w:val="00927F4E"/>
    <w:rsid w:val="00936C34"/>
    <w:rsid w:val="00941D1E"/>
    <w:rsid w:val="00944111"/>
    <w:rsid w:val="00956CE3"/>
    <w:rsid w:val="009662A5"/>
    <w:rsid w:val="009873F2"/>
    <w:rsid w:val="009875FC"/>
    <w:rsid w:val="009A4E01"/>
    <w:rsid w:val="009C53F7"/>
    <w:rsid w:val="009E7902"/>
    <w:rsid w:val="009F3FDD"/>
    <w:rsid w:val="00A02DC2"/>
    <w:rsid w:val="00A17392"/>
    <w:rsid w:val="00A207DD"/>
    <w:rsid w:val="00A34FB1"/>
    <w:rsid w:val="00A35478"/>
    <w:rsid w:val="00A53155"/>
    <w:rsid w:val="00A727AF"/>
    <w:rsid w:val="00A806E7"/>
    <w:rsid w:val="00A8791D"/>
    <w:rsid w:val="00A926AC"/>
    <w:rsid w:val="00A92A7B"/>
    <w:rsid w:val="00AA66CC"/>
    <w:rsid w:val="00AB52C0"/>
    <w:rsid w:val="00AD21F8"/>
    <w:rsid w:val="00AF26BD"/>
    <w:rsid w:val="00B00D41"/>
    <w:rsid w:val="00B03BEC"/>
    <w:rsid w:val="00B15CAB"/>
    <w:rsid w:val="00B20CAE"/>
    <w:rsid w:val="00B3330C"/>
    <w:rsid w:val="00B40712"/>
    <w:rsid w:val="00B45C6B"/>
    <w:rsid w:val="00B463D0"/>
    <w:rsid w:val="00B47EFF"/>
    <w:rsid w:val="00B500DD"/>
    <w:rsid w:val="00BC1ACF"/>
    <w:rsid w:val="00BE6038"/>
    <w:rsid w:val="00BF217F"/>
    <w:rsid w:val="00BF55AF"/>
    <w:rsid w:val="00C01D1A"/>
    <w:rsid w:val="00C0438B"/>
    <w:rsid w:val="00C1052F"/>
    <w:rsid w:val="00C11B49"/>
    <w:rsid w:val="00C62F98"/>
    <w:rsid w:val="00C660F0"/>
    <w:rsid w:val="00C73D65"/>
    <w:rsid w:val="00C80A98"/>
    <w:rsid w:val="00C82404"/>
    <w:rsid w:val="00C82D4D"/>
    <w:rsid w:val="00C92A0A"/>
    <w:rsid w:val="00CA06C2"/>
    <w:rsid w:val="00CB1F08"/>
    <w:rsid w:val="00CC0B3D"/>
    <w:rsid w:val="00CC1259"/>
    <w:rsid w:val="00CD4C39"/>
    <w:rsid w:val="00CD7324"/>
    <w:rsid w:val="00CD77B6"/>
    <w:rsid w:val="00CE2D90"/>
    <w:rsid w:val="00CF5962"/>
    <w:rsid w:val="00CF6617"/>
    <w:rsid w:val="00CF72DE"/>
    <w:rsid w:val="00D04618"/>
    <w:rsid w:val="00D10521"/>
    <w:rsid w:val="00D149A8"/>
    <w:rsid w:val="00D1596F"/>
    <w:rsid w:val="00D2509D"/>
    <w:rsid w:val="00D2562B"/>
    <w:rsid w:val="00D311C2"/>
    <w:rsid w:val="00D34DE6"/>
    <w:rsid w:val="00D44136"/>
    <w:rsid w:val="00D45CAA"/>
    <w:rsid w:val="00D70536"/>
    <w:rsid w:val="00D77606"/>
    <w:rsid w:val="00D90182"/>
    <w:rsid w:val="00DA0F35"/>
    <w:rsid w:val="00DA5B89"/>
    <w:rsid w:val="00DC5C0E"/>
    <w:rsid w:val="00DD55D1"/>
    <w:rsid w:val="00DE7164"/>
    <w:rsid w:val="00DF00A6"/>
    <w:rsid w:val="00DF214D"/>
    <w:rsid w:val="00DF4B50"/>
    <w:rsid w:val="00DF5CAB"/>
    <w:rsid w:val="00DF6E84"/>
    <w:rsid w:val="00E00971"/>
    <w:rsid w:val="00E040D0"/>
    <w:rsid w:val="00E26AB1"/>
    <w:rsid w:val="00E32E76"/>
    <w:rsid w:val="00E32F66"/>
    <w:rsid w:val="00E36D9B"/>
    <w:rsid w:val="00E37CB5"/>
    <w:rsid w:val="00E46FF4"/>
    <w:rsid w:val="00E53239"/>
    <w:rsid w:val="00E600BD"/>
    <w:rsid w:val="00E711C8"/>
    <w:rsid w:val="00E73353"/>
    <w:rsid w:val="00E74B79"/>
    <w:rsid w:val="00E77605"/>
    <w:rsid w:val="00E80583"/>
    <w:rsid w:val="00E80A73"/>
    <w:rsid w:val="00E92E09"/>
    <w:rsid w:val="00E94B5F"/>
    <w:rsid w:val="00E952E8"/>
    <w:rsid w:val="00E96C2D"/>
    <w:rsid w:val="00EA0A5D"/>
    <w:rsid w:val="00EB25A8"/>
    <w:rsid w:val="00EC5124"/>
    <w:rsid w:val="00EF2332"/>
    <w:rsid w:val="00F01E4D"/>
    <w:rsid w:val="00F13519"/>
    <w:rsid w:val="00F139E2"/>
    <w:rsid w:val="00F201A5"/>
    <w:rsid w:val="00F211FD"/>
    <w:rsid w:val="00F214F5"/>
    <w:rsid w:val="00F21A86"/>
    <w:rsid w:val="00F44525"/>
    <w:rsid w:val="00F54B1A"/>
    <w:rsid w:val="00F60872"/>
    <w:rsid w:val="00F65414"/>
    <w:rsid w:val="00F6783F"/>
    <w:rsid w:val="00FA1E2E"/>
    <w:rsid w:val="00FA606B"/>
    <w:rsid w:val="00FB3181"/>
    <w:rsid w:val="00FB3282"/>
    <w:rsid w:val="00FC38E4"/>
    <w:rsid w:val="00FC6DFF"/>
    <w:rsid w:val="00FD1449"/>
    <w:rsid w:val="00FF1C6A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CB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4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F6617"/>
    <w:pPr>
      <w:tabs>
        <w:tab w:val="center" w:pos="4536"/>
        <w:tab w:val="right" w:pos="9072"/>
      </w:tabs>
    </w:pPr>
    <w:rPr>
      <w:rFonts w:eastAsia="Calibri"/>
      <w:szCs w:val="20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6617"/>
    <w:rPr>
      <w:rFonts w:ascii="Times New Roman" w:hAnsi="Times New Roman"/>
      <w:noProof/>
      <w:sz w:val="24"/>
    </w:rPr>
  </w:style>
  <w:style w:type="paragraph" w:styleId="Footer">
    <w:name w:val="footer"/>
    <w:basedOn w:val="Normal"/>
    <w:link w:val="FooterChar"/>
    <w:uiPriority w:val="99"/>
    <w:semiHidden/>
    <w:rsid w:val="00CF6617"/>
    <w:pPr>
      <w:tabs>
        <w:tab w:val="center" w:pos="4536"/>
        <w:tab w:val="right" w:pos="9072"/>
      </w:tabs>
    </w:pPr>
    <w:rPr>
      <w:rFonts w:eastAsia="Calibri"/>
      <w:szCs w:val="20"/>
      <w:lang w:eastAsia="tr-TR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6617"/>
    <w:rPr>
      <w:rFonts w:ascii="Times New Roman" w:hAnsi="Times New Roman"/>
      <w:noProof/>
      <w:sz w:val="24"/>
    </w:rPr>
  </w:style>
  <w:style w:type="table" w:styleId="LightGrid-Accent2">
    <w:name w:val="Light Grid Accent 2"/>
    <w:basedOn w:val="TableNormal"/>
    <w:uiPriority w:val="99"/>
    <w:rsid w:val="00FF6AB4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ColorfulGrid-Accent1">
    <w:name w:val="Colorful Grid Accent 1"/>
    <w:basedOn w:val="TableNormal"/>
    <w:uiPriority w:val="99"/>
    <w:rsid w:val="00FF6AB4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rFonts w:cs="Times New Roman"/>
        <w:b/>
        <w:bCs/>
      </w:rPr>
      <w:tblPr/>
      <w:tcPr>
        <w:shd w:val="clear" w:color="auto" w:fill="B8CCE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8CCE4"/>
      </w:tcPr>
    </w:tblStylePr>
    <w:tblStylePr w:type="firstCol">
      <w:rPr>
        <w:rFonts w:cs="Times New Roman"/>
        <w:color w:val="FFFFFF"/>
      </w:rPr>
      <w:tblPr/>
      <w:tcPr>
        <w:shd w:val="clear" w:color="auto" w:fill="365F91"/>
      </w:tcPr>
    </w:tblStylePr>
    <w:tblStylePr w:type="lastCol">
      <w:rPr>
        <w:rFonts w:cs="Times New Roman"/>
        <w:color w:val="FFFFFF"/>
      </w:rPr>
      <w:tblPr/>
      <w:tcPr>
        <w:shd w:val="clear" w:color="auto" w:fill="365F9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MediumGrid2-Accent5">
    <w:name w:val="Medium Grid 2 Accent 5"/>
    <w:basedOn w:val="TableNormal"/>
    <w:uiPriority w:val="99"/>
    <w:rsid w:val="00474D75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character" w:styleId="Hyperlink">
    <w:name w:val="Hyperlink"/>
    <w:basedOn w:val="DefaultParagraphFont"/>
    <w:uiPriority w:val="99"/>
    <w:rsid w:val="00AF26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2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24</Pages>
  <Words>5254</Words>
  <Characters>29949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AYSUN SEZGİN</dc:creator>
  <cp:keywords>www.sorubak.com</cp:keywords>
  <dc:description>www.sorubak.com</dc:description>
  <cp:lastModifiedBy>Dogan</cp:lastModifiedBy>
  <cp:revision>www.sorubak.com</cp:revision>
  <dcterms:created xsi:type="dcterms:W3CDTF">2013-09-14T10:13:00Z</dcterms:created>
  <dcterms:modified xsi:type="dcterms:W3CDTF">2013-09-18T05:55:00Z</dcterms:modified>
  <cp:category>www.sorubak.com</cp:category>
</cp:coreProperties>
</file>