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EFE" w:rsidRDefault="00415EFE">
      <w:r w:rsidRPr="00213C6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48.5pt;height:343.5pt;visibility:visible">
            <v:imagedata r:id="rId4" o:title=""/>
          </v:shape>
        </w:pict>
      </w:r>
    </w:p>
    <w:p w:rsidR="00415EFE" w:rsidRDefault="00415EFE">
      <w:r>
        <w:t xml:space="preserve">              </w:t>
      </w:r>
      <w:r w:rsidRPr="00213C6D">
        <w:rPr>
          <w:noProof/>
          <w:lang w:eastAsia="tr-TR"/>
        </w:rPr>
        <w:pict>
          <v:shape id="Resim 2" o:spid="_x0000_i1026" type="#_x0000_t75" style="width:373.5pt;height:281.25pt;visibility:visible">
            <v:imagedata r:id="rId5" o:title=""/>
          </v:shape>
        </w:pict>
      </w:r>
      <w:hyperlink r:id="rId6" w:history="1">
        <w:r w:rsidRPr="00C63F5F">
          <w:rPr>
            <w:rStyle w:val="Hyperlink"/>
            <w:color w:val="000000"/>
          </w:rPr>
          <w:t>www.sorubak.com</w:t>
        </w:r>
      </w:hyperlink>
    </w:p>
    <w:sectPr w:rsidR="00415EFE" w:rsidSect="003E6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7F5"/>
    <w:rsid w:val="000174BE"/>
    <w:rsid w:val="0009375F"/>
    <w:rsid w:val="00213C6D"/>
    <w:rsid w:val="003E6664"/>
    <w:rsid w:val="00415EFE"/>
    <w:rsid w:val="006A3DCD"/>
    <w:rsid w:val="00954CF5"/>
    <w:rsid w:val="00C63F5F"/>
    <w:rsid w:val="00CD2409"/>
    <w:rsid w:val="00D6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6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6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67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937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10</Words>
  <Characters>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alex</dc:creator>
  <cp:keywords>www.sorubak.com</cp:keywords>
  <dc:description>www.sorubak.com</dc:description>
  <cp:lastModifiedBy>Dogan</cp:lastModifiedBy>
  <cp:revision>www.sorubak.com</cp:revision>
  <cp:lastPrinted>2013-09-17T06:17:00Z</cp:lastPrinted>
  <dcterms:created xsi:type="dcterms:W3CDTF">2013-09-17T06:15:00Z</dcterms:created>
  <dcterms:modified xsi:type="dcterms:W3CDTF">2013-09-22T10:48:00Z</dcterms:modified>
  <cp:category>www.sorubak.com</cp:category>
</cp:coreProperties>
</file>