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797858">
      <w:pPr>
        <w:pStyle w:val="NoSpacing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 xml:space="preserve">     </w:t>
      </w:r>
      <w:r w:rsidRPr="0074580C">
        <w:rPr>
          <w:rFonts w:ascii="Times New Roman" w:hAnsi="Times New Roman"/>
          <w:sz w:val="20"/>
          <w:szCs w:val="20"/>
          <w:lang w:eastAsia="tr-TR"/>
        </w:rPr>
        <w:t>AŞAĞIDAKİ ÇALIŞMADA KESİK ÇİZGİLERİN</w:t>
      </w:r>
    </w:p>
    <w:p w:rsidR="00CF1FCE" w:rsidRDefault="00CF1FCE" w:rsidP="00797858">
      <w:pPr>
        <w:pStyle w:val="NoSpacing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 xml:space="preserve">     ÜZERİNDEN GİDİP</w:t>
      </w:r>
      <w:r w:rsidRPr="0074580C"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57556C">
        <w:rPr>
          <w:rFonts w:ascii="Times New Roman" w:hAnsi="Times New Roman"/>
          <w:b/>
          <w:i/>
          <w:sz w:val="20"/>
          <w:szCs w:val="20"/>
          <w:u w:val="single"/>
          <w:lang w:eastAsia="tr-TR"/>
        </w:rPr>
        <w:t>KALEMİ KALDIRMADAN</w:t>
      </w:r>
    </w:p>
    <w:p w:rsidR="00CF1FCE" w:rsidRDefault="00CF1FCE" w:rsidP="00797858">
      <w:pPr>
        <w:pStyle w:val="NoSpacing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 xml:space="preserve">     </w:t>
      </w:r>
      <w:r w:rsidRPr="0074580C">
        <w:rPr>
          <w:rFonts w:ascii="Times New Roman" w:hAnsi="Times New Roman"/>
          <w:sz w:val="20"/>
          <w:szCs w:val="20"/>
          <w:lang w:eastAsia="tr-TR"/>
        </w:rPr>
        <w:t>BİRLEŞTİRECEK.</w:t>
      </w:r>
      <w:r>
        <w:rPr>
          <w:rFonts w:ascii="Times New Roman" w:hAnsi="Times New Roman"/>
          <w:sz w:val="20"/>
          <w:szCs w:val="20"/>
          <w:lang w:eastAsia="tr-TR"/>
        </w:rPr>
        <w:t xml:space="preserve"> HER SATIRI </w:t>
      </w:r>
      <w:r w:rsidRPr="00605137">
        <w:rPr>
          <w:rFonts w:ascii="Times New Roman" w:hAnsi="Times New Roman"/>
          <w:b/>
          <w:sz w:val="20"/>
          <w:szCs w:val="20"/>
          <w:u w:val="single"/>
          <w:lang w:eastAsia="tr-TR"/>
        </w:rPr>
        <w:t>SOLDAN SAĞA</w:t>
      </w:r>
      <w:r>
        <w:rPr>
          <w:rFonts w:ascii="Times New Roman" w:hAnsi="Times New Roman"/>
          <w:sz w:val="20"/>
          <w:szCs w:val="20"/>
          <w:lang w:eastAsia="tr-TR"/>
        </w:rPr>
        <w:t xml:space="preserve"> DOĞRU</w:t>
      </w:r>
    </w:p>
    <w:p w:rsidR="00CF1FCE" w:rsidRPr="00142320" w:rsidRDefault="00CF1FCE" w:rsidP="00797858">
      <w:pPr>
        <w:pStyle w:val="NoSpacing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 xml:space="preserve">     VE YÖNLERE DİKKAT EDERK YAPMASINI SAĞLAYINIZ.</w:t>
      </w: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group id="_x0000_s1026" style="position:absolute;margin-left:2in;margin-top:5.85pt;width:126pt;height:36pt;z-index:251682816" coordorigin="1237,4807" coordsize="3295,1086">
            <v:shape id="_x0000_s1027" style="position:absolute;left:1237;top:4837;width:1060;height:1054;mso-position-horizontal:absolute;mso-position-vertical:absolute" coordsize="1411,1406" path="m,1227c140,1148,648,881,856,754,1064,626,1158,549,1250,461v92,-89,154,-166,158,-237c1411,153,1327,65,1273,32,1218,,1143,23,1080,31,1017,39,949,62,893,83v-56,21,-102,37,-150,75c695,196,653,251,608,308,563,365,511,433,473,503v-38,70,-79,146,-90,225c372,807,378,891,404,978v26,87,67,203,135,270c607,1316,719,1361,809,1383v90,23,175,22,271,c1176,1361,1324,1280,1388,1253e" filled="f" strokecolor="blue" strokeweight="1.75pt">
              <v:path arrowok="t"/>
            </v:shape>
            <v:shape id="_x0000_s1028" style="position:absolute;left:2302;top:4822;width:1313;height:1071;mso-position-horizontal:absolute;mso-position-vertical:absolute" coordsize="1313,1071" path="m,939c121,879,555,664,725,565,895,466,951,412,1020,346v69,-67,115,-125,118,-178c1141,115,1078,49,1037,24,996,,940,17,893,23,846,29,795,46,753,62,711,78,676,90,640,118v-36,29,-67,70,-101,113c506,274,467,325,438,377v-28,53,-59,110,-67,169c362,605,367,668,386,733v20,65,51,152,102,203c538,987,622,1020,690,1037v67,17,99,34,203,c997,1003,1226,875,1313,833e" filled="f" strokecolor="blue" strokeweight="1.75pt">
              <v:stroke dashstyle="1 1"/>
              <v:path arrowok="t"/>
            </v:shape>
            <v:shape id="_x0000_s1029" style="position:absolute;left:3472;top:4807;width:1060;height:1054;mso-position-horizontal:absolute;mso-position-vertical:absolute" coordsize="1411,1406" path="m,1227c140,1148,648,881,856,754,1064,626,1158,549,1250,461v92,-89,154,-166,158,-237c1411,153,1327,65,1273,32,1218,,1143,23,1080,31,1017,39,949,62,893,83v-56,21,-102,37,-150,75c695,196,653,251,608,308,563,365,511,433,473,503v-38,70,-79,146,-90,225c372,807,378,891,404,978v26,87,67,203,135,270c607,1316,719,1361,809,1383v90,23,175,22,271,c1176,1361,1324,1280,1388,1253e" filled="f" strokecolor="blue" strokeweight="1.75pt">
              <v:stroke dashstyle="1 1"/>
              <v:path arrowok="t"/>
            </v:shape>
          </v:group>
        </w:pict>
      </w:r>
      <w:r>
        <w:rPr>
          <w:noProof/>
          <w:lang w:eastAsia="tr-TR"/>
        </w:rPr>
        <w:pict>
          <v:group id="_x0000_s1030" style="position:absolute;margin-left:3.75pt;margin-top:7.35pt;width:126pt;height:36pt;z-index:251681792" coordorigin="1237,4807" coordsize="3295,1086">
            <v:shape id="_x0000_s1031" style="position:absolute;left:1237;top:4837;width:1060;height:1054;mso-position-horizontal:absolute;mso-position-vertical:absolute" coordsize="1411,1406" path="m,1227c140,1148,648,881,856,754,1064,626,1158,549,1250,461v92,-89,154,-166,158,-237c1411,153,1327,65,1273,32,1218,,1143,23,1080,31,1017,39,949,62,893,83v-56,21,-102,37,-150,75c695,196,653,251,608,308,563,365,511,433,473,503v-38,70,-79,146,-90,225c372,807,378,891,404,978v26,87,67,203,135,270c607,1316,719,1361,809,1383v90,23,175,22,271,c1176,1361,1324,1280,1388,1253e" filled="f" strokecolor="blue" strokeweight="1.75pt">
              <v:path arrowok="t"/>
            </v:shape>
            <v:shape id="_x0000_s1032" style="position:absolute;left:2302;top:4822;width:1313;height:1071;mso-position-horizontal:absolute;mso-position-vertical:absolute" coordsize="1313,1071" path="m,939c121,879,555,664,725,565,895,466,951,412,1020,346v69,-67,115,-125,118,-178c1141,115,1078,49,1037,24,996,,940,17,893,23,846,29,795,46,753,62,711,78,676,90,640,118v-36,29,-67,70,-101,113c506,274,467,325,438,377v-28,53,-59,110,-67,169c362,605,367,668,386,733v20,65,51,152,102,203c538,987,622,1020,690,1037v67,17,99,34,203,c997,1003,1226,875,1313,833e" filled="f" strokecolor="blue" strokeweight="1.75pt">
              <v:stroke dashstyle="1 1"/>
              <v:path arrowok="t"/>
            </v:shape>
            <v:shape id="_x0000_s1033" style="position:absolute;left:3472;top:4807;width:1060;height:1054;mso-position-horizontal:absolute;mso-position-vertical:absolute" coordsize="1411,1406" path="m,1227c140,1148,648,881,856,754,1064,626,1158,549,1250,461v92,-89,154,-166,158,-237c1411,153,1327,65,1273,32,1218,,1143,23,1080,31,1017,39,949,62,893,83v-56,21,-102,37,-150,75c695,196,653,251,608,308,563,365,511,433,473,503v-38,70,-79,146,-90,225c372,807,378,891,404,978v26,87,67,203,135,270c607,1316,719,1361,809,1383v90,23,175,22,271,c1176,1361,1324,1280,1388,1253e" filled="f" strokecolor="blue" strokeweight="1.75pt">
              <v:stroke dashstyle="1 1"/>
              <v:path arrowok="t"/>
            </v:shape>
          </v:group>
        </w:pict>
      </w:r>
      <w:r>
        <w:rPr>
          <w:noProof/>
          <w:lang w:eastAsia="tr-TR"/>
        </w:rPr>
        <w:pict>
          <v:group id="_x0000_s1034" style="position:absolute;margin-left:149.8pt;margin-top:7.05pt;width:126.2pt;height:47.25pt;rotation:180;z-index:251632640" coordorigin="907,11219" coordsize="10085,678">
            <v:line id="_x0000_s1035" style="position:absolute" from="907,11228" to="10987,11228" strokeweight="1.25pt"/>
            <v:line id="_x0000_s1036" style="position:absolute" from="907,11415" to="10987,11415" strokeweight="1.25pt"/>
            <v:line id="_x0000_s1037" style="position:absolute" from="911,11665" to="10991,11665" strokeweight="1.25pt"/>
            <v:line id="_x0000_s1038" style="position:absolute" from="911,11896" to="10991,11896" strokeweight="1.25pt"/>
            <v:shape id="_x0000_s1039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040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  <w:r>
        <w:rPr>
          <w:noProof/>
          <w:lang w:eastAsia="tr-TR"/>
        </w:rPr>
        <w:pict>
          <v:group id="_x0000_s1041" style="position:absolute;margin-left:11.8pt;margin-top:7.65pt;width:124.45pt;height:47.25pt;rotation:180;z-index:251631616" coordorigin="907,11219" coordsize="10085,678">
            <v:line id="_x0000_s1042" style="position:absolute" from="907,11228" to="10987,11228" strokeweight="1.25pt"/>
            <v:line id="_x0000_s1043" style="position:absolute" from="907,11415" to="10987,11415" strokeweight="1.25pt"/>
            <v:line id="_x0000_s1044" style="position:absolute" from="911,11665" to="10991,11665" strokeweight="1.25pt"/>
            <v:line id="_x0000_s1045" style="position:absolute" from="911,11896" to="10991,11896" strokeweight="1.25pt"/>
            <v:shape id="_x0000_s1046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047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8" type="#_x0000_t75" style="position:absolute;margin-left:146.25pt;margin-top:4.7pt;width:123.75pt;height:42.75pt;z-index:-251671552;visibility:visible">
            <v:imagedata r:id="rId4" o:title="" grayscale="t"/>
          </v:shape>
        </w:pict>
      </w:r>
      <w:r>
        <w:rPr>
          <w:noProof/>
          <w:lang w:eastAsia="tr-TR"/>
        </w:rPr>
        <w:pict>
          <v:shape id="Resim 2" o:spid="_x0000_s1049" type="#_x0000_t75" style="position:absolute;margin-left:6pt;margin-top:5.45pt;width:123.75pt;height:42.75pt;z-index:-251672576;visibility:visible">
            <v:imagedata r:id="rId4" o:title="" grayscale="t"/>
          </v:shape>
        </w:pict>
      </w:r>
      <w:r>
        <w:rPr>
          <w:noProof/>
          <w:lang w:eastAsia="tr-TR"/>
        </w:rPr>
        <w:pict>
          <v:group id="_x0000_s1050" style="position:absolute;margin-left:149.85pt;margin-top:10.5pt;width:126.65pt;height:47.25pt;rotation:180;z-index:251634688" coordorigin="907,11219" coordsize="10085,678">
            <v:line id="_x0000_s1051" style="position:absolute" from="907,11228" to="10987,11228" strokeweight="1.25pt"/>
            <v:line id="_x0000_s1052" style="position:absolute" from="907,11415" to="10987,11415" strokeweight="1.25pt"/>
            <v:line id="_x0000_s1053" style="position:absolute" from="911,11665" to="10991,11665" strokeweight="1.25pt"/>
            <v:line id="_x0000_s1054" style="position:absolute" from="911,11896" to="10991,11896" strokeweight="1.25pt"/>
            <v:shape id="_x0000_s1055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056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  <w:r>
        <w:rPr>
          <w:noProof/>
          <w:lang w:eastAsia="tr-TR"/>
        </w:rPr>
        <w:pict>
          <v:group id="_x0000_s1057" style="position:absolute;margin-left:11.95pt;margin-top:11.1pt;width:124.15pt;height:47.25pt;rotation:180;z-index:251633664" coordorigin="907,11219" coordsize="10085,678">
            <v:line id="_x0000_s1058" style="position:absolute" from="907,11228" to="10987,11228" strokeweight="1.25pt"/>
            <v:line id="_x0000_s1059" style="position:absolute" from="907,11415" to="10987,11415" strokeweight="1.25pt"/>
            <v:line id="_x0000_s1060" style="position:absolute" from="911,11665" to="10991,11665" strokeweight="1.25pt"/>
            <v:line id="_x0000_s1061" style="position:absolute" from="911,11896" to="10991,11896" strokeweight="1.25pt"/>
            <v:shape id="_x0000_s1062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063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064" type="#_x0000_t75" style="position:absolute;margin-left:145.55pt;margin-top:11.2pt;width:123.75pt;height:46.5pt;z-index:-251670528;visibility:visible">
            <v:imagedata r:id="rId5" o:title="" grayscale="t"/>
          </v:shape>
        </w:pict>
      </w:r>
      <w:r>
        <w:rPr>
          <w:noProof/>
          <w:lang w:eastAsia="tr-TR"/>
        </w:rPr>
        <w:pict>
          <v:shape id="_x0000_s1065" type="#_x0000_t75" style="position:absolute;margin-left:4.5pt;margin-top:10.45pt;width:123.75pt;height:46.5pt;z-index:-251644928;visibility:visible">
            <v:imagedata r:id="rId5" o:title="" grayscale="t"/>
          </v:shape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group id="_x0000_s1066" style="position:absolute;margin-left:149.9pt;margin-top:2pt;width:126.9pt;height:47.25pt;rotation:180;z-index:251636736" coordorigin="907,11219" coordsize="10085,678">
            <v:line id="_x0000_s1067" style="position:absolute" from="907,11228" to="10987,11228" strokeweight="1.25pt"/>
            <v:line id="_x0000_s1068" style="position:absolute" from="907,11415" to="10987,11415" strokeweight="1.25pt"/>
            <v:line id="_x0000_s1069" style="position:absolute" from="911,11665" to="10991,11665" strokeweight="1.25pt"/>
            <v:line id="_x0000_s1070" style="position:absolute" from="911,11896" to="10991,11896" strokeweight="1.25pt"/>
            <v:shape id="_x0000_s1071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072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  <w:r>
        <w:rPr>
          <w:noProof/>
          <w:lang w:eastAsia="tr-TR"/>
        </w:rPr>
        <w:pict>
          <v:group id="_x0000_s1073" style="position:absolute;margin-left:12.05pt;margin-top:1.9pt;width:124.2pt;height:47.25pt;rotation:180;z-index:251635712" coordorigin="907,11219" coordsize="10085,678">
            <v:line id="_x0000_s1074" style="position:absolute" from="907,11228" to="10987,11228" strokeweight="1.25pt"/>
            <v:line id="_x0000_s1075" style="position:absolute" from="907,11415" to="10987,11415" strokeweight="1.25pt"/>
            <v:line id="_x0000_s1076" style="position:absolute" from="911,11665" to="10991,11665" strokeweight="1.25pt"/>
            <v:line id="_x0000_s1077" style="position:absolute" from="911,11896" to="10991,11896" strokeweight="1.25pt"/>
            <v:shape id="_x0000_s1078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079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group id="_x0000_s1080" style="position:absolute;margin-left:150.7pt;margin-top:9.5pt;width:123.8pt;height:47.25pt;z-index:251629568" coordorigin="3239,11820" coordsize="2476,945">
            <v:shape id="Resim 1" o:spid="_x0000_s1081" type="#_x0000_t75" style="position:absolute;left:4875;top:11820;width:840;height:945;visibility:visible">
              <v:imagedata r:id="rId6" o:title="" grayscale="t"/>
            </v:shape>
            <v:shape id="Resim 1" o:spid="_x0000_s1082" type="#_x0000_t75" style="position:absolute;left:3239;top:11820;width:1785;height:945;visibility:visible">
              <v:imagedata r:id="rId7" o:title="" grayscale="t"/>
            </v:shape>
          </v:group>
        </w:pict>
      </w:r>
      <w:r>
        <w:rPr>
          <w:noProof/>
          <w:lang w:eastAsia="tr-TR"/>
        </w:rPr>
        <w:pict>
          <v:group id="_x0000_s1083" style="position:absolute;margin-left:6.8pt;margin-top:11pt;width:129pt;height:47.25pt;z-index:251630592" coordorigin="420,11820" coordsize="2580,945">
            <v:shape id="Resim 1" o:spid="_x0000_s1084" type="#_x0000_t75" style="position:absolute;left:2010;top:11820;width:990;height:945;visibility:visible">
              <v:imagedata r:id="rId6" o:title="" grayscale="t"/>
            </v:shape>
            <v:shape id="Resim 1" o:spid="_x0000_s1085" type="#_x0000_t75" style="position:absolute;left:420;top:11820;width:1710;height:945;visibility:visible">
              <v:imagedata r:id="rId7" o:title="" grayscale="t"/>
            </v:shape>
          </v:group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group id="_x0000_s1086" style="position:absolute;margin-left:152.6pt;margin-top:2.3pt;width:124.2pt;height:47.25pt;rotation:180;z-index:251638784" coordorigin="907,11219" coordsize="10085,678">
            <v:line id="_x0000_s1087" style="position:absolute" from="907,11228" to="10987,11228" strokeweight="1.25pt"/>
            <v:line id="_x0000_s1088" style="position:absolute" from="907,11415" to="10987,11415" strokeweight="1.25pt"/>
            <v:line id="_x0000_s1089" style="position:absolute" from="911,11665" to="10991,11665" strokeweight="1.25pt"/>
            <v:line id="_x0000_s1090" style="position:absolute" from="911,11896" to="10991,11896" strokeweight="1.25pt"/>
            <v:shape id="_x0000_s1091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092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  <w:r>
        <w:rPr>
          <w:noProof/>
          <w:lang w:eastAsia="tr-TR"/>
        </w:rPr>
        <w:pict>
          <v:group id="_x0000_s1093" style="position:absolute;margin-left:12.05pt;margin-top:2.9pt;width:124.2pt;height:47.25pt;rotation:180;z-index:251637760" coordorigin="907,11219" coordsize="10085,678">
            <v:line id="_x0000_s1094" style="position:absolute" from="907,11228" to="10987,11228" strokeweight="1.25pt"/>
            <v:line id="_x0000_s1095" style="position:absolute" from="907,11415" to="10987,11415" strokeweight="1.25pt"/>
            <v:line id="_x0000_s1096" style="position:absolute" from="911,11665" to="10991,11665" strokeweight="1.25pt"/>
            <v:line id="_x0000_s1097" style="position:absolute" from="911,11896" to="10991,11896" strokeweight="1.25pt"/>
            <v:shape id="_x0000_s1098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099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 id="Serbest Form 34" o:spid="_x0000_s1100" style="position:absolute;margin-left:12.75pt;margin-top:1.1pt;width:284.25pt;height:33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243,11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" path="m10243,70v-23,37,-94,129,-141,219c10055,379,10008,501,9961,610v-47,109,-97,250,-142,334c9774,1028,9749,1075,9691,1112v-58,37,-133,69,-219,51c9386,1145,9236,1103,9176,1002,9116,901,9065,716,9112,559,9159,402,9470,85,9459,57,9448,29,9146,278,9045,393,8944,508,8912,640,8855,745v-57,105,-85,216,-154,282c8632,1093,8533,1138,8443,1140v-90,2,-211,-47,-282,-100c8090,987,8032,914,8019,819v-13,-95,1,-223,64,-350c8146,342,8406,87,8400,54v-6,-33,-256,117,-356,218c7944,373,7868,531,7800,657v-68,126,-90,294,-165,371c7560,1105,7470,1151,7380,1151v-90,,-210,-62,-270,-123c7050,966,6990,842,6975,749v-15,-92,19,-212,45,-293c7046,375,7086,335,7132,263,7178,191,7329,18,7299,25v-30,7,-259,171,-347,282c6864,418,6817,594,6772,693v-45,99,-49,137,-90,206c6641,968,6596,1062,6528,1105v-68,43,-176,70,-257,51c6190,1137,6095,1059,6039,989,5983,919,5942,841,5936,739v-6,-102,5,-240,65,-360c6061,259,6309,38,6296,19,6283,,6026,165,5923,263v-103,98,-173,216,-244,347c5608,741,5576,951,5499,1047v-77,96,-183,139,-279,136c5124,1180,4990,1095,4921,1027,4852,959,4818,878,4805,777v-13,-101,-11,-238,38,-359c4892,297,5120,61,5101,50,5082,39,4820,247,4727,353v-93,106,-124,217,-182,334c4487,804,4440,981,4380,1059v-60,77,-142,107,-225,107c4072,1166,3949,1124,3879,1060,3809,996,3750,889,3735,780v-15,-109,-7,-253,54,-376c3850,281,4122,56,4098,44,4074,32,3750,229,3645,331,3540,433,3510,533,3465,657v-60,108,-71,288,-150,371c3236,1111,3091,1160,2992,1156v-99,-4,-206,-90,-270,-154c2658,938,2619,842,2606,770v-13,-72,15,-128,39,-198c2669,502,2692,441,2748,353,2804,265,3009,57,2979,44,2949,31,2671,170,2568,276,2465,382,2420,563,2362,680v-58,117,-68,217,-141,296c2148,1055,2021,1150,1925,1156v-96,6,-212,-64,-283,-141c1571,938,1510,803,1501,693v-9,-110,18,-228,90,-340c1663,241,1940,41,1935,22,1930,3,1665,146,1560,239v-105,92,-180,186,-255,324c1245,687,1200,951,1125,1043v-75,108,-195,108,-270,108c780,1151,705,1136,645,1059,585,981,495,827,480,703,450,580,495,425,540,316,585,208,795,69,765,54,750,54,525,192,435,286,345,378,285,486,225,610,150,734,45,966,,1043e" filled="f">
            <v:path arrowok="t" o:connecttype="custom" o:connectlocs="3547757,103827;3448369,339144;3326505,417822;3200075,200828;3176545,141190;3055735,368962;2866090,373633;2838697,168494;2825000,97719;2681362,369322;2496986,369322;2465378,163824;2563361,8982;2378282,248969;2292591,396985;2120858,355310;2107512,136160;2080119,94486;1931213,376148;1728223,368962;1700830,150172;1660092,126820;1538228,380459;1362280,380818;1330672,145142;1280100,118916;1164206,369322;955949,359981;928907,205498;1046205,15808;829519,244298;676047,415307;527141,248969;679559,7904;458308,202265;300270,413511;168573,252561;268663,19400;79019,219150" o:connectangles="0,0,0,0,0,0,0,0,0,0,0,0,0,0,0,0,0,0,0,0,0,0,0,0,0,0,0,0,0,0,0,0,0,0,0,0,0,0,0"/>
          </v:shape>
        </w:pict>
      </w:r>
      <w:r>
        <w:rPr>
          <w:noProof/>
          <w:lang w:eastAsia="tr-TR"/>
        </w:rPr>
        <w:pict>
          <v:group id="_x0000_s1101" style="position:absolute;margin-left:151.8pt;margin-top:.4pt;width:124.2pt;height:47.25pt;rotation:180;z-index:251640832" coordorigin="907,11219" coordsize="10085,678">
            <v:line id="_x0000_s1102" style="position:absolute" from="907,11228" to="10987,11228" strokeweight="1.25pt"/>
            <v:line id="_x0000_s1103" style="position:absolute" from="907,11415" to="10987,11415" strokeweight="1.25pt"/>
            <v:line id="_x0000_s1104" style="position:absolute" from="911,11665" to="10991,11665" strokeweight="1.25pt"/>
            <v:line id="_x0000_s1105" style="position:absolute" from="911,11896" to="10991,11896" strokeweight="1.25pt"/>
            <v:shape id="_x0000_s1106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107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  <w:r>
        <w:rPr>
          <w:noProof/>
          <w:lang w:eastAsia="tr-TR"/>
        </w:rPr>
        <w:pict>
          <v:group id="_x0000_s1108" style="position:absolute;margin-left:11.8pt;margin-top:.4pt;width:124.2pt;height:47.25pt;rotation:180;z-index:251639808" coordorigin="907,11219" coordsize="10085,678">
            <v:line id="_x0000_s1109" style="position:absolute" from="907,11228" to="10987,11228" strokeweight="1.25pt"/>
            <v:line id="_x0000_s1110" style="position:absolute" from="907,11415" to="10987,11415" strokeweight="1.25pt"/>
            <v:line id="_x0000_s1111" style="position:absolute" from="911,11665" to="10991,11665" strokeweight="1.25pt"/>
            <v:line id="_x0000_s1112" style="position:absolute" from="911,11896" to="10991,11896" strokeweight="1.25pt"/>
            <v:shape id="_x0000_s1113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114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 id="Serbest Form 33" o:spid="_x0000_s1115" style="position:absolute;margin-left:10.9pt;margin-top:5.45pt;width:261.95pt;height:42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0500,1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" path="m105,326c139,297,273,,308,154r7,1093c281,1387,,1192,105,992,210,800,840,62,990,99r,1139c956,1385,666,1169,783,979,900,789,1540,56,1695,99r15,1139c1670,1385,1334,1167,1455,979,1576,791,2268,67,2433,112r12,1135c2412,1391,2117,1170,2237,979,2357,788,3010,54,3165,99r,1148c3195,1393,2821,1140,2937,951,3053,762,3701,61,3859,112r26,1144c3857,1396,3574,1142,3691,951,3808,760,4436,64,4586,112r4,1126c4555,1380,4256,1153,4377,965,4498,777,5158,65,5313,112r-4,1135c5279,1384,5014,1126,5131,937,5248,748,5857,59,6012,112r47,1144c6033,1396,5745,1142,5858,951,5971,760,6583,61,6739,112r55,1144c6768,1396,6471,1142,6585,951,6699,760,7328,64,7480,112r19,1126c7464,1378,7157,1139,7270,951,7383,763,8021,63,8179,112r40,1135c8193,1389,7910,1154,8025,965,8140,776,8756,67,8906,112r18,1126c8900,1386,8657,1189,8759,1001,8861,813,9401,73,9535,111r28,1118c9540,1376,9298,1179,9396,992v98,-187,619,-919,754,-884l10206,1201v-18,152,-216,-53,-167,-181c10088,892,10423,531,10500,433e" filled="f">
            <v:path arrowok="t" o:connecttype="custom" o:connectlocs="33268,99501;97585,47004;99803,380607;33268,302777;313666,30217;313666,377860;248082,298809;537035,30217;541787,377860;460995,298809;770859,34184;774661,380607;708759,298809;1002782,30217;1002782,380607;930544,290263;1222665,34184;1230903,383354;1169437,290263;1453004,34184;1454272,377860;1386786,294536;1683343,34184;1682076,380607;1625679,285990;1904811,34184;1919702,383354;1856018,290263;2135149,34184;2152575,383354;2086357,290263;2369924,34184;2375944,377860;2303389,290263;2591392,34184;2604065,380607;2542599,294536;2821730,34184;2827433,377860;2775156,305524;3021019,33879;3029891,375114;2976979,302777;3215873,32964;3233616,366567;3180704,311323;3326765,132160" o:connectangles="0,0,0,0,0,0,0,0,0,0,0,0,0,0,0,0,0,0,0,0,0,0,0,0,0,0,0,0,0,0,0,0,0,0,0,0,0,0,0,0,0,0,0,0,0,0,0"/>
          </v:shape>
        </w:pict>
      </w:r>
      <w:r>
        <w:rPr>
          <w:noProof/>
          <w:lang w:eastAsia="tr-TR"/>
        </w:rPr>
        <w:pict>
          <v:group id="_x0000_s1116" style="position:absolute;margin-left:11.4pt;margin-top:10.7pt;width:124.2pt;height:47.25pt;rotation:180;z-index:251641856" coordorigin="907,11219" coordsize="10085,678">
            <v:line id="_x0000_s1117" style="position:absolute" from="907,11228" to="10987,11228" strokeweight="1.25pt"/>
            <v:line id="_x0000_s1118" style="position:absolute" from="907,11415" to="10987,11415" strokeweight="1.25pt"/>
            <v:line id="_x0000_s1119" style="position:absolute" from="911,11665" to="10991,11665" strokeweight="1.25pt"/>
            <v:line id="_x0000_s1120" style="position:absolute" from="911,11896" to="10991,11896" strokeweight="1.25pt"/>
            <v:shape id="_x0000_s1121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122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  <w:r>
        <w:rPr>
          <w:noProof/>
          <w:lang w:eastAsia="tr-TR"/>
        </w:rPr>
        <w:pict>
          <v:group id="_x0000_s1123" style="position:absolute;margin-left:152.65pt;margin-top:11.3pt;width:124.2pt;height:47.25pt;rotation:180;z-index:251642880" coordorigin="907,11219" coordsize="10085,678">
            <v:line id="_x0000_s1124" style="position:absolute" from="907,11228" to="10987,11228" strokeweight="1.25pt"/>
            <v:line id="_x0000_s1125" style="position:absolute" from="907,11415" to="10987,11415" strokeweight="1.25pt"/>
            <v:line id="_x0000_s1126" style="position:absolute" from="911,11665" to="10991,11665" strokeweight="1.25pt"/>
            <v:line id="_x0000_s1127" style="position:absolute" from="911,11896" to="10991,11896" strokeweight="1.25pt"/>
            <v:shape id="_x0000_s1128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129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130" type="#_x0000_t75" style="position:absolute;margin-left:148.5pt;margin-top:8pt;width:134.2pt;height:48.3pt;z-index:-251636736;visibility:visible">
            <v:imagedata r:id="rId8" o:title="" croptop="41350f" cropbottom="8088f" cropleft="10733f" cropright="31960f"/>
          </v:shape>
        </w:pict>
      </w:r>
      <w:r>
        <w:rPr>
          <w:noProof/>
          <w:lang w:eastAsia="tr-TR"/>
        </w:rPr>
        <w:pict>
          <v:shape id="_x0000_s1131" type="#_x0000_t75" style="position:absolute;margin-left:8.3pt;margin-top:6.25pt;width:134.2pt;height:48.3pt;z-index:-251637760;visibility:visible">
            <v:imagedata r:id="rId8" o:title="" croptop="41350f" cropbottom="8088f" cropleft="10733f" cropright="31960f"/>
          </v:shape>
        </w:pict>
      </w:r>
      <w:r>
        <w:rPr>
          <w:noProof/>
          <w:lang w:eastAsia="tr-TR"/>
        </w:rPr>
        <w:pict>
          <v:group id="_x0000_s1132" style="position:absolute;margin-left:11.2pt;margin-top:7.3pt;width:124.2pt;height:48.45pt;rotation:180;z-index:251646976" coordorigin="907,11219" coordsize="10085,678">
            <v:line id="_x0000_s1133" style="position:absolute" from="907,11228" to="10987,11228" strokeweight="1.25pt"/>
            <v:line id="_x0000_s1134" style="position:absolute" from="907,11415" to="10987,11415" strokeweight="1.25pt"/>
            <v:line id="_x0000_s1135" style="position:absolute" from="911,11665" to="10991,11665" strokeweight="1.25pt"/>
            <v:line id="_x0000_s1136" style="position:absolute" from="911,11896" to="10991,11896" strokeweight="1.25pt"/>
            <v:shape id="_x0000_s1137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138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  <w:r>
        <w:rPr>
          <w:noProof/>
          <w:lang w:eastAsia="tr-TR"/>
        </w:rPr>
        <w:pict>
          <v:group id="_x0000_s1139" style="position:absolute;margin-left:152.55pt;margin-top:7.3pt;width:124.2pt;height:47.25pt;rotation:180;z-index:251648000" coordorigin="907,11219" coordsize="10085,678">
            <v:line id="_x0000_s1140" style="position:absolute" from="907,11228" to="10987,11228" strokeweight="1.25pt"/>
            <v:line id="_x0000_s1141" style="position:absolute" from="907,11415" to="10987,11415" strokeweight="1.25pt"/>
            <v:line id="_x0000_s1142" style="position:absolute" from="911,11665" to="10991,11665" strokeweight="1.25pt"/>
            <v:line id="_x0000_s1143" style="position:absolute" from="911,11896" to="10991,11896" strokeweight="1.25pt"/>
            <v:shape id="_x0000_s1144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145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146" type="#_x0000_t75" style="position:absolute;margin-left:150pt;margin-top:.3pt;width:126pt;height:43.45pt;z-index:-251635712;visibility:visible">
            <v:imagedata r:id="rId9" o:title=""/>
          </v:shape>
        </w:pict>
      </w:r>
      <w:r>
        <w:rPr>
          <w:noProof/>
          <w:lang w:eastAsia="tr-TR"/>
        </w:rPr>
        <w:pict>
          <v:shape id="_x0000_s1147" type="#_x0000_t75" style="position:absolute;margin-left:9pt;margin-top:.25pt;width:126pt;height:43.45pt;z-index:-251638784;visibility:visible">
            <v:imagedata r:id="rId9" o:title=""/>
          </v:shape>
        </w:pict>
      </w:r>
      <w:r>
        <w:rPr>
          <w:noProof/>
          <w:lang w:eastAsia="tr-TR"/>
        </w:rPr>
        <w:pict>
          <v:group id="_x0000_s1148" style="position:absolute;margin-left:149.95pt;margin-top:3.3pt;width:124.2pt;height:47.25pt;rotation:180;z-index:251650048" coordorigin="907,11219" coordsize="10085,678">
            <v:line id="_x0000_s1149" style="position:absolute" from="907,11228" to="10987,11228" strokeweight="1.25pt"/>
            <v:line id="_x0000_s1150" style="position:absolute" from="907,11415" to="10987,11415" strokeweight="1.25pt"/>
            <v:line id="_x0000_s1151" style="position:absolute" from="911,11665" to="10991,11665" strokeweight="1.25pt"/>
            <v:line id="_x0000_s1152" style="position:absolute" from="911,11896" to="10991,11896" strokeweight="1.25pt"/>
            <v:shape id="_x0000_s1153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154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  <w:r>
        <w:rPr>
          <w:noProof/>
          <w:lang w:eastAsia="tr-TR"/>
        </w:rPr>
        <w:pict>
          <v:group id="_x0000_s1155" style="position:absolute;margin-left:12.2pt;margin-top:3.9pt;width:124.2pt;height:47.25pt;rotation:180;z-index:251649024" coordorigin="907,11219" coordsize="10085,678">
            <v:line id="_x0000_s1156" style="position:absolute" from="907,11228" to="10987,11228" strokeweight="1.25pt"/>
            <v:line id="_x0000_s1157" style="position:absolute" from="907,11415" to="10987,11415" strokeweight="1.25pt"/>
            <v:line id="_x0000_s1158" style="position:absolute" from="911,11665" to="10991,11665" strokeweight="1.25pt"/>
            <v:line id="_x0000_s1159" style="position:absolute" from="911,11896" to="10991,11896" strokeweight="1.25pt"/>
            <v:shape id="_x0000_s1160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161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2" type="#_x0000_t202" style="position:absolute;margin-left:7.35pt;margin-top:11.05pt;width:54pt;height:1in;z-index:251673600" filled="f" stroked="f">
            <v:textbox style="mso-next-textbox:#_x0000_s1162">
              <w:txbxContent>
                <w:p w:rsidR="00CF1FCE" w:rsidRPr="00B26020" w:rsidRDefault="00CF1FCE">
                  <w:pPr>
                    <w:rPr>
                      <w:rFonts w:ascii="Hand writing Mutlu" w:hAnsi="Hand writing Mutlu"/>
                      <w:sz w:val="80"/>
                      <w:szCs w:val="80"/>
                    </w:rPr>
                  </w:pPr>
                  <w:r w:rsidRPr="00B26020">
                    <w:rPr>
                      <w:rFonts w:ascii="Hand writing Mutlu" w:hAnsi="Hand writing Mutlu"/>
                      <w:sz w:val="80"/>
                      <w:szCs w:val="80"/>
                    </w:rPr>
                    <w:t>1</w:t>
                  </w:r>
                </w:p>
              </w:txbxContent>
            </v:textbox>
          </v:shape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group id="_x0000_s1163" style="position:absolute;margin-left:10.8pt;margin-top:3.05pt;width:261.45pt;height:47.25pt;rotation:180;z-index:251672576" coordorigin="907,11219" coordsize="10085,678">
            <v:line id="_x0000_s1164" style="position:absolute" from="907,11228" to="10987,11228" strokeweight="1.25pt"/>
            <v:line id="_x0000_s1165" style="position:absolute" from="907,11415" to="10987,11415" strokeweight="1.25pt"/>
            <v:line id="_x0000_s1166" style="position:absolute" from="911,11665" to="10991,11665" strokeweight="1.25pt"/>
            <v:line id="_x0000_s1167" style="position:absolute" from="911,11896" to="10991,11896" strokeweight="1.25pt"/>
            <v:shape id="_x0000_s1168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169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group id="_x0000_s1170" style="position:absolute;margin-left:12.3pt;margin-top:39.3pt;width:261.45pt;height:47.25pt;rotation:180;z-index:251651072" coordorigin="907,11219" coordsize="10085,678">
            <v:line id="_x0000_s1171" style="position:absolute" from="907,11228" to="10987,11228" strokeweight="1.25pt"/>
            <v:line id="_x0000_s1172" style="position:absolute" from="907,11415" to="10987,11415" strokeweight="1.25pt"/>
            <v:line id="_x0000_s1173" style="position:absolute" from="911,11665" to="10991,11665" strokeweight="1.25pt"/>
            <v:line id="_x0000_s1174" style="position:absolute" from="911,11896" to="10991,11896" strokeweight="1.25pt"/>
            <v:shape id="_x0000_s1175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176" style="position:absolute;left:912;top:11219;width:9;height:661;mso-position-horizontal:absolute;mso-position-vertical:absolute" coordsize="9,661" path="m9,l,661e" filled="f" strokeweight="1.25pt">
              <v:path arrowok="t"/>
            </v:shape>
          </v:group>
        </w:pict>
      </w:r>
      <w:r>
        <w:rPr>
          <w:rFonts w:ascii="Hand writing Mutlu" w:hAnsi="Hand writing Mutlu"/>
        </w:rPr>
        <w:t xml:space="preserve">   </w:t>
      </w:r>
      <w:r w:rsidRPr="00B26020">
        <w:rPr>
          <w:rFonts w:ascii="Hand writing Mutlu" w:hAnsi="Hand writing Mutlu"/>
        </w:rPr>
        <w:t xml:space="preserve"> </w:t>
      </w: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177" type="#_x0000_t202" style="position:absolute;margin-left:9pt;margin-top:10.9pt;width:54pt;height:1in;z-index:251674624" filled="f" stroked="f">
            <v:textbox style="mso-next-textbox:#_x0000_s1177">
              <w:txbxContent>
                <w:p w:rsidR="00CF1FCE" w:rsidRPr="00B26020" w:rsidRDefault="00CF1FCE" w:rsidP="00B26020">
                  <w:pPr>
                    <w:rPr>
                      <w:rFonts w:ascii="Hand writing Mutlu" w:hAnsi="Hand writing Mutlu"/>
                      <w:sz w:val="80"/>
                      <w:szCs w:val="80"/>
                    </w:rPr>
                  </w:pPr>
                  <w:r>
                    <w:rPr>
                      <w:rFonts w:ascii="Hand writing Mutlu" w:hAnsi="Hand writing Mutlu"/>
                      <w:sz w:val="80"/>
                      <w:szCs w:val="80"/>
                    </w:rPr>
                    <w:t>2</w:t>
                  </w:r>
                </w:p>
              </w:txbxContent>
            </v:textbox>
          </v:shape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Pr="002466F8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Sayın veli; sol tarafta verilen şekillerin aynısını sağ taraftaki boş yerlere çizdiriniz.</w:t>
      </w: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_x0000_s1178" type="#_x0000_t75" style="position:absolute;margin-left:0;margin-top:-.05pt;width:276pt;height:1in;z-index:251683840">
            <v:imagedata r:id="rId10" o:title="" cropbottom="46977f"/>
          </v:shape>
        </w:pict>
      </w: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_x0000_s1179" type="#_x0000_t75" style="position:absolute;margin-left:-2.6pt;margin-top:0;width:276pt;height:1in;z-index:251684864">
            <v:imagedata r:id="rId10" o:title="" croptop="23198f" cropbottom="23779f"/>
          </v:shape>
        </w:pict>
      </w: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_x0000_s1180" type="#_x0000_t75" style="position:absolute;margin-left:-1.85pt;margin-top:8.75pt;width:276pt;height:65.25pt;z-index:251685888">
            <v:imagedata r:id="rId10" o:title="" croptop="48717f"/>
          </v:shape>
        </w:pict>
      </w: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Pr="002466F8" w:rsidRDefault="00CF1FCE" w:rsidP="009E605C">
      <w:pPr>
        <w:pStyle w:val="NoSpacing"/>
        <w:rPr>
          <w:rFonts w:ascii="Times New Roman" w:hAnsi="Times New Roman"/>
          <w:b/>
        </w:rPr>
      </w:pPr>
      <w:r w:rsidRPr="002466F8">
        <w:rPr>
          <w:rFonts w:ascii="Times New Roman" w:hAnsi="Times New Roman"/>
          <w:b/>
        </w:rPr>
        <w:t>‘’ E’’ SESİ İLE BAŞLAYANLARIN ALTINDAKİ KUTUYU KIRMIZIYA BOYA.</w:t>
      </w: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 id="Resim 13" o:spid="_x0000_s1181" type="#_x0000_t75" alt="http://t2.gstatic.com/images?q=tbn:ANd9GcQyzmqt_dxfkPyGEs56-1kfu5rAssVj2A5oUH_GC2PL34L7kRzDow" style="position:absolute;margin-left:103.95pt;margin-top:4.85pt;width:68.25pt;height:87pt;z-index:251654144;visibility:visible">
            <v:imagedata r:id="rId11" o:title="" grayscale="t"/>
          </v:shape>
        </w:pict>
      </w:r>
      <w:r>
        <w:rPr>
          <w:noProof/>
          <w:lang w:eastAsia="tr-TR"/>
        </w:rPr>
        <w:pict>
          <v:shape id="Resim 12" o:spid="_x0000_s1182" type="#_x0000_t75" style="position:absolute;margin-left:1.2pt;margin-top:4.85pt;width:87pt;height:83.25pt;z-index:251652096;visibility:visible">
            <v:imagedata r:id="rId12" o:title="" croptop="26521f" cropbottom="21209f" cropleft="46101f" cropright="2194f" grayscale="t"/>
          </v:shape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 id="Resim 14" o:spid="_x0000_s1183" type="#_x0000_t75" alt="http://t3.gstatic.com/images?q=tbn:ANd9GcSKaCoBQRwGQxclrWhR8r7AiMG8laFB32Nx9VTIoTfiqyNBcnIsqw" style="position:absolute;margin-left:185.7pt;margin-top:-.3pt;width:75pt;height:75.75pt;z-index:251655168;visibility:visible">
            <v:imagedata r:id="rId13" o:title="" croptop="8822f" cropbottom="10082f" cropleft="5161f" cropright="3605f" grayscale="t"/>
          </v:shape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rect id="_x0000_s1184" style="position:absolute;margin-left:25.95pt;margin-top:5.55pt;width:37.5pt;height:22.45pt;z-index:251653120" strokeweight="1.5pt"/>
        </w:pict>
      </w:r>
      <w:r>
        <w:rPr>
          <w:noProof/>
          <w:lang w:eastAsia="tr-TR"/>
        </w:rPr>
        <w:pict>
          <v:rect id="_x0000_s1185" style="position:absolute;margin-left:122.7pt;margin-top:4.85pt;width:37.5pt;height:22.45pt;z-index:251656192" strokeweight="1.5pt"/>
        </w:pict>
      </w:r>
      <w:r>
        <w:rPr>
          <w:noProof/>
          <w:lang w:eastAsia="tr-TR"/>
        </w:rPr>
        <w:pict>
          <v:rect id="_x0000_s1186" style="position:absolute;margin-left:205.95pt;margin-top:4.85pt;width:37.5pt;height:22.45pt;z-index:251657216" strokeweight="1.5pt"/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Pr="00E85300" w:rsidRDefault="00CF1FCE" w:rsidP="009E605C">
      <w:pPr>
        <w:pStyle w:val="NoSpacing"/>
        <w:rPr>
          <w:rFonts w:ascii="Times New Roman" w:hAnsi="Times New Roman"/>
          <w:sz w:val="36"/>
          <w:szCs w:val="36"/>
        </w:rPr>
      </w:pPr>
      <w:r w:rsidRPr="00A36B67">
        <w:rPr>
          <w:rFonts w:ascii="Times New Roman" w:hAnsi="Times New Roman"/>
          <w:sz w:val="36"/>
          <w:szCs w:val="36"/>
        </w:rPr>
        <w:t>------</w:t>
      </w:r>
      <w:r>
        <w:rPr>
          <w:rFonts w:ascii="Times New Roman" w:hAnsi="Times New Roman"/>
          <w:sz w:val="36"/>
          <w:szCs w:val="36"/>
        </w:rPr>
        <w:t>---------------------------------------</w:t>
      </w:r>
    </w:p>
    <w:p w:rsidR="00CF1FCE" w:rsidRDefault="00CF1FCE" w:rsidP="009E605C">
      <w:pPr>
        <w:pStyle w:val="NoSpacing"/>
        <w:rPr>
          <w:rFonts w:ascii="Times New Roman" w:hAnsi="Times New Roman"/>
        </w:rPr>
      </w:pPr>
      <w:r w:rsidRPr="00A36B67">
        <w:rPr>
          <w:rFonts w:ascii="Times New Roman" w:hAnsi="Times New Roman"/>
          <w:sz w:val="36"/>
          <w:szCs w:val="36"/>
        </w:rPr>
        <w:t>---</w:t>
      </w:r>
      <w:r>
        <w:rPr>
          <w:noProof/>
          <w:lang w:eastAsia="tr-TR"/>
        </w:rPr>
        <w:pict>
          <v:shape id="Resim 21" o:spid="_x0000_s1187" type="#_x0000_t75" alt="http://t2.gstatic.com/images?q=tbn:ANd9GcRlQ-npJ-VQJkXV9leTFpv_1ZymyIh2M8ZVEBqs-LJLwng0nH6n" style="position:absolute;margin-left:-4.05pt;margin-top:-.2pt;width:88.5pt;height:104.25pt;z-index:251659264;visibility:visible;mso-position-horizontal-relative:text;mso-position-vertical-relative:text">
            <v:imagedata r:id="rId14" o:title=""/>
          </v:shape>
        </w:pict>
      </w:r>
      <w:r>
        <w:rPr>
          <w:noProof/>
          <w:lang w:eastAsia="tr-TR"/>
        </w:rPr>
        <w:pict>
          <v:shape id="Resim 22" o:spid="_x0000_s1188" type="#_x0000_t75" alt="http://t0.gstatic.com/images?q=tbn:ANd9GcS00vA4QFXQhkF6fBKcr1t5uY0ftLjWyaogiyfjb-Ccbw8_i_87CA" style="position:absolute;margin-left:185.7pt;margin-top:7.3pt;width:75pt;height:93pt;z-index:251660288;visibility:visible;mso-position-horizontal-relative:text;mso-position-vertical-relative:text">
            <v:imagedata r:id="rId15" o:title="" croptop="5713f" cropbottom="9468f" grayscale="t"/>
          </v:shape>
        </w:pict>
      </w:r>
      <w:r>
        <w:rPr>
          <w:noProof/>
          <w:lang w:eastAsia="tr-TR"/>
        </w:rPr>
        <w:pict>
          <v:shape id="Resim 19" o:spid="_x0000_s1189" type="#_x0000_t75" style="position:absolute;margin-left:111.45pt;margin-top:-.2pt;width:57pt;height:104.25pt;z-index:251658240;visibility:visible;mso-position-horizontal-relative:text;mso-position-vertical-relative:text">
            <v:imagedata r:id="rId12" o:title="" croptop="45416f" cropleft="2757f" cropright="48993f" grayscale="t"/>
          </v:shape>
        </w:pi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rect id="_x0000_s1190" style="position:absolute;margin-left:205.95pt;margin-top:8.55pt;width:37.5pt;height:22.45pt;z-index:251663360" strokeweight="1.5pt"/>
        </w:pict>
      </w:r>
      <w:r>
        <w:rPr>
          <w:noProof/>
          <w:lang w:eastAsia="tr-TR"/>
        </w:rPr>
        <w:pict>
          <v:rect id="_x0000_s1191" style="position:absolute;margin-left:117.45pt;margin-top:9.85pt;width:37.5pt;height:22.45pt;z-index:251662336" strokeweight="1.5pt"/>
        </w:pict>
      </w:r>
      <w:r>
        <w:rPr>
          <w:noProof/>
          <w:lang w:eastAsia="tr-TR"/>
        </w:rPr>
        <w:pict>
          <v:rect id="_x0000_s1192" style="position:absolute;margin-left:15.1pt;margin-top:8.55pt;width:37.5pt;height:22.45pt;z-index:251661312" strokeweight="1.5pt"/>
        </w:pict>
      </w: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Default="00CF1FCE" w:rsidP="009E605C">
      <w:pPr>
        <w:pStyle w:val="NoSpacing"/>
        <w:rPr>
          <w:rFonts w:ascii="Times New Roman" w:hAnsi="Times New Roman"/>
        </w:rPr>
      </w:pPr>
    </w:p>
    <w:p w:rsidR="00CF1FCE" w:rsidRPr="00E85300" w:rsidRDefault="00CF1FCE" w:rsidP="009E605C">
      <w:pPr>
        <w:pStyle w:val="NoSpacing"/>
        <w:rPr>
          <w:rFonts w:ascii="Times New Roman" w:hAnsi="Times New Roman"/>
          <w:sz w:val="36"/>
          <w:szCs w:val="36"/>
        </w:rPr>
      </w:pPr>
      <w:r w:rsidRPr="00A36B67">
        <w:rPr>
          <w:rFonts w:ascii="Times New Roman" w:hAnsi="Times New Roman"/>
          <w:sz w:val="36"/>
          <w:szCs w:val="36"/>
        </w:rPr>
        <w:t>------</w:t>
      </w:r>
      <w:r>
        <w:rPr>
          <w:rFonts w:ascii="Times New Roman" w:hAnsi="Times New Roman"/>
          <w:sz w:val="36"/>
          <w:szCs w:val="36"/>
        </w:rPr>
        <w:t>----------------------------------------</w:t>
      </w: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rect id="_x0000_s1193" style="position:absolute;margin-left:223.55pt;margin-top:171.5pt;width:7.15pt;height:18.25pt;z-index:251666432" stroked="f"/>
        </w:pict>
      </w:r>
      <w:r>
        <w:rPr>
          <w:noProof/>
          <w:lang w:eastAsia="tr-TR"/>
        </w:rPr>
        <w:pict>
          <v:rect id="_x0000_s1194" style="position:absolute;margin-left:223.55pt;margin-top:63.8pt;width:7.15pt;height:18.25pt;z-index:251665408" stroked="f"/>
        </w:pict>
      </w:r>
      <w:r w:rsidRPr="002466F8">
        <w:rPr>
          <w:rFonts w:ascii="Times New Roman" w:hAnsi="Times New Roman"/>
          <w:b/>
        </w:rPr>
        <w:t>‘’ E ‘’ SESİ İLE BAŞLAYAN VARLIĞA GİDEN YOLU BUL</w:t>
      </w: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95" type="#_x0000_t67" style="position:absolute;margin-left:10.15pt;margin-top:7.1pt;width:7.15pt;height:18.25pt;z-index:251670528" fillcolor="black">
            <v:textbox style="layout-flow:vertical-ideographic"/>
          </v:shape>
        </w:pict>
      </w: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g_hi" o:spid="_x0000_s1196" type="#_x0000_t75" alt="http://t2.gstatic.com/images?q=tbn:ANd9GcTWdMmIiYOUw_D1fsGj49d1ZCciPgcsj3chta9FXbK4GswlYF2L" href="http://www.google.com.tr/imgres?q=BAS%C4%B0T+LAB%C4%B0RENT&amp;hl=tr&amp;sa=X&amp;biw=1249&amp;bih=588&amp;tbm=isch&amp;tbnid=_KfCu23lIJhyYM:&amp;imgrefurl=http://www.jimloy.com/puzz/maze.htm&amp;docid=WMiydC5av3N6lM&amp;imgurl=http://www.jimloy.com/puzz/maze0.gif&amp;w=298&amp;h=240&amp;ei=drhxUPLNMsHStAbCh4DYDw&amp;zoom=1&amp;iact=hc&amp;vpx=266&amp;vpy=119&amp;dur=11199&amp;hovh=192&amp;hovw=238&amp;tx=182&amp;ty=105&amp;sig=117676811549099268048&amp;page=1&amp;tbnh=118&amp;tbnw=147&amp;start=0&amp;ndsp=22&amp;ved=1t:429,r:1,s:0,i:" style="position:absolute;margin-left:-1.1pt;margin-top:8.2pt;width:250.5pt;height:279pt;z-index:251664384;visibility:visible" o:button="t">
            <v:fill o:detectmouseclick="t"/>
            <v:imagedata r:id="rId16" o:title="" croptop="3688f" cropbottom="5363f"/>
          </v:shape>
        </w:pict>
      </w: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Resim 28" o:spid="_x0000_s1197" type="#_x0000_t75" alt="http://t3.gstatic.com/images?q=tbn:ANd9GcRprcp8SEFLppT2_3zA7hSx-IZUkLIyCnh5_-F_CgoLTqIP2x6k" style="position:absolute;margin-left:249.4pt;margin-top:.9pt;width:32.25pt;height:52.5pt;z-index:251668480;visibility:visible">
            <v:imagedata r:id="rId17" o:title="" grayscale="t"/>
          </v:shape>
        </w:pict>
      </w: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  <w:sz w:val="80"/>
          <w:szCs w:val="80"/>
        </w:rPr>
      </w:pPr>
    </w:p>
    <w:p w:rsidR="00CF1FCE" w:rsidRDefault="00CF1FCE" w:rsidP="009E605C">
      <w:pPr>
        <w:pStyle w:val="NoSpacing"/>
        <w:rPr>
          <w:rFonts w:ascii="Times New Roman" w:hAnsi="Times New Roman"/>
          <w:b/>
          <w:sz w:val="80"/>
          <w:szCs w:val="80"/>
        </w:rPr>
      </w:pPr>
      <w:r>
        <w:rPr>
          <w:noProof/>
          <w:lang w:eastAsia="tr-TR"/>
        </w:rPr>
        <w:pict>
          <v:shape id="Resim 25" o:spid="_x0000_s1198" type="#_x0000_t75" style="position:absolute;margin-left:249.4pt;margin-top:-.35pt;width:40.5pt;height:63pt;z-index:251667456;visibility:visible">
            <v:imagedata r:id="rId12" o:title="" cropbottom="42828f" cropleft="19190f" cropright="22795f" grayscale="t"/>
          </v:shape>
        </w:pict>
      </w:r>
    </w:p>
    <w:p w:rsidR="00CF1FCE" w:rsidRDefault="00CF1FCE" w:rsidP="009E605C">
      <w:pPr>
        <w:pStyle w:val="NoSpacing"/>
        <w:rPr>
          <w:rFonts w:ascii="Times New Roman" w:hAnsi="Times New Roman"/>
          <w:b/>
          <w:sz w:val="80"/>
          <w:szCs w:val="80"/>
        </w:rPr>
      </w:pPr>
      <w:r>
        <w:rPr>
          <w:noProof/>
          <w:lang w:eastAsia="tr-TR"/>
        </w:rPr>
        <w:pict>
          <v:shape id="Resim 30" o:spid="_x0000_s1199" type="#_x0000_t75" alt="http://t3.gstatic.com/images?q=tbn:ANd9GcSKaCoBQRwGQxclrWhR8r7AiMG8laFB32Nx9VTIoTfiqyNBcnIsqw" style="position:absolute;margin-left:249.4pt;margin-top:70.65pt;width:40.5pt;height:35.25pt;z-index:251669504;visibility:visible">
            <v:imagedata r:id="rId13" o:title="" croptop="8822f" cropbottom="10082f" cropleft="5161f" cropright="3605f" grayscale="t"/>
          </v:shape>
        </w:pict>
      </w:r>
    </w:p>
    <w:sectPr w:rsidR="00CF1FCE" w:rsidSect="00797858">
      <w:pgSz w:w="11906" w:h="16838"/>
      <w:pgMar w:top="284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05C"/>
    <w:rsid w:val="00086FA9"/>
    <w:rsid w:val="000968FA"/>
    <w:rsid w:val="000F0C32"/>
    <w:rsid w:val="00142320"/>
    <w:rsid w:val="002466F8"/>
    <w:rsid w:val="0035728C"/>
    <w:rsid w:val="003831C4"/>
    <w:rsid w:val="0057556C"/>
    <w:rsid w:val="005A6EC2"/>
    <w:rsid w:val="00605137"/>
    <w:rsid w:val="0074580C"/>
    <w:rsid w:val="00797858"/>
    <w:rsid w:val="009E605C"/>
    <w:rsid w:val="009F0838"/>
    <w:rsid w:val="00A36B67"/>
    <w:rsid w:val="00A86794"/>
    <w:rsid w:val="00B26020"/>
    <w:rsid w:val="00CA6671"/>
    <w:rsid w:val="00CF1FCE"/>
    <w:rsid w:val="00DF3938"/>
    <w:rsid w:val="00E85300"/>
    <w:rsid w:val="00EA1540"/>
    <w:rsid w:val="00EF5E22"/>
    <w:rsid w:val="00F75127"/>
    <w:rsid w:val="00F77E14"/>
    <w:rsid w:val="00F96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F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E605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36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6B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1</Pages>
  <Words>98</Words>
  <Characters>562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yonca</cp:lastModifiedBy>
  <cp:revision>9</cp:revision>
  <dcterms:created xsi:type="dcterms:W3CDTF">2012-10-07T16:41:00Z</dcterms:created>
  <dcterms:modified xsi:type="dcterms:W3CDTF">2012-10-07T20:18:00Z</dcterms:modified>
  <cp:category>www.sorubak.com</cp:category>
</cp:coreProperties>
</file>