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4B" w:rsidRPr="00F22433" w:rsidRDefault="0083524B" w:rsidP="00A77EF9">
      <w:pPr>
        <w:ind w:left="113" w:right="113"/>
        <w:jc w:val="center"/>
        <w:rPr>
          <w:rFonts w:ascii="Times New Roman" w:hAnsi="Times New Roman"/>
          <w:b/>
          <w:sz w:val="16"/>
          <w:szCs w:val="16"/>
        </w:rPr>
      </w:pPr>
      <w:r w:rsidRPr="00F22433">
        <w:rPr>
          <w:rFonts w:ascii="Times New Roman" w:hAnsi="Times New Roman"/>
          <w:b/>
          <w:spacing w:val="-1"/>
          <w:w w:val="80"/>
        </w:rPr>
        <w:t>Ünit</w:t>
      </w:r>
      <w:r w:rsidRPr="00F22433">
        <w:rPr>
          <w:rFonts w:ascii="Times New Roman" w:hAnsi="Times New Roman"/>
          <w:b/>
          <w:w w:val="80"/>
        </w:rPr>
        <w:t>e</w:t>
      </w:r>
      <w:r w:rsidRPr="00F22433">
        <w:rPr>
          <w:rFonts w:ascii="Times New Roman" w:hAnsi="Times New Roman"/>
          <w:b/>
          <w:spacing w:val="49"/>
          <w:w w:val="80"/>
        </w:rPr>
        <w:t xml:space="preserve"> </w:t>
      </w:r>
      <w:r w:rsidRPr="00F22433">
        <w:rPr>
          <w:rFonts w:ascii="Times New Roman" w:hAnsi="Times New Roman"/>
          <w:b/>
          <w:spacing w:val="-1"/>
          <w:w w:val="80"/>
        </w:rPr>
        <w:t>Başlang</w:t>
      </w:r>
      <w:r w:rsidRPr="00F22433">
        <w:rPr>
          <w:rFonts w:ascii="Times New Roman" w:hAnsi="Times New Roman"/>
          <w:b/>
          <w:spacing w:val="-2"/>
          <w:w w:val="80"/>
        </w:rPr>
        <w:t>ı</w:t>
      </w:r>
      <w:r w:rsidRPr="00F22433">
        <w:rPr>
          <w:rFonts w:ascii="Times New Roman" w:hAnsi="Times New Roman"/>
          <w:b/>
          <w:w w:val="80"/>
        </w:rPr>
        <w:t>ç</w:t>
      </w:r>
      <w:r w:rsidRPr="00F22433">
        <w:rPr>
          <w:rFonts w:ascii="Times New Roman" w:hAnsi="Times New Roman"/>
          <w:b/>
          <w:spacing w:val="50"/>
          <w:w w:val="80"/>
        </w:rPr>
        <w:t xml:space="preserve"> </w:t>
      </w:r>
      <w:r w:rsidRPr="00F22433">
        <w:rPr>
          <w:rFonts w:ascii="Times New Roman" w:hAnsi="Times New Roman"/>
          <w:b/>
          <w:spacing w:val="-2"/>
          <w:w w:val="80"/>
        </w:rPr>
        <w:t>T</w:t>
      </w:r>
      <w:r w:rsidRPr="00F22433">
        <w:rPr>
          <w:rFonts w:ascii="Times New Roman" w:hAnsi="Times New Roman"/>
          <w:b/>
          <w:spacing w:val="-1"/>
          <w:w w:val="80"/>
        </w:rPr>
        <w:t>arih</w:t>
      </w:r>
      <w:r w:rsidRPr="00F22433">
        <w:rPr>
          <w:rFonts w:ascii="Times New Roman" w:hAnsi="Times New Roman"/>
          <w:b/>
          <w:w w:val="80"/>
        </w:rPr>
        <w:t>i</w:t>
      </w:r>
      <w:r w:rsidRPr="00F22433">
        <w:rPr>
          <w:rFonts w:ascii="Times New Roman" w:hAnsi="Times New Roman"/>
          <w:b/>
          <w:spacing w:val="50"/>
          <w:w w:val="80"/>
        </w:rPr>
        <w:t xml:space="preserve"> </w:t>
      </w:r>
      <w:r w:rsidRPr="00F22433">
        <w:rPr>
          <w:rFonts w:ascii="Times New Roman" w:hAnsi="Times New Roman"/>
          <w:b/>
          <w:w w:val="80"/>
        </w:rPr>
        <w:t xml:space="preserve">: </w:t>
      </w:r>
      <w:r w:rsidRPr="00F22433">
        <w:rPr>
          <w:rFonts w:ascii="Times New Roman" w:hAnsi="Times New Roman"/>
          <w:b/>
          <w:spacing w:val="2"/>
          <w:w w:val="80"/>
        </w:rPr>
        <w:t xml:space="preserve"> </w:t>
      </w:r>
      <w:r w:rsidRPr="00F22433">
        <w:rPr>
          <w:rFonts w:ascii="Times New Roman" w:hAnsi="Times New Roman"/>
          <w:b/>
          <w:sz w:val="16"/>
          <w:szCs w:val="16"/>
        </w:rPr>
        <w:t>16/09/2013</w:t>
      </w:r>
    </w:p>
    <w:p w:rsidR="0083524B" w:rsidRPr="000D3830" w:rsidRDefault="0083524B">
      <w:pPr>
        <w:spacing w:before="54"/>
        <w:ind w:left="108"/>
        <w:rPr>
          <w:rFonts w:ascii="Times New Roman" w:hAnsi="Times New Roman"/>
          <w:sz w:val="24"/>
          <w:szCs w:val="24"/>
        </w:rPr>
      </w:pPr>
      <w:r w:rsidRPr="000D3830">
        <w:rPr>
          <w:rFonts w:ascii="Times New Roman" w:hAnsi="Times New Roman"/>
          <w:w w:val="105"/>
        </w:rPr>
        <w:br w:type="column"/>
      </w:r>
      <w:r w:rsidRPr="000D3830">
        <w:rPr>
          <w:rFonts w:ascii="Times New Roman" w:hAnsi="Times New Roman"/>
          <w:i/>
          <w:w w:val="105"/>
          <w:sz w:val="24"/>
          <w:szCs w:val="24"/>
        </w:rPr>
        <w:t>ÜNİTELENDİRİLMİŞ</w:t>
      </w:r>
      <w:r w:rsidRPr="000D3830">
        <w:rPr>
          <w:rFonts w:ascii="Times New Roman" w:hAnsi="Times New Roman"/>
          <w:i/>
          <w:spacing w:val="44"/>
          <w:w w:val="105"/>
          <w:sz w:val="24"/>
          <w:szCs w:val="24"/>
        </w:rPr>
        <w:t xml:space="preserve"> </w:t>
      </w:r>
      <w:r w:rsidRPr="000D3830">
        <w:rPr>
          <w:rFonts w:ascii="Times New Roman" w:hAnsi="Times New Roman"/>
          <w:i/>
          <w:w w:val="105"/>
          <w:sz w:val="24"/>
          <w:szCs w:val="24"/>
        </w:rPr>
        <w:t>YILLIK</w:t>
      </w:r>
      <w:r w:rsidRPr="000D3830">
        <w:rPr>
          <w:rFonts w:ascii="Times New Roman" w:hAnsi="Times New Roman"/>
          <w:i/>
          <w:spacing w:val="45"/>
          <w:w w:val="105"/>
          <w:sz w:val="24"/>
          <w:szCs w:val="24"/>
        </w:rPr>
        <w:t xml:space="preserve"> </w:t>
      </w:r>
      <w:r w:rsidRPr="000D3830">
        <w:rPr>
          <w:rFonts w:ascii="Times New Roman" w:hAnsi="Times New Roman"/>
          <w:i/>
          <w:w w:val="105"/>
          <w:sz w:val="24"/>
          <w:szCs w:val="24"/>
        </w:rPr>
        <w:t>PLAN</w:t>
      </w:r>
    </w:p>
    <w:p w:rsidR="0083524B" w:rsidRPr="00E70C93" w:rsidRDefault="0083524B">
      <w:pPr>
        <w:pStyle w:val="Balk11"/>
        <w:ind w:left="108"/>
        <w:rPr>
          <w:rFonts w:ascii="Times New Roman" w:hAnsi="Times New Roman"/>
          <w:b w:val="0"/>
          <w:bCs w:val="0"/>
          <w:sz w:val="16"/>
          <w:szCs w:val="16"/>
        </w:rPr>
      </w:pPr>
      <w:r w:rsidRPr="000D3830">
        <w:rPr>
          <w:rFonts w:ascii="Times New Roman" w:hAnsi="Times New Roman"/>
          <w:w w:val="80"/>
        </w:rPr>
        <w:br w:type="column"/>
      </w:r>
      <w:r w:rsidRPr="00F22433">
        <w:rPr>
          <w:rFonts w:ascii="Times New Roman" w:hAnsi="Times New Roman"/>
          <w:spacing w:val="-1"/>
          <w:w w:val="80"/>
          <w:sz w:val="22"/>
          <w:szCs w:val="22"/>
        </w:rPr>
        <w:t>Ünit</w:t>
      </w:r>
      <w:r w:rsidRPr="00F22433">
        <w:rPr>
          <w:rFonts w:ascii="Times New Roman" w:hAnsi="Times New Roman"/>
          <w:w w:val="80"/>
          <w:sz w:val="22"/>
          <w:szCs w:val="22"/>
        </w:rPr>
        <w:t>e</w:t>
      </w:r>
      <w:r w:rsidRPr="00F22433">
        <w:rPr>
          <w:rFonts w:ascii="Times New Roman" w:hAnsi="Times New Roman"/>
          <w:spacing w:val="51"/>
          <w:w w:val="80"/>
          <w:sz w:val="22"/>
          <w:szCs w:val="22"/>
        </w:rPr>
        <w:t xml:space="preserve"> </w:t>
      </w:r>
      <w:r w:rsidRPr="00F22433">
        <w:rPr>
          <w:rFonts w:ascii="Times New Roman" w:hAnsi="Times New Roman"/>
          <w:spacing w:val="-1"/>
          <w:w w:val="80"/>
          <w:sz w:val="22"/>
          <w:szCs w:val="22"/>
        </w:rPr>
        <w:t>Biti</w:t>
      </w:r>
      <w:r w:rsidRPr="00F22433">
        <w:rPr>
          <w:rFonts w:ascii="Times New Roman" w:hAnsi="Times New Roman"/>
          <w:w w:val="80"/>
          <w:sz w:val="22"/>
          <w:szCs w:val="22"/>
        </w:rPr>
        <w:t>ş</w:t>
      </w:r>
      <w:r w:rsidRPr="00F22433">
        <w:rPr>
          <w:rFonts w:ascii="Times New Roman" w:hAnsi="Times New Roman"/>
          <w:spacing w:val="52"/>
          <w:w w:val="80"/>
          <w:sz w:val="22"/>
          <w:szCs w:val="22"/>
        </w:rPr>
        <w:t xml:space="preserve"> </w:t>
      </w:r>
      <w:r w:rsidRPr="00F22433">
        <w:rPr>
          <w:rFonts w:ascii="Times New Roman" w:hAnsi="Times New Roman"/>
          <w:spacing w:val="-2"/>
          <w:w w:val="80"/>
          <w:sz w:val="22"/>
          <w:szCs w:val="22"/>
        </w:rPr>
        <w:t>T</w:t>
      </w:r>
      <w:r w:rsidRPr="00F22433">
        <w:rPr>
          <w:rFonts w:ascii="Times New Roman" w:hAnsi="Times New Roman"/>
          <w:spacing w:val="-1"/>
          <w:w w:val="80"/>
          <w:sz w:val="22"/>
          <w:szCs w:val="22"/>
        </w:rPr>
        <w:t>arih</w:t>
      </w:r>
      <w:r w:rsidRPr="00F22433">
        <w:rPr>
          <w:rFonts w:ascii="Times New Roman" w:hAnsi="Times New Roman"/>
          <w:w w:val="80"/>
          <w:sz w:val="22"/>
          <w:szCs w:val="22"/>
        </w:rPr>
        <w:t>i</w:t>
      </w:r>
      <w:r w:rsidRPr="00F22433">
        <w:rPr>
          <w:rFonts w:ascii="Times New Roman" w:hAnsi="Times New Roman"/>
          <w:spacing w:val="52"/>
          <w:w w:val="80"/>
          <w:sz w:val="22"/>
          <w:szCs w:val="22"/>
        </w:rPr>
        <w:t xml:space="preserve"> </w:t>
      </w:r>
      <w:r w:rsidRPr="00F22433">
        <w:rPr>
          <w:rFonts w:ascii="Times New Roman" w:hAnsi="Times New Roman"/>
          <w:w w:val="80"/>
          <w:sz w:val="22"/>
          <w:szCs w:val="22"/>
        </w:rPr>
        <w:t xml:space="preserve">: </w:t>
      </w:r>
      <w:r w:rsidRPr="00F22433">
        <w:rPr>
          <w:rFonts w:ascii="Times New Roman" w:hAnsi="Times New Roman"/>
          <w:spacing w:val="5"/>
          <w:w w:val="80"/>
          <w:sz w:val="22"/>
          <w:szCs w:val="22"/>
        </w:rPr>
        <w:t xml:space="preserve"> </w:t>
      </w:r>
      <w:r w:rsidRPr="00E70C93">
        <w:rPr>
          <w:rFonts w:ascii="Times New Roman" w:hAnsi="Times New Roman"/>
          <w:sz w:val="16"/>
          <w:szCs w:val="16"/>
        </w:rPr>
        <w:t>01/11/2013</w:t>
      </w:r>
    </w:p>
    <w:p w:rsidR="0083524B" w:rsidRPr="000D3830" w:rsidRDefault="0083524B">
      <w:pPr>
        <w:rPr>
          <w:rFonts w:ascii="Times New Roman" w:hAnsi="Times New Roman"/>
        </w:rPr>
        <w:sectPr w:rsidR="0083524B" w:rsidRPr="000D3830">
          <w:type w:val="continuous"/>
          <w:pgSz w:w="16840" w:h="11920" w:orient="landscape"/>
          <w:pgMar w:top="860" w:right="1480" w:bottom="280" w:left="1540" w:header="708" w:footer="708" w:gutter="0"/>
          <w:cols w:num="3" w:space="708" w:equalWidth="0">
            <w:col w:w="3971" w:space="822"/>
            <w:col w:w="4108" w:space="1328"/>
            <w:col w:w="3591"/>
          </w:cols>
        </w:sectPr>
      </w:pPr>
    </w:p>
    <w:p w:rsidR="0083524B" w:rsidRPr="000D3830" w:rsidRDefault="0083524B">
      <w:pPr>
        <w:spacing w:before="9" w:line="80" w:lineRule="exact"/>
        <w:rPr>
          <w:rFonts w:ascii="Times New Roman" w:hAnsi="Times New Roman"/>
          <w:sz w:val="8"/>
          <w:szCs w:val="8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7.65pt;margin-top:288.3pt;width:14pt;height:15.35pt;z-index:-251658240;mso-position-horizontal-relative:page;mso-position-vertical-relative:page" filled="f" stroked="f">
            <v:textbox style="layout-flow:vertical;mso-next-textbox:#_x0000_s1026" inset="0,0,0,0">
              <w:txbxContent>
                <w:p w:rsidR="0083524B" w:rsidRDefault="0083524B">
                  <w:pPr>
                    <w:spacing w:line="267" w:lineRule="exact"/>
                    <w:ind w:left="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pacing w:val="-1"/>
                      <w:sz w:val="24"/>
                      <w:szCs w:val="24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</w:p>
    <w:tbl>
      <w:tblPr>
        <w:tblW w:w="15026" w:type="dxa"/>
        <w:tblInd w:w="-5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567"/>
        <w:gridCol w:w="567"/>
        <w:gridCol w:w="567"/>
        <w:gridCol w:w="1418"/>
        <w:gridCol w:w="1984"/>
        <w:gridCol w:w="2552"/>
        <w:gridCol w:w="1984"/>
        <w:gridCol w:w="4678"/>
      </w:tblGrid>
      <w:tr w:rsidR="0083524B" w:rsidRPr="00A374E5" w:rsidTr="00A374E5">
        <w:trPr>
          <w:trHeight w:hRule="exact" w:val="775"/>
        </w:trPr>
        <w:tc>
          <w:tcPr>
            <w:tcW w:w="709" w:type="dxa"/>
            <w:tcBorders>
              <w:top w:val="single" w:sz="12" w:space="0" w:color="007DC3"/>
              <w:left w:val="single" w:sz="12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11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984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692" w:right="398" w:hanging="38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spacing w:val="47"/>
                <w:w w:val="8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552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1984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678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A374E5" w:rsidTr="00A374E5">
        <w:trPr>
          <w:cantSplit/>
          <w:trHeight w:hRule="exact" w:val="4184"/>
        </w:trPr>
        <w:tc>
          <w:tcPr>
            <w:tcW w:w="709" w:type="dxa"/>
            <w:vMerge w:val="restart"/>
            <w:tcBorders>
              <w:top w:val="single" w:sz="6" w:space="0" w:color="007DC3"/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1.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56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right="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EY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Ü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L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16/09/2013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20/09/2013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GEOMETRİ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4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A374E5" w:rsidRDefault="0083524B" w:rsidP="00A374E5">
            <w:pPr>
              <w:pStyle w:val="TableParagraph"/>
              <w:spacing w:line="339" w:lineRule="auto"/>
              <w:ind w:left="38" w:right="5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UZAMSAL</w:t>
            </w:r>
            <w:r w:rsidRPr="00A374E5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(DURUM-YER, DOĞRU</w:t>
            </w:r>
            <w:r w:rsidRPr="00A374E5">
              <w:rPr>
                <w:rFonts w:ascii="Times New Roman" w:hAnsi="Times New Roman"/>
                <w:spacing w:val="-11"/>
                <w:sz w:val="16"/>
                <w:szCs w:val="16"/>
              </w:rPr>
              <w:t>L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TU-YÖN BELİ</w:t>
            </w:r>
            <w:r w:rsidRPr="00A374E5">
              <w:rPr>
                <w:rFonts w:ascii="Times New Roman" w:hAnsi="Times New Roman"/>
                <w:spacing w:val="-4"/>
                <w:sz w:val="16"/>
                <w:szCs w:val="16"/>
              </w:rPr>
              <w:t>R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TEN)</w:t>
            </w:r>
            <w:r w:rsidRPr="00A374E5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İLİŞKİLER</w:t>
            </w:r>
          </w:p>
        </w:tc>
        <w:tc>
          <w:tcPr>
            <w:tcW w:w="2552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"/>
              </w:numPr>
              <w:tabs>
                <w:tab w:val="left" w:pos="389"/>
              </w:tabs>
              <w:spacing w:line="301" w:lineRule="auto"/>
              <w:ind w:left="389" w:right="108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Uzamsal</w:t>
            </w:r>
            <w:r w:rsidRPr="00A374E5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ilişkileri</w:t>
            </w:r>
            <w:r w:rsidRPr="00A374E5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ifade</w:t>
            </w:r>
            <w:r w:rsidRPr="00A374E5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et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me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</w:t>
            </w:r>
            <w:r w:rsidRPr="00A374E5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içi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uygu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terimleri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"/>
              </w:numPr>
              <w:tabs>
                <w:tab w:val="left" w:pos="389"/>
              </w:tabs>
              <w:spacing w:before="1" w:line="301" w:lineRule="auto"/>
              <w:ind w:left="389" w:right="11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model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üzerindeki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ögele rin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birbirine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göre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durumlarını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uzamsal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ilişkilerin</w:t>
            </w:r>
            <w:r w:rsidRPr="00A374E5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uygun terimlerini</w:t>
            </w:r>
            <w:r w:rsidRPr="00A374E5">
              <w:rPr>
                <w:rFonts w:ascii="Times New Roman" w:hAnsi="Times New Roman"/>
                <w:spacing w:val="3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kullanarak</w:t>
            </w:r>
            <w:r w:rsidRPr="00A374E5">
              <w:rPr>
                <w:rFonts w:ascii="Times New Roman" w:hAnsi="Times New Roman"/>
                <w:spacing w:val="3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açık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EA22F6" w:rsidRDefault="0083524B" w:rsidP="00A374E5">
            <w:pPr>
              <w:pStyle w:val="TableParagraph"/>
              <w:spacing w:line="301" w:lineRule="auto"/>
              <w:ind w:left="79" w:right="52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-17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erlerini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Belirtelim </w:t>
            </w:r>
          </w:p>
          <w:p w:rsidR="0083524B" w:rsidRPr="00EA22F6" w:rsidRDefault="0083524B" w:rsidP="00A374E5">
            <w:pPr>
              <w:pStyle w:val="TableParagraph"/>
              <w:spacing w:line="301" w:lineRule="auto"/>
              <w:ind w:left="79" w:right="52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79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41.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53"/>
              <w:ind w:left="79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44.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67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88" w:right="82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[!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]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Uzamsa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l </w:t>
            </w:r>
            <w:r w:rsidRPr="00A374E5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ilişkile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374E5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yer-durum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doğrultu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yön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anlamında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ele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alını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 [!]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Uzamsal</w:t>
            </w:r>
            <w:r w:rsidRPr="00A374E5">
              <w:rPr>
                <w:rFonts w:ascii="Times New Roman" w:hAnsi="Times New Roman"/>
                <w:spacing w:val="4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ilişkilerde</w:t>
            </w:r>
            <w:r w:rsidRPr="00A374E5">
              <w:rPr>
                <w:rFonts w:ascii="Times New Roman" w:hAnsi="Times New Roman"/>
                <w:spacing w:val="4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kullanılan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terimlerde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Türk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Dil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Kurumunun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Türkçe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Sözlük’ündekianlamlar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esas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alı</w:t>
            </w:r>
            <w:r w:rsidRPr="00A374E5">
              <w:rPr>
                <w:rFonts w:ascii="Times New Roman" w:hAnsi="Times New Roman"/>
                <w:spacing w:val="-1"/>
                <w:w w:val="95"/>
                <w:sz w:val="18"/>
                <w:szCs w:val="18"/>
              </w:rPr>
              <w:t>nı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w w:val="95"/>
                <w:sz w:val="18"/>
                <w:szCs w:val="18"/>
              </w:rPr>
              <w:t xml:space="preserve"> </w:t>
            </w:r>
            <w:hyperlink r:id="rId5" w:history="1">
              <w:r w:rsidRPr="00E74B79">
                <w:rPr>
                  <w:rStyle w:val="Hyperlink"/>
                  <w:color w:val="000000"/>
                </w:rPr>
                <w:t>www.sorubak.com</w:t>
              </w:r>
            </w:hyperlink>
          </w:p>
          <w:p w:rsidR="0083524B" w:rsidRPr="00A374E5" w:rsidRDefault="0083524B" w:rsidP="00A374E5">
            <w:pPr>
              <w:pStyle w:val="TableParagraph"/>
              <w:spacing w:before="10" w:line="240" w:lineRule="exact"/>
              <w:ind w:left="88" w:right="82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50"/>
              </w:rPr>
              <w:t>0</w:t>
            </w:r>
            <w:r w:rsidRPr="00A374E5">
              <w:rPr>
                <w:rFonts w:ascii="Times New Roman" w:hAnsi="Times New Roman"/>
                <w:spacing w:val="25"/>
                <w:w w:val="150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Türkçe</w:t>
            </w:r>
            <w:r w:rsidRPr="00A374E5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dersi</w:t>
            </w:r>
            <w:r w:rsidRPr="00A374E5">
              <w:rPr>
                <w:rFonts w:ascii="Times New Roman" w:hAnsi="Times New Roman"/>
                <w:spacing w:val="-2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“Konuşma”</w:t>
            </w:r>
            <w:r w:rsidRPr="00A374E5">
              <w:rPr>
                <w:rFonts w:ascii="Times New Roman" w:hAnsi="Times New Roman"/>
                <w:spacing w:val="-14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öğ</w:t>
            </w:r>
            <w:r w:rsidRPr="00A374E5">
              <w:rPr>
                <w:rFonts w:ascii="Times New Roman" w:hAnsi="Times New Roman"/>
                <w:spacing w:val="2"/>
                <w:w w:val="105"/>
                <w:sz w:val="18"/>
                <w:szCs w:val="18"/>
              </w:rPr>
              <w:t>renm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21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w w:val="105"/>
                <w:sz w:val="18"/>
                <w:szCs w:val="18"/>
              </w:rPr>
              <w:t>alan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21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w w:val="105"/>
                <w:sz w:val="18"/>
                <w:szCs w:val="18"/>
              </w:rPr>
              <w:t>Konuşm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21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w w:val="105"/>
                <w:sz w:val="18"/>
                <w:szCs w:val="18"/>
              </w:rPr>
              <w:t>Kurallarını</w:t>
            </w:r>
            <w:r w:rsidRPr="00A374E5">
              <w:rPr>
                <w:rFonts w:ascii="Times New Roman" w:hAnsi="Times New Roman"/>
                <w:spacing w:val="2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Uygulam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14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(Kazanı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m</w:t>
            </w:r>
            <w:r w:rsidRPr="00A374E5">
              <w:rPr>
                <w:rFonts w:ascii="Times New Roman" w:hAnsi="Times New Roman"/>
                <w:spacing w:val="15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4)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:</w:t>
            </w:r>
            <w:r w:rsidRPr="00A374E5">
              <w:rPr>
                <w:rFonts w:ascii="Times New Roman" w:hAnsi="Times New Roman"/>
                <w:spacing w:val="-25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Kelimeleri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yerinde</w:t>
            </w:r>
            <w:r w:rsidRPr="00A374E5">
              <w:rPr>
                <w:rFonts w:ascii="Times New Roman" w:hAnsi="Times New Roman"/>
                <w:spacing w:val="-22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-22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anlamlarına</w:t>
            </w:r>
            <w:r w:rsidRPr="00A374E5">
              <w:rPr>
                <w:rFonts w:ascii="Times New Roman" w:hAnsi="Times New Roman"/>
                <w:spacing w:val="-21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uygun</w:t>
            </w:r>
            <w:r w:rsidRPr="00A374E5">
              <w:rPr>
                <w:rFonts w:ascii="Times New Roman" w:hAnsi="Times New Roman"/>
                <w:spacing w:val="-22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kulla</w:t>
            </w:r>
            <w:r w:rsidRPr="00A374E5">
              <w:rPr>
                <w:rFonts w:ascii="Times New Roman" w:hAnsi="Times New Roman"/>
                <w:spacing w:val="-2"/>
                <w:w w:val="105"/>
                <w:sz w:val="18"/>
                <w:szCs w:val="18"/>
              </w:rPr>
              <w:t>nı</w:t>
            </w:r>
            <w:r w:rsidRPr="00A374E5">
              <w:rPr>
                <w:rFonts w:ascii="Times New Roman" w:hAnsi="Times New Roman"/>
                <w:spacing w:val="-12"/>
                <w:w w:val="10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0" w:lineRule="exact"/>
              <w:ind w:left="88" w:right="84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</w:rPr>
              <w:t>.P</w:t>
            </w:r>
            <w:r w:rsidRPr="00A374E5">
              <w:rPr>
                <w:rFonts w:ascii="Times New Roman" w:hAnsi="Times New Roman"/>
                <w:spacing w:val="23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Spor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Kültürü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Olimpik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Eğitim (Kazanım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5):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emel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hareket kavramlarını</w:t>
            </w:r>
            <w:r w:rsidRPr="00A374E5">
              <w:rPr>
                <w:rFonts w:ascii="Times New Roman" w:hAnsi="Times New Roman"/>
                <w:spacing w:val="-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0" w:lineRule="exact"/>
              <w:ind w:left="88" w:right="84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</w:rPr>
              <w:t>.P</w:t>
            </w:r>
            <w:r w:rsidRPr="00A374E5">
              <w:rPr>
                <w:rFonts w:ascii="Times New Roman" w:hAnsi="Times New Roman"/>
                <w:spacing w:val="21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Rehberlik</w:t>
            </w:r>
            <w:r w:rsidRPr="00A374E5">
              <w:rPr>
                <w:rFonts w:ascii="Times New Roman" w:hAnsi="Times New Roman"/>
                <w:spacing w:val="4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Psikolojik</w:t>
            </w:r>
            <w:r w:rsidRPr="00A374E5">
              <w:rPr>
                <w:rFonts w:ascii="Times New Roman" w:hAnsi="Times New Roman"/>
                <w:spacing w:val="4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Danışma</w:t>
            </w:r>
            <w:r w:rsidRPr="00A374E5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9):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Okul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bölümlerinin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personelinin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adlarını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belirti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23" w:line="278" w:lineRule="auto"/>
              <w:ind w:left="88" w:right="84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Uzamsal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ilişkiler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açıklatılırken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belirli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referans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noktası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alını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1" w:line="278" w:lineRule="auto"/>
              <w:ind w:left="372" w:right="96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Sayılar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Uzunlukları</w:t>
            </w:r>
            <w:r w:rsidRPr="00A374E5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Ölçme Örüntü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Süslemeler</w:t>
            </w:r>
          </w:p>
          <w:p w:rsidR="0083524B" w:rsidRPr="00A374E5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50"/>
              </w:rPr>
              <w:t>0</w:t>
            </w:r>
            <w:r w:rsidRPr="00A374E5">
              <w:rPr>
                <w:rFonts w:ascii="Times New Roman" w:hAnsi="Times New Roman"/>
                <w:spacing w:val="-15"/>
                <w:w w:val="150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Türkçe</w:t>
            </w:r>
            <w:r w:rsidRPr="00A374E5">
              <w:rPr>
                <w:rFonts w:ascii="Times New Roman" w:hAnsi="Times New Roman"/>
                <w:spacing w:val="-19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dersi</w:t>
            </w:r>
            <w:r w:rsidRPr="00A374E5">
              <w:rPr>
                <w:rFonts w:ascii="Times New Roman" w:hAnsi="Times New Roman"/>
                <w:spacing w:val="-19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Görsel</w:t>
            </w:r>
            <w:r w:rsidRPr="00A374E5">
              <w:rPr>
                <w:rFonts w:ascii="Times New Roman" w:hAnsi="Times New Roman"/>
                <w:spacing w:val="-18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Okuma</w:t>
            </w:r>
          </w:p>
          <w:p w:rsidR="0083524B" w:rsidRPr="00A374E5" w:rsidRDefault="0083524B" w:rsidP="00A374E5">
            <w:pPr>
              <w:pStyle w:val="TableParagraph"/>
              <w:spacing w:before="24" w:line="278" w:lineRule="auto"/>
              <w:ind w:left="88" w:right="84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Görsel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Sunu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öğrenme</w:t>
            </w:r>
            <w:r w:rsidRPr="00A374E5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alanı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4):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Resim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fotoğrafları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yo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rumla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50"/>
              </w:rPr>
              <w:t>0</w:t>
            </w:r>
            <w:r w:rsidRPr="00A374E5">
              <w:rPr>
                <w:rFonts w:ascii="Times New Roman" w:hAnsi="Times New Roman"/>
                <w:spacing w:val="1"/>
                <w:w w:val="150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Hayat</w:t>
            </w:r>
            <w:r w:rsidRPr="00A374E5">
              <w:rPr>
                <w:rFonts w:ascii="Times New Roman" w:hAnsi="Times New Roman"/>
                <w:spacing w:val="-9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bilgisi</w:t>
            </w:r>
            <w:r w:rsidRPr="00A374E5">
              <w:rPr>
                <w:rFonts w:ascii="Times New Roman" w:hAnsi="Times New Roman"/>
                <w:spacing w:val="-10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dersi</w:t>
            </w:r>
            <w:r w:rsidRPr="00A374E5">
              <w:rPr>
                <w:rFonts w:ascii="Times New Roman" w:hAnsi="Times New Roman"/>
                <w:spacing w:val="-10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Okul</w:t>
            </w:r>
            <w:r w:rsidRPr="00A374E5">
              <w:rPr>
                <w:rFonts w:ascii="Times New Roman" w:hAnsi="Times New Roman"/>
                <w:spacing w:val="-9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He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yecanım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teması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-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A.1.9)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Sınıfının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yerini</w:t>
            </w:r>
            <w:r w:rsidRPr="00A374E5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sırasını</w:t>
            </w:r>
            <w:r w:rsidRPr="00A374E5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bulmak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için konumla</w:t>
            </w:r>
            <w:r w:rsidRPr="00A374E5">
              <w:rPr>
                <w:rFonts w:ascii="Times New Roman" w:hAnsi="Times New Roman"/>
                <w:spacing w:val="3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ilgili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temel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kavramları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(sağında,</w:t>
            </w:r>
            <w:r w:rsidRPr="00A374E5">
              <w:rPr>
                <w:rFonts w:ascii="Times New Roman" w:hAnsi="Times New Roman"/>
                <w:spacing w:val="-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solunda,</w:t>
            </w:r>
            <w:r w:rsidRPr="00A374E5">
              <w:rPr>
                <w:rFonts w:ascii="Times New Roman" w:hAnsi="Times New Roman"/>
                <w:spacing w:val="-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yanında,</w:t>
            </w:r>
            <w:r w:rsidRPr="00A374E5">
              <w:rPr>
                <w:rFonts w:ascii="Times New Roman" w:hAnsi="Times New Roman"/>
                <w:spacing w:val="-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karşısında,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önünde,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arkasında,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üstünde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altında)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4335"/>
        </w:trPr>
        <w:tc>
          <w:tcPr>
            <w:tcW w:w="709" w:type="dxa"/>
            <w:vMerge/>
            <w:tcBorders>
              <w:left w:val="single" w:sz="12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23/09/2013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27/09/2013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033" w:right="2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>
            <w:pPr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  <w:tcBorders>
              <w:left w:val="single" w:sz="6" w:space="0" w:color="007DC3"/>
              <w:bottom w:val="single" w:sz="12" w:space="0" w:color="007DC3"/>
              <w:right w:val="single" w:sz="12" w:space="0" w:color="007DC3"/>
            </w:tcBorders>
          </w:tcPr>
          <w:p w:rsidR="0083524B" w:rsidRPr="00A374E5" w:rsidRDefault="0083524B">
            <w:pPr>
              <w:rPr>
                <w:rFonts w:ascii="Times New Roman" w:hAnsi="Times New Roman"/>
              </w:rPr>
            </w:pPr>
          </w:p>
        </w:tc>
      </w:tr>
    </w:tbl>
    <w:p w:rsidR="0083524B" w:rsidRPr="000D3830" w:rsidRDefault="0083524B">
      <w:pPr>
        <w:spacing w:before="3" w:line="110" w:lineRule="exact"/>
        <w:rPr>
          <w:rFonts w:ascii="Times New Roman" w:hAnsi="Times New Roman"/>
          <w:sz w:val="11"/>
          <w:szCs w:val="11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  <w:r w:rsidRPr="000D3830">
        <w:rPr>
          <w:rFonts w:ascii="Times New Roman" w:hAnsi="Times New Roman"/>
        </w:rPr>
        <w:t>Kısaltmalar</w:t>
      </w:r>
      <w:r w:rsidRPr="000D3830">
        <w:rPr>
          <w:rFonts w:ascii="Times New Roman" w:hAnsi="Times New Roman"/>
          <w:spacing w:val="6"/>
        </w:rPr>
        <w:t xml:space="preserve"> </w:t>
      </w:r>
      <w:r w:rsidRPr="000D3830">
        <w:rPr>
          <w:rFonts w:ascii="Times New Roman" w:hAnsi="Times New Roman"/>
        </w:rPr>
        <w:t xml:space="preserve">:  </w:t>
      </w:r>
      <w:r w:rsidRPr="000D3830">
        <w:rPr>
          <w:rFonts w:ascii="Times New Roman" w:hAnsi="Times New Roman"/>
          <w:spacing w:val="23"/>
        </w:rPr>
        <w:t xml:space="preserve"> </w:t>
      </w:r>
      <w:r w:rsidRPr="000D3830">
        <w:rPr>
          <w:rFonts w:ascii="Times New Roman" w:hAnsi="Times New Roman"/>
        </w:rPr>
        <w:t>DK:</w:t>
      </w:r>
      <w:r w:rsidRPr="000D3830">
        <w:rPr>
          <w:rFonts w:ascii="Times New Roman" w:hAnsi="Times New Roman"/>
          <w:spacing w:val="7"/>
        </w:rPr>
        <w:t xml:space="preserve"> </w:t>
      </w:r>
      <w:r w:rsidRPr="000D3830">
        <w:rPr>
          <w:rFonts w:ascii="Times New Roman" w:hAnsi="Times New Roman"/>
        </w:rPr>
        <w:t>Ders</w:t>
      </w:r>
      <w:r w:rsidRPr="000D3830">
        <w:rPr>
          <w:rFonts w:ascii="Times New Roman" w:hAnsi="Times New Roman"/>
          <w:spacing w:val="7"/>
        </w:rPr>
        <w:t xml:space="preserve"> </w:t>
      </w:r>
      <w:r w:rsidRPr="000D3830">
        <w:rPr>
          <w:rFonts w:ascii="Times New Roman" w:hAnsi="Times New Roman"/>
        </w:rPr>
        <w:t>kitabı</w:t>
      </w:r>
      <w:r w:rsidRPr="000D3830">
        <w:rPr>
          <w:rFonts w:ascii="Times New Roman" w:hAnsi="Times New Roman"/>
        </w:rPr>
        <w:tab/>
        <w:t>ÖK:</w:t>
      </w:r>
      <w:r w:rsidRPr="000D3830">
        <w:rPr>
          <w:rFonts w:ascii="Times New Roman" w:hAnsi="Times New Roman"/>
          <w:spacing w:val="2"/>
        </w:rPr>
        <w:t xml:space="preserve"> </w:t>
      </w:r>
      <w:r w:rsidRPr="000D3830">
        <w:rPr>
          <w:rFonts w:ascii="Times New Roman" w:hAnsi="Times New Roman"/>
        </w:rPr>
        <w:t>Öğretmen</w:t>
      </w:r>
      <w:r w:rsidRPr="000D3830">
        <w:rPr>
          <w:rFonts w:ascii="Times New Roman" w:hAnsi="Times New Roman"/>
          <w:spacing w:val="2"/>
        </w:rPr>
        <w:t xml:space="preserve"> </w:t>
      </w:r>
      <w:r w:rsidRPr="000D3830">
        <w:rPr>
          <w:rFonts w:ascii="Times New Roman" w:hAnsi="Times New Roman"/>
        </w:rPr>
        <w:t>kılavuz</w:t>
      </w:r>
      <w:r w:rsidRPr="000D3830">
        <w:rPr>
          <w:rFonts w:ascii="Times New Roman" w:hAnsi="Times New Roman"/>
          <w:spacing w:val="2"/>
        </w:rPr>
        <w:t xml:space="preserve"> </w:t>
      </w:r>
      <w:r w:rsidRPr="000D3830">
        <w:rPr>
          <w:rFonts w:ascii="Times New Roman" w:hAnsi="Times New Roman"/>
        </w:rPr>
        <w:t>kitabı</w:t>
      </w:r>
      <w:r w:rsidRPr="000D3830">
        <w:rPr>
          <w:rFonts w:ascii="Times New Roman" w:hAnsi="Times New Roman"/>
        </w:rPr>
        <w:tab/>
        <w:t>DE: Destekleyici</w:t>
      </w:r>
      <w:r w:rsidRPr="000D3830">
        <w:rPr>
          <w:rFonts w:ascii="Times New Roman" w:hAnsi="Times New Roman"/>
          <w:spacing w:val="-1"/>
        </w:rPr>
        <w:t xml:space="preserve"> </w:t>
      </w:r>
      <w:r w:rsidRPr="000D3830">
        <w:rPr>
          <w:rFonts w:ascii="Times New Roman" w:hAnsi="Times New Roman"/>
        </w:rPr>
        <w:t>etkinlik</w:t>
      </w: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tbl>
      <w:tblPr>
        <w:tblW w:w="15026" w:type="dxa"/>
        <w:tblInd w:w="-55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0"/>
        <w:gridCol w:w="626"/>
        <w:gridCol w:w="601"/>
        <w:gridCol w:w="533"/>
        <w:gridCol w:w="1418"/>
        <w:gridCol w:w="1701"/>
        <w:gridCol w:w="2835"/>
        <w:gridCol w:w="2126"/>
        <w:gridCol w:w="4536"/>
      </w:tblGrid>
      <w:tr w:rsidR="0083524B" w:rsidRPr="00A374E5" w:rsidTr="00A374E5">
        <w:trPr>
          <w:trHeight w:hRule="exact" w:val="775"/>
        </w:trPr>
        <w:tc>
          <w:tcPr>
            <w:tcW w:w="650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52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62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992944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06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7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right="3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 xml:space="preserve">lt 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835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212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53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/>
              <w:ind w:lef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EA22F6" w:rsidTr="00A374E5">
        <w:trPr>
          <w:cantSplit/>
          <w:trHeight w:hRule="exact" w:val="1366"/>
        </w:trPr>
        <w:tc>
          <w:tcPr>
            <w:tcW w:w="650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1.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62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EY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Ü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L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23/09/2013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27/09/2013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GEOMETRİ</w:t>
            </w:r>
          </w:p>
        </w:tc>
        <w:tc>
          <w:tcPr>
            <w:tcW w:w="1701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339" w:lineRule="auto"/>
              <w:ind w:left="72" w:right="8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95"/>
                <w:sz w:val="16"/>
                <w:szCs w:val="16"/>
              </w:rPr>
              <w:t xml:space="preserve">GEOMETRİK </w:t>
            </w:r>
            <w:r w:rsidRPr="00A374E5">
              <w:rPr>
                <w:rFonts w:ascii="Times New Roman" w:hAnsi="Times New Roman"/>
                <w:spacing w:val="18"/>
                <w:w w:val="9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6"/>
                <w:szCs w:val="16"/>
              </w:rPr>
              <w:t>CİSİMLER</w:t>
            </w:r>
            <w:r w:rsidRPr="00A374E5">
              <w:rPr>
                <w:rFonts w:ascii="Times New Roman" w:hAnsi="Times New Roman"/>
                <w:w w:val="97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VE</w:t>
            </w:r>
            <w:r w:rsidRPr="00A374E5">
              <w:rPr>
                <w:rFonts w:ascii="Times New Roman" w:hAnsi="Times New Roman"/>
                <w:spacing w:val="11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ŞEKİLLER,</w:t>
            </w:r>
            <w:r w:rsidRPr="00A374E5">
              <w:rPr>
                <w:rFonts w:ascii="Times New Roman" w:hAnsi="Times New Roman"/>
                <w:spacing w:val="12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ÖRÜNTÜ VE</w:t>
            </w:r>
            <w:r w:rsidRPr="00A374E5">
              <w:rPr>
                <w:rFonts w:ascii="Times New Roman" w:hAnsi="Times New Roman"/>
                <w:spacing w:val="4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SÜSLEMELER</w:t>
            </w:r>
          </w:p>
        </w:tc>
        <w:tc>
          <w:tcPr>
            <w:tcW w:w="283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3"/>
              </w:numPr>
              <w:tabs>
                <w:tab w:val="left" w:pos="389"/>
              </w:tabs>
              <w:spacing w:line="301" w:lineRule="auto"/>
              <w:ind w:left="389" w:right="108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Geometrik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cisimlerden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küp, prizma,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silindi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koni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kü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rey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benzeye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nesneleri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belirti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3"/>
              </w:numPr>
              <w:tabs>
                <w:tab w:val="left" w:pos="389"/>
              </w:tabs>
              <w:spacing w:before="1" w:line="301" w:lineRule="auto"/>
              <w:ind w:left="389" w:right="11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Küp,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prizma,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silindi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koni ve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küre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modellerini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kullanarak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farklı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yapılar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oluşturu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2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2"/>
              </w:numPr>
              <w:tabs>
                <w:tab w:val="left" w:pos="389"/>
              </w:tabs>
              <w:spacing w:line="301" w:lineRule="auto"/>
              <w:ind w:left="389" w:right="11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örüntüdeki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ilişkiyi</w:t>
            </w:r>
            <w:r w:rsidRPr="00A374E5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2"/>
              </w:numPr>
              <w:tabs>
                <w:tab w:val="left" w:pos="389"/>
              </w:tabs>
              <w:spacing w:before="1" w:line="301" w:lineRule="auto"/>
              <w:ind w:left="389" w:right="11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örüntüde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eksik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bırakılan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ögeleri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belirleyerek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tamam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1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EA22F6" w:rsidRDefault="0083524B" w:rsidP="00A374E5">
            <w:pPr>
              <w:pStyle w:val="TableParagraph"/>
              <w:spacing w:line="301" w:lineRule="auto"/>
              <w:ind w:left="135" w:right="94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Nesneleri</w:t>
            </w:r>
            <w:r w:rsidRPr="00EA22F6">
              <w:rPr>
                <w:rFonts w:ascii="Times New Roman" w:hAnsi="Times New Roman"/>
                <w:spacing w:val="-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Gruplayalım</w:t>
            </w:r>
            <w:r w:rsidRPr="00EA22F6">
              <w:rPr>
                <w:rFonts w:ascii="Times New Roman" w:hAnsi="Times New Roman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20.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47.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48.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tabs>
                <w:tab w:val="left" w:pos="860"/>
                <w:tab w:val="left" w:pos="1796"/>
              </w:tabs>
              <w:spacing w:before="53" w:line="301" w:lineRule="auto"/>
              <w:ind w:left="22" w:right="94" w:firstLine="11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Küçü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ab/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Mimarla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ab/>
            </w:r>
            <w:r w:rsidRPr="00EA22F6">
              <w:rPr>
                <w:rFonts w:ascii="Times New Roman" w:hAnsi="Times New Roman"/>
                <w:spacing w:val="2"/>
                <w:w w:val="90"/>
                <w:sz w:val="18"/>
                <w:szCs w:val="18"/>
                <w:lang w:val="sv-SE"/>
              </w:rPr>
              <w:t>İş</w:t>
            </w:r>
            <w:r w:rsidRPr="00EA22F6">
              <w:rPr>
                <w:rFonts w:ascii="Times New Roman" w:hAnsi="Times New Roman"/>
                <w:spacing w:val="3"/>
                <w:w w:val="9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Başında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22.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50.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22" w:firstLine="11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Örüntüyü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Fark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Edelim,</w:t>
            </w:r>
          </w:p>
          <w:p w:rsidR="0083524B" w:rsidRPr="00EA22F6" w:rsidRDefault="0083524B" w:rsidP="00A374E5">
            <w:pPr>
              <w:pStyle w:val="TableParagraph"/>
              <w:spacing w:before="53" w:line="301" w:lineRule="auto"/>
              <w:ind w:left="135" w:right="857" w:hanging="114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-19"/>
                <w:w w:val="95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amamlayalım</w:t>
            </w:r>
            <w:r w:rsidRPr="00EA22F6">
              <w:rPr>
                <w:rFonts w:ascii="Times New Roman" w:hAnsi="Times New Roman"/>
                <w:w w:val="99"/>
                <w:sz w:val="18"/>
                <w:szCs w:val="18"/>
                <w:lang w:val="sv-SE"/>
              </w:rPr>
              <w:t xml:space="preserve">    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29.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54.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54.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55.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vAlign w:val="center"/>
          </w:tcPr>
          <w:p w:rsidR="0083524B" w:rsidRPr="00EA22F6" w:rsidRDefault="0083524B" w:rsidP="00A374E5">
            <w:pPr>
              <w:pStyle w:val="TableParagraph"/>
              <w:spacing w:before="5" w:line="130" w:lineRule="exact"/>
              <w:rPr>
                <w:rFonts w:ascii="Times New Roman" w:hAnsi="Times New Roman"/>
                <w:sz w:val="13"/>
                <w:szCs w:val="13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62" w:lineRule="auto"/>
              <w:ind w:left="88" w:right="79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1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Prizma</w:t>
            </w: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modellerinden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adları</w:t>
            </w:r>
            <w:r w:rsidRPr="00EA22F6">
              <w:rPr>
                <w:rFonts w:ascii="Times New Roman" w:hAnsi="Times New Roman"/>
                <w:w w:val="9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verilmeden</w:t>
            </w:r>
            <w:r w:rsidRPr="00EA22F6">
              <w:rPr>
                <w:rFonts w:ascii="Times New Roman" w:hAnsi="Times New Roman"/>
                <w:spacing w:val="2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yalnızca</w:t>
            </w:r>
            <w:r w:rsidRPr="00EA22F6">
              <w:rPr>
                <w:rFonts w:ascii="Times New Roman" w:hAnsi="Times New Roman"/>
                <w:spacing w:val="2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üçgen,</w:t>
            </w:r>
            <w:r w:rsidRPr="00EA22F6">
              <w:rPr>
                <w:rFonts w:ascii="Times New Roman" w:hAnsi="Times New Roman"/>
                <w:spacing w:val="2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dikdörtgen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kare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prizma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kullandırılı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yrıt,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köşe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yüzlerin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sayılarından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söz edilmez.</w:t>
            </w:r>
          </w:p>
          <w:p w:rsidR="0083524B" w:rsidRPr="00EA22F6" w:rsidRDefault="0083524B" w:rsidP="00A374E5">
            <w:pPr>
              <w:pStyle w:val="TableParagraph"/>
              <w:spacing w:line="216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72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Türkçe</w:t>
            </w:r>
            <w:r w:rsidRPr="00EA22F6">
              <w:rPr>
                <w:rFonts w:ascii="Times New Roman" w:hAnsi="Times New Roman"/>
                <w:spacing w:val="-22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22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“Görsel</w:t>
            </w:r>
            <w:r w:rsidRPr="00EA22F6">
              <w:rPr>
                <w:rFonts w:ascii="Times New Roman" w:hAnsi="Times New Roman"/>
                <w:spacing w:val="-23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Okuma</w:t>
            </w:r>
          </w:p>
          <w:p w:rsidR="0083524B" w:rsidRPr="00EA22F6" w:rsidRDefault="0083524B" w:rsidP="00A374E5">
            <w:pPr>
              <w:pStyle w:val="TableParagraph"/>
              <w:spacing w:before="10" w:line="262" w:lineRule="auto"/>
              <w:ind w:left="88" w:right="79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Görsel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Sunu”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öğrenme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alanı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Görsel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Okuma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1):</w:t>
            </w: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Şekil,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sembol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işaretlerin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anlamlarını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bili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62" w:lineRule="auto"/>
              <w:ind w:left="88" w:right="79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2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Dik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prizma,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dik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dairesel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silindir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koni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modelleri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kullandırılı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20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25"/>
                <w:sz w:val="24"/>
                <w:szCs w:val="24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73"/>
                <w:w w:val="125"/>
                <w:sz w:val="24"/>
                <w:szCs w:val="24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Örüntü</w:t>
            </w:r>
            <w:r w:rsidRPr="00EA22F6">
              <w:rPr>
                <w:rFonts w:ascii="Times New Roman" w:hAnsi="Times New Roman"/>
                <w:spacing w:val="-3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36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Süslemeler</w:t>
            </w:r>
          </w:p>
          <w:p w:rsidR="0083524B" w:rsidRPr="00EA22F6" w:rsidRDefault="0083524B" w:rsidP="00A374E5">
            <w:pPr>
              <w:pStyle w:val="TableParagraph"/>
              <w:spacing w:before="6" w:line="262" w:lineRule="auto"/>
              <w:ind w:left="88" w:right="79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[!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]</w:t>
            </w:r>
            <w:r w:rsidRPr="00EA22F6">
              <w:rPr>
                <w:rFonts w:ascii="Times New Roman" w:hAnsi="Times New Roman"/>
                <w:spacing w:val="2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Örüntüler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;</w:t>
            </w:r>
            <w:r w:rsidRPr="00EA22F6">
              <w:rPr>
                <w:rFonts w:ascii="Times New Roman" w:hAnsi="Times New Roman"/>
                <w:spacing w:val="2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somu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pacing w:val="2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nesnele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, modelle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,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resimli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kartla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,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çizilmiş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hazır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şekiller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vb.</w:t>
            </w:r>
            <w:r w:rsidRPr="00EA22F6">
              <w:rPr>
                <w:rFonts w:ascii="Times New Roman" w:hAnsi="Times New Roman"/>
                <w:spacing w:val="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malzemelerle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çizim yaptırılmadan</w:t>
            </w:r>
            <w:r w:rsidRPr="00EA22F6">
              <w:rPr>
                <w:rFonts w:ascii="Times New Roman" w:hAnsi="Times New Roman"/>
                <w:spacing w:val="-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oluşturulu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62" w:lineRule="auto"/>
              <w:ind w:left="88" w:right="79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3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Oluşturulan</w:t>
            </w:r>
            <w:r w:rsidRPr="00EA22F6">
              <w:rPr>
                <w:rFonts w:ascii="Times New Roman" w:hAnsi="Times New Roman"/>
                <w:spacing w:val="3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örüntülerdeki</w:t>
            </w:r>
            <w:r w:rsidRPr="00EA22F6">
              <w:rPr>
                <w:rFonts w:ascii="Times New Roman" w:hAnsi="Times New Roman"/>
                <w:spacing w:val="3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ilişkiler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sözel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olarak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da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açıklatılı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62" w:lineRule="auto"/>
              <w:ind w:left="88" w:right="79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2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En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çok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üç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ögeden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oluşan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tekrarlı</w:t>
            </w:r>
            <w:r w:rsidRPr="00EA22F6">
              <w:rPr>
                <w:rFonts w:ascii="Times New Roman" w:hAnsi="Times New Roman"/>
                <w:spacing w:val="-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örüntüler</w:t>
            </w:r>
            <w:r w:rsidRPr="00EA22F6">
              <w:rPr>
                <w:rFonts w:ascii="Times New Roman" w:hAnsi="Times New Roman"/>
                <w:spacing w:val="-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kullanılı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62" w:lineRule="auto"/>
              <w:ind w:left="88" w:right="79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2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Örüntüler</w:t>
            </w:r>
            <w:r w:rsidRPr="00EA22F6">
              <w:rPr>
                <w:rFonts w:ascii="Times New Roman" w:hAnsi="Times New Roman"/>
                <w:spacing w:val="3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tekrar</w:t>
            </w:r>
            <w:r w:rsidRPr="00EA22F6">
              <w:rPr>
                <w:rFonts w:ascii="Times New Roman" w:hAnsi="Times New Roman"/>
                <w:spacing w:val="3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eden</w:t>
            </w:r>
            <w:r w:rsidRPr="00EA22F6">
              <w:rPr>
                <w:rFonts w:ascii="Times New Roman" w:hAnsi="Times New Roman"/>
                <w:spacing w:val="3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en</w:t>
            </w:r>
            <w:r w:rsidRPr="00EA22F6">
              <w:rPr>
                <w:rFonts w:ascii="Times New Roman" w:hAnsi="Times New Roman"/>
                <w:spacing w:val="3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az iki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bölümle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verili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16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72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Türkçe</w:t>
            </w:r>
            <w:r w:rsidRPr="00EA22F6">
              <w:rPr>
                <w:rFonts w:ascii="Times New Roman" w:hAnsi="Times New Roman"/>
                <w:spacing w:val="-22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22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“Görsel</w:t>
            </w:r>
            <w:r w:rsidRPr="00EA22F6">
              <w:rPr>
                <w:rFonts w:ascii="Times New Roman" w:hAnsi="Times New Roman"/>
                <w:spacing w:val="-23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Okuma</w:t>
            </w:r>
          </w:p>
          <w:p w:rsidR="0083524B" w:rsidRPr="00EA22F6" w:rsidRDefault="0083524B" w:rsidP="00A374E5">
            <w:pPr>
              <w:pStyle w:val="TableParagraph"/>
              <w:spacing w:before="10" w:line="262" w:lineRule="auto"/>
              <w:ind w:left="88" w:right="79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Görsel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Sunu”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öğrenme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alanı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Görsel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Okuma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4):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Resim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 fotoğrafları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yorumla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399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  <w:lang w:val="sv-SE"/>
              </w:rPr>
            </w:pPr>
          </w:p>
          <w:p w:rsidR="0083524B" w:rsidRPr="00A374E5" w:rsidRDefault="0083524B" w:rsidP="00A374E5">
            <w:pPr>
              <w:pStyle w:val="TableParagraph"/>
              <w:ind w:right="77"/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85"/>
                <w:sz w:val="24"/>
                <w:szCs w:val="24"/>
              </w:rPr>
              <w:t>EKİ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M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30/09/2013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04/10/2013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905" w:right="9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ind w:left="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339" w:lineRule="auto"/>
              <w:ind w:left="72" w:right="8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ListParagraph"/>
              <w:numPr>
                <w:ilvl w:val="0"/>
                <w:numId w:val="2"/>
              </w:numPr>
              <w:tabs>
                <w:tab w:val="left" w:pos="389"/>
              </w:tabs>
              <w:spacing w:before="1"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0" w:line="262" w:lineRule="auto"/>
              <w:ind w:left="88" w:right="7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524B" w:rsidRPr="00A374E5" w:rsidTr="00A374E5">
        <w:trPr>
          <w:cantSplit/>
          <w:trHeight w:hRule="exact" w:val="1340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ind w:right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07/10/2013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11/10/2013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99294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992944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992944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992944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992944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val="1309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14/10/2013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18/10/2013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345" w:right="4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A374E5">
              <w:rPr>
                <w:rFonts w:ascii="Times New Roman" w:hAnsi="Times New Roman"/>
                <w:sz w:val="52"/>
                <w:szCs w:val="52"/>
              </w:rPr>
              <w:t>KURBAN BAYRAMI</w:t>
            </w:r>
          </w:p>
        </w:tc>
        <w:tc>
          <w:tcPr>
            <w:tcW w:w="2835" w:type="dxa"/>
            <w:vMerge/>
            <w:tcBorders>
              <w:left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  <w:sz w:val="52"/>
                <w:szCs w:val="52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  <w:sz w:val="52"/>
                <w:szCs w:val="52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  <w:sz w:val="52"/>
                <w:szCs w:val="52"/>
              </w:rPr>
            </w:pPr>
          </w:p>
        </w:tc>
      </w:tr>
      <w:tr w:rsidR="0083524B" w:rsidRPr="00A374E5" w:rsidTr="00A374E5">
        <w:trPr>
          <w:cantSplit/>
          <w:trHeight w:hRule="exact" w:val="1329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21/10/2013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25/10/2013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GEOMETRİ</w:t>
            </w:r>
          </w:p>
        </w:tc>
        <w:tc>
          <w:tcPr>
            <w:tcW w:w="17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w w:val="95"/>
                <w:sz w:val="16"/>
                <w:szCs w:val="16"/>
              </w:rPr>
              <w:t xml:space="preserve">GEOMETRİK </w:t>
            </w:r>
            <w:r w:rsidRPr="00A374E5">
              <w:rPr>
                <w:rFonts w:ascii="Times New Roman" w:hAnsi="Times New Roman"/>
                <w:spacing w:val="18"/>
                <w:w w:val="9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6"/>
                <w:szCs w:val="16"/>
              </w:rPr>
              <w:t>CİSİMLER</w:t>
            </w:r>
            <w:r w:rsidRPr="00A374E5">
              <w:rPr>
                <w:rFonts w:ascii="Times New Roman" w:hAnsi="Times New Roman"/>
                <w:w w:val="97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VE</w:t>
            </w:r>
            <w:r w:rsidRPr="00A374E5">
              <w:rPr>
                <w:rFonts w:ascii="Times New Roman" w:hAnsi="Times New Roman"/>
                <w:spacing w:val="11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ŞEKİLLER,</w:t>
            </w:r>
            <w:r w:rsidRPr="00A374E5">
              <w:rPr>
                <w:rFonts w:ascii="Times New Roman" w:hAnsi="Times New Roman"/>
                <w:spacing w:val="12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ÖRÜNTÜ VE</w:t>
            </w:r>
            <w:r w:rsidRPr="00A374E5">
              <w:rPr>
                <w:rFonts w:ascii="Times New Roman" w:hAnsi="Times New Roman"/>
                <w:spacing w:val="4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SÜSLEMELER</w:t>
            </w:r>
          </w:p>
        </w:tc>
        <w:tc>
          <w:tcPr>
            <w:tcW w:w="283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992944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992944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trHeight w:hRule="exact" w:val="1263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21/10/2013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25/10/2013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451" w:right="5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55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599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GEOMETRİ</w:t>
            </w:r>
          </w:p>
        </w:tc>
        <w:tc>
          <w:tcPr>
            <w:tcW w:w="1701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5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right="1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EŞLİK</w:t>
            </w:r>
          </w:p>
        </w:tc>
        <w:tc>
          <w:tcPr>
            <w:tcW w:w="283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3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06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Eş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nesnelere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örnekler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veri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before="2" w:line="240" w:lineRule="exact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301" w:lineRule="auto"/>
              <w:ind w:left="135" w:right="57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Eşini</w:t>
            </w:r>
            <w:r w:rsidRPr="00EA22F6">
              <w:rPr>
                <w:rFonts w:ascii="Times New Roman" w:hAnsi="Times New Roman"/>
                <w:spacing w:val="-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Bulalım</w:t>
            </w:r>
          </w:p>
          <w:p w:rsidR="0083524B" w:rsidRPr="00EA22F6" w:rsidRDefault="0083524B" w:rsidP="00A374E5">
            <w:pPr>
              <w:pStyle w:val="TableParagraph"/>
              <w:spacing w:line="301" w:lineRule="auto"/>
              <w:ind w:left="135" w:right="57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36.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59.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59.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5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66" w:lineRule="auto"/>
              <w:ind w:left="88" w:right="75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“Eşlik”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“eşitlik”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kavramlarının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karıştırılmamasına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dikkat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edili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“Eşlik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”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terimini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somu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nesneler;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“eşitlik”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teriminin,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sayılar</w:t>
            </w:r>
            <w:r w:rsidRPr="00A374E5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gibi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soyut kavramlar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için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kullanıldığı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belirtili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16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50"/>
              </w:rPr>
              <w:t>o</w:t>
            </w:r>
            <w:r w:rsidRPr="00A374E5">
              <w:rPr>
                <w:rFonts w:ascii="Times New Roman" w:hAnsi="Times New Roman"/>
                <w:spacing w:val="-64"/>
                <w:w w:val="150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Hayat</w:t>
            </w:r>
            <w:r w:rsidRPr="00A374E5">
              <w:rPr>
                <w:rFonts w:ascii="Times New Roman" w:hAnsi="Times New Roman"/>
                <w:spacing w:val="-28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bilgisi</w:t>
            </w:r>
            <w:r w:rsidRPr="00A374E5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dersi</w:t>
            </w:r>
            <w:r w:rsidRPr="00A374E5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“Okul</w:t>
            </w:r>
            <w:r w:rsidRPr="00A374E5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He-</w:t>
            </w:r>
          </w:p>
          <w:p w:rsidR="0083524B" w:rsidRPr="00A374E5" w:rsidRDefault="0083524B" w:rsidP="00A374E5">
            <w:pPr>
              <w:pStyle w:val="TableParagraph"/>
              <w:spacing w:before="14" w:line="266" w:lineRule="auto"/>
              <w:ind w:left="88" w:right="7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yecanım”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teması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A.1.13): Arkadaşları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ile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benzer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farklı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yönlerini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ede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998"/>
        </w:trPr>
        <w:tc>
          <w:tcPr>
            <w:tcW w:w="650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28/10/2013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01/11/2013</w:t>
            </w:r>
          </w:p>
        </w:tc>
        <w:tc>
          <w:tcPr>
            <w:tcW w:w="53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</w:tbl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tbl>
      <w:tblPr>
        <w:tblW w:w="15026" w:type="dxa"/>
        <w:tblInd w:w="-5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0"/>
        <w:gridCol w:w="626"/>
        <w:gridCol w:w="601"/>
        <w:gridCol w:w="554"/>
        <w:gridCol w:w="1397"/>
        <w:gridCol w:w="1984"/>
        <w:gridCol w:w="2575"/>
        <w:gridCol w:w="2053"/>
        <w:gridCol w:w="4586"/>
      </w:tblGrid>
      <w:tr w:rsidR="0083524B" w:rsidRPr="00A374E5" w:rsidTr="00A374E5">
        <w:trPr>
          <w:trHeight w:hRule="exact" w:val="775"/>
        </w:trPr>
        <w:tc>
          <w:tcPr>
            <w:tcW w:w="650" w:type="dxa"/>
            <w:tcBorders>
              <w:top w:val="single" w:sz="12" w:space="0" w:color="007DC3"/>
              <w:left w:val="single" w:sz="12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626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992944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601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54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11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39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984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692" w:right="398" w:hanging="38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spacing w:val="47"/>
                <w:w w:val="8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575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2053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586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EA22F6" w:rsidTr="00A374E5">
        <w:trPr>
          <w:cantSplit/>
          <w:trHeight w:hRule="exact" w:val="1366"/>
        </w:trPr>
        <w:tc>
          <w:tcPr>
            <w:tcW w:w="650" w:type="dxa"/>
            <w:vMerge w:val="restart"/>
            <w:tcBorders>
              <w:top w:val="single" w:sz="6" w:space="0" w:color="007DC3"/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2.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62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85"/>
                <w:sz w:val="24"/>
                <w:szCs w:val="24"/>
              </w:rPr>
              <w:t>EKİ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M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28/10/2013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01/11/2013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408" w:right="4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456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341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-22"/>
                <w:w w:val="110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4"/>
                <w:w w:val="110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YILAR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6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5"/>
              </w:numPr>
              <w:tabs>
                <w:tab w:val="left" w:pos="389"/>
              </w:tabs>
              <w:ind w:left="389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Rakamları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okur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yaza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5"/>
              </w:numPr>
              <w:tabs>
                <w:tab w:val="left" w:pos="389"/>
              </w:tabs>
              <w:spacing w:before="53" w:line="301" w:lineRule="auto"/>
              <w:ind w:left="389" w:right="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Nesn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2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sayıs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2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10’da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2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az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topluluktaki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nesnelerin</w:t>
            </w:r>
            <w:r w:rsidRPr="00A374E5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sayısını</w:t>
            </w:r>
            <w:r w:rsidRPr="00A374E5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belirler</w:t>
            </w:r>
            <w:r w:rsidRPr="00A374E5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 sayıyı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rakamla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yaza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1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EA22F6" w:rsidRDefault="0083524B" w:rsidP="00A374E5">
            <w:pPr>
              <w:pStyle w:val="TableParagraph"/>
              <w:spacing w:line="301" w:lineRule="auto"/>
              <w:ind w:left="135" w:right="218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Kartlardaki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Rakamlar 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47.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74.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75.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76.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78.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EA22F6" w:rsidRDefault="0083524B" w:rsidP="00A374E5">
            <w:pPr>
              <w:pStyle w:val="TableParagraph"/>
              <w:spacing w:before="55" w:line="299" w:lineRule="auto"/>
              <w:ind w:left="88" w:right="81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[!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]</w:t>
            </w:r>
            <w:r w:rsidRPr="00EA22F6">
              <w:rPr>
                <w:rFonts w:ascii="Times New Roman" w:hAnsi="Times New Roman"/>
                <w:spacing w:val="1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Rakamları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n</w:t>
            </w:r>
            <w:r w:rsidRPr="00EA22F6">
              <w:rPr>
                <w:rFonts w:ascii="Times New Roman" w:hAnsi="Times New Roman"/>
                <w:spacing w:val="1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yazılı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ş</w:t>
            </w:r>
            <w:r w:rsidRPr="00EA22F6">
              <w:rPr>
                <w:rFonts w:ascii="Times New Roman" w:hAnsi="Times New Roman"/>
                <w:spacing w:val="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 xml:space="preserve">yönüne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dikkat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ettirili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1</w:t>
            </w:r>
            <w:r w:rsidRPr="00EA22F6">
              <w:rPr>
                <w:rFonts w:ascii="Times New Roman" w:hAnsi="Times New Roman"/>
                <w:spacing w:val="-72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Türkçe</w:t>
            </w:r>
            <w:r w:rsidRPr="00EA22F6">
              <w:rPr>
                <w:rFonts w:ascii="Times New Roman" w:hAnsi="Times New Roman"/>
                <w:spacing w:val="-22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22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“Görsel</w:t>
            </w:r>
            <w:r w:rsidRPr="00EA22F6">
              <w:rPr>
                <w:rFonts w:ascii="Times New Roman" w:hAnsi="Times New Roman"/>
                <w:spacing w:val="-23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 xml:space="preserve">Okuma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Görsel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Sunu”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öğrenme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alanı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Görsel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Okuma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1):</w:t>
            </w: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Şekil,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sembol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işaretlerin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anlamlarını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bili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1</w:t>
            </w:r>
            <w:r w:rsidRPr="00EA22F6">
              <w:rPr>
                <w:rFonts w:ascii="Times New Roman" w:hAnsi="Times New Roman"/>
                <w:spacing w:val="-73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Türkçe</w:t>
            </w:r>
            <w:r w:rsidRPr="00EA22F6">
              <w:rPr>
                <w:rFonts w:ascii="Times New Roman" w:hAnsi="Times New Roman"/>
                <w:spacing w:val="-2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2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“</w:t>
            </w:r>
            <w:r w:rsidRPr="00EA22F6">
              <w:rPr>
                <w:rFonts w:ascii="Times New Roman" w:hAnsi="Times New Roman"/>
                <w:spacing w:val="-16"/>
                <w:w w:val="110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azma”</w:t>
            </w:r>
            <w:r w:rsidRPr="00EA22F6">
              <w:rPr>
                <w:rFonts w:ascii="Times New Roman" w:hAnsi="Times New Roman"/>
                <w:spacing w:val="-28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öğren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me</w:t>
            </w:r>
            <w:r w:rsidRPr="00EA22F6">
              <w:rPr>
                <w:rFonts w:ascii="Times New Roman" w:hAnsi="Times New Roman"/>
                <w:spacing w:val="1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alanı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azma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Kurallarını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Uygulama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5):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Matematiksel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ifadeleri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doğru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yaza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40"/>
                <w:lang w:val="sv-SE"/>
              </w:rPr>
              <w:t>1</w:t>
            </w:r>
            <w:r w:rsidRPr="00EA22F6">
              <w:rPr>
                <w:rFonts w:ascii="Times New Roman" w:hAnsi="Times New Roman"/>
                <w:spacing w:val="-68"/>
                <w:w w:val="14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Hayat</w:t>
            </w:r>
            <w:r w:rsidRPr="00EA22F6">
              <w:rPr>
                <w:rFonts w:ascii="Times New Roman" w:hAnsi="Times New Roman"/>
                <w:spacing w:val="-38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bilgisi</w:t>
            </w:r>
            <w:r w:rsidRPr="00EA22F6">
              <w:rPr>
                <w:rFonts w:ascii="Times New Roman" w:hAnsi="Times New Roman"/>
                <w:spacing w:val="-3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38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“Benim</w:t>
            </w:r>
            <w:r w:rsidRPr="00EA22F6">
              <w:rPr>
                <w:rFonts w:ascii="Times New Roman" w:hAnsi="Times New Roman"/>
                <w:spacing w:val="-3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Eş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siz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uvam”</w:t>
            </w:r>
            <w:r w:rsidRPr="00EA22F6">
              <w:rPr>
                <w:rFonts w:ascii="Times New Roman" w:hAnsi="Times New Roman"/>
                <w:spacing w:val="1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teması</w:t>
            </w:r>
            <w:r w:rsidRPr="00EA22F6">
              <w:rPr>
                <w:rFonts w:ascii="Times New Roman" w:hAnsi="Times New Roman"/>
                <w:spacing w:val="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1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B.1.2) Evinin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adresini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telefon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numarasını</w:t>
            </w:r>
            <w:r w:rsidRPr="00EA22F6">
              <w:rPr>
                <w:rFonts w:ascii="Times New Roman" w:hAnsi="Times New Roman"/>
                <w:spacing w:val="-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söyle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before="1" w:line="299" w:lineRule="auto"/>
              <w:ind w:left="88" w:right="84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4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Öğrencile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,</w:t>
            </w:r>
            <w:r w:rsidRPr="00EA22F6">
              <w:rPr>
                <w:rFonts w:ascii="Times New Roman" w:hAnsi="Times New Roman"/>
                <w:spacing w:val="4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okur</w:t>
            </w:r>
            <w:r w:rsidRPr="00EA22F6">
              <w:rPr>
                <w:rFonts w:ascii="Times New Roman" w:hAnsi="Times New Roman"/>
                <w:spacing w:val="4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yazar</w:t>
            </w:r>
            <w:r w:rsidRPr="00EA22F6">
              <w:rPr>
                <w:rFonts w:ascii="Times New Roman" w:hAnsi="Times New Roman"/>
                <w:spacing w:val="4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durumuna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geldiklerinde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rakamlar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harflerle</w:t>
            </w:r>
            <w:r w:rsidRPr="00EA22F6">
              <w:rPr>
                <w:rFonts w:ascii="Times New Roman" w:hAnsi="Times New Roman"/>
                <w:spacing w:val="-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yazdırılı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134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26" w:type="dxa"/>
            <w:vMerge w:val="restart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KA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I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M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04/11/2013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08/11/2013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467" w:right="4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1158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ind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11/11/2013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15/11/2013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1200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18/11/2013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22/11/2013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531" w:right="4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3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EA22F6" w:rsidTr="00A374E5">
        <w:trPr>
          <w:cantSplit/>
          <w:trHeight w:hRule="exact" w:val="1177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18/11/2013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22/11/2013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489" w:right="5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749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5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83524B" w:rsidRPr="00A374E5" w:rsidRDefault="0083524B" w:rsidP="00A374E5">
            <w:pPr>
              <w:pStyle w:val="TableParagraph"/>
              <w:ind w:left="341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-22"/>
                <w:w w:val="110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4"/>
                <w:w w:val="110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YILAR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4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389" w:right="111" w:hanging="284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3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100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içinde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ileriye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doğru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birer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onar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ritmik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22" w:right="97" w:firstLine="11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Çubuklar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ı 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Bire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Birer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Sayalım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(DK 61.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82.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83.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 w:line="301" w:lineRule="auto"/>
              <w:ind w:left="22" w:right="98" w:firstLine="11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Çubukları 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Onar 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Onar Sayalım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 64.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85.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before="16" w:line="240" w:lineRule="exact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55" w:lineRule="auto"/>
              <w:ind w:left="88" w:right="86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[!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]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Bire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ritmi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saymala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1’den,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ona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ritmi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saymala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onda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n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>başlatılı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20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40"/>
                <w:sz w:val="24"/>
                <w:szCs w:val="24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83"/>
                <w:w w:val="140"/>
                <w:sz w:val="24"/>
                <w:szCs w:val="24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10"/>
                <w:sz w:val="18"/>
                <w:szCs w:val="18"/>
                <w:lang w:val="sv-SE"/>
              </w:rPr>
              <w:t>Doğa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l</w:t>
            </w:r>
            <w:r w:rsidRPr="00EA22F6">
              <w:rPr>
                <w:rFonts w:ascii="Times New Roman" w:hAnsi="Times New Roman"/>
                <w:spacing w:val="-28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10"/>
                <w:sz w:val="18"/>
                <w:szCs w:val="18"/>
                <w:lang w:val="sv-SE"/>
              </w:rPr>
              <w:t>Sayılarl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-29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7"/>
                <w:w w:val="110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pacing w:val="-5"/>
                <w:w w:val="110"/>
                <w:sz w:val="18"/>
                <w:szCs w:val="18"/>
                <w:lang w:val="sv-SE"/>
              </w:rPr>
              <w:t>oplam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-28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10"/>
                <w:sz w:val="18"/>
                <w:szCs w:val="18"/>
                <w:lang w:val="sv-SE"/>
              </w:rPr>
              <w:t>İşle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mi</w:t>
            </w:r>
          </w:p>
          <w:p w:rsidR="0083524B" w:rsidRPr="00EA22F6" w:rsidRDefault="0083524B" w:rsidP="00A374E5">
            <w:pPr>
              <w:pStyle w:val="TableParagraph"/>
              <w:spacing w:before="6" w:line="220" w:lineRule="exact"/>
              <w:ind w:left="88" w:right="87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lang w:val="sv-SE"/>
              </w:rPr>
              <w:t>P</w:t>
            </w:r>
            <w:r w:rsidRPr="00EA22F6">
              <w:rPr>
                <w:rFonts w:ascii="Times New Roman" w:hAnsi="Times New Roman"/>
                <w:spacing w:val="-17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Spo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Kültür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ü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Olimpi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Eğitim 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>(Kazanı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</w:t>
            </w:r>
            <w:r w:rsidRPr="00EA22F6">
              <w:rPr>
                <w:rFonts w:ascii="Times New Roman" w:hAnsi="Times New Roman"/>
                <w:spacing w:val="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5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)</w:t>
            </w:r>
            <w:r w:rsidRPr="00EA22F6">
              <w:rPr>
                <w:rFonts w:ascii="Times New Roman" w:hAnsi="Times New Roman"/>
                <w:spacing w:val="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teme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l</w:t>
            </w:r>
            <w:r w:rsidRPr="00EA22F6">
              <w:rPr>
                <w:rFonts w:ascii="Times New Roman" w:hAnsi="Times New Roman"/>
                <w:spacing w:val="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hareke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pacing w:val="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kavramla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>rın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ı</w:t>
            </w:r>
            <w:r w:rsidRPr="00EA22F6">
              <w:rPr>
                <w:rFonts w:ascii="Times New Roman" w:hAnsi="Times New Roman"/>
                <w:spacing w:val="-2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bili</w:t>
            </w:r>
            <w:r w:rsidRPr="00EA22F6">
              <w:rPr>
                <w:rFonts w:ascii="Times New Roman" w:hAnsi="Times New Roman"/>
                <w:spacing w:val="-13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197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26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25/11/2013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29/11/2013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483" w:right="5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105"/>
                <w:sz w:val="24"/>
                <w:szCs w:val="24"/>
              </w:rPr>
              <w:t>3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EA22F6" w:rsidTr="00A374E5">
        <w:trPr>
          <w:cantSplit/>
          <w:trHeight w:hRule="exact" w:val="1134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25/11/2013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29/11/2013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29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55"/>
                <w:sz w:val="24"/>
                <w:szCs w:val="24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421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ÖLÇME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5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653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pacing w:val="-12"/>
                <w:sz w:val="16"/>
                <w:szCs w:val="16"/>
              </w:rPr>
              <w:t>T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spacing w:val="-3"/>
                <w:sz w:val="16"/>
                <w:szCs w:val="16"/>
              </w:rPr>
              <w:t>R</w:t>
            </w:r>
            <w:r w:rsidRPr="00A374E5">
              <w:rPr>
                <w:rFonts w:ascii="Times New Roman" w:hAnsi="Times New Roman"/>
                <w:spacing w:val="-1"/>
                <w:sz w:val="16"/>
                <w:szCs w:val="16"/>
              </w:rPr>
              <w:t>TMA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6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4"/>
              </w:numPr>
              <w:tabs>
                <w:tab w:val="left" w:pos="389"/>
              </w:tabs>
              <w:spacing w:line="301" w:lineRule="auto"/>
              <w:ind w:left="389" w:right="11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Nesneleri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ağırlıkları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yönün- den</w:t>
            </w:r>
            <w:r w:rsidRPr="00A374E5">
              <w:rPr>
                <w:rFonts w:ascii="Times New Roman" w:hAnsi="Times New Roman"/>
                <w:spacing w:val="-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4"/>
              </w:numPr>
              <w:tabs>
                <w:tab w:val="left" w:pos="389"/>
              </w:tabs>
              <w:spacing w:before="1" w:line="301" w:lineRule="auto"/>
              <w:ind w:left="389" w:right="11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En</w:t>
            </w:r>
            <w:r w:rsidRPr="00A374E5">
              <w:rPr>
                <w:rFonts w:ascii="Times New Roman" w:hAnsi="Times New Roman"/>
                <w:spacing w:val="-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çok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üç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nesneyi</w:t>
            </w:r>
            <w:r w:rsidRPr="00A374E5">
              <w:rPr>
                <w:rFonts w:ascii="Times New Roman" w:hAnsi="Times New Roman"/>
                <w:spacing w:val="-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ağırlıkla-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rına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göre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sırala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EA22F6" w:rsidRDefault="0083524B" w:rsidP="00A374E5">
            <w:pPr>
              <w:pStyle w:val="TableParagraph"/>
              <w:spacing w:line="301" w:lineRule="auto"/>
              <w:ind w:left="22" w:right="96" w:firstLine="113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Hangis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i 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>Ağı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r 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fi-FI"/>
              </w:rPr>
              <w:t xml:space="preserve">Hangisi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Hafif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69.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90.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80" w:line="278" w:lineRule="auto"/>
              <w:ind w:left="88" w:right="81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Karşılaştırmalarda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hafif,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ağı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 daha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hafif,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daha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ağır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gibi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ifadeler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kullanılara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</w:t>
            </w:r>
            <w:r w:rsidRPr="00A374E5">
              <w:rPr>
                <w:rFonts w:ascii="Times New Roman" w:hAnsi="Times New Roman"/>
                <w:spacing w:val="4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sezg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4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v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tahminden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yararlanılı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before="1" w:line="278" w:lineRule="auto"/>
              <w:ind w:left="88" w:right="84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En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ağı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,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en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hafif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gibi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ifadeler kullanılı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329"/>
        </w:trPr>
        <w:tc>
          <w:tcPr>
            <w:tcW w:w="650" w:type="dxa"/>
            <w:vMerge/>
            <w:tcBorders>
              <w:left w:val="single" w:sz="12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26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ARA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K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02/12/2013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06/12/2013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316" w:righ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105"/>
                <w:sz w:val="24"/>
                <w:szCs w:val="24"/>
              </w:rPr>
              <w:t>3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12" w:space="0" w:color="007DC3"/>
              <w:right w:val="single" w:sz="12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</w:tbl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tbl>
      <w:tblPr>
        <w:tblW w:w="15026" w:type="dxa"/>
        <w:tblInd w:w="-559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567"/>
        <w:gridCol w:w="567"/>
        <w:gridCol w:w="567"/>
        <w:gridCol w:w="1418"/>
        <w:gridCol w:w="1984"/>
        <w:gridCol w:w="2552"/>
        <w:gridCol w:w="2126"/>
        <w:gridCol w:w="4536"/>
      </w:tblGrid>
      <w:tr w:rsidR="0083524B" w:rsidRPr="00A374E5" w:rsidTr="00A374E5">
        <w:trPr>
          <w:trHeight w:hRule="exact" w:val="775"/>
        </w:trPr>
        <w:tc>
          <w:tcPr>
            <w:tcW w:w="709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52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06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98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left="692" w:right="398" w:hanging="38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spacing w:val="47"/>
                <w:w w:val="8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552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212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53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/>
              <w:ind w:lef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A374E5" w:rsidTr="00A374E5">
        <w:trPr>
          <w:trHeight w:hRule="exact" w:val="1114"/>
        </w:trPr>
        <w:tc>
          <w:tcPr>
            <w:tcW w:w="709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2.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567" w:type="dxa"/>
            <w:vMerge w:val="restart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ind w:right="1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ARA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K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02/12/2013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06/12/2013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55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54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ÖLÇME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A374E5" w:rsidRDefault="0083524B" w:rsidP="00A374E5">
            <w:pPr>
              <w:pStyle w:val="TableParagraph"/>
              <w:ind w:left="110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UZUNLUKLARI</w:t>
            </w:r>
            <w:r w:rsidRPr="00A374E5">
              <w:rPr>
                <w:rFonts w:ascii="Times New Roman" w:hAnsi="Times New Roman"/>
                <w:spacing w:val="4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ÖLÇME</w:t>
            </w:r>
          </w:p>
        </w:tc>
        <w:tc>
          <w:tcPr>
            <w:tcW w:w="2552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6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7"/>
              </w:numPr>
              <w:tabs>
                <w:tab w:val="left" w:pos="389"/>
              </w:tabs>
              <w:spacing w:line="301" w:lineRule="auto"/>
              <w:ind w:left="389" w:right="1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Nesneler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uzunluklar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>yö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nünden</w:t>
            </w:r>
            <w:r w:rsidRPr="00A374E5">
              <w:rPr>
                <w:rFonts w:ascii="Times New Roman" w:hAnsi="Times New Roman"/>
                <w:spacing w:val="2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karşılaştırarak</w:t>
            </w:r>
            <w:r w:rsidRPr="00A374E5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ilişkilerini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belirti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7"/>
              </w:numPr>
              <w:tabs>
                <w:tab w:val="left" w:pos="389"/>
              </w:tabs>
              <w:spacing w:before="1"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nesnenin</w:t>
            </w:r>
            <w:r w:rsidRPr="00A374E5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uzunluklarına</w:t>
            </w:r>
            <w:r w:rsidRPr="00A374E5">
              <w:rPr>
                <w:rFonts w:ascii="Times New Roman" w:hAnsi="Times New Roman"/>
                <w:w w:val="9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göre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sıralanmış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topluluğu</w:t>
            </w:r>
            <w:r w:rsidRPr="00A374E5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içindeki</w:t>
            </w:r>
            <w:r w:rsidRPr="00A374E5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yerini</w:t>
            </w:r>
            <w:r w:rsidRPr="00A374E5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7"/>
              </w:numPr>
              <w:tabs>
                <w:tab w:val="left" w:pos="389"/>
              </w:tabs>
              <w:spacing w:before="1"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Standart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olmayan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birimlerle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uzunlukları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ölçe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22" w:firstLine="11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İpleri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n  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Uzunluklarını</w:t>
            </w:r>
          </w:p>
          <w:p w:rsidR="0083524B" w:rsidRPr="00A374E5" w:rsidRDefault="0083524B" w:rsidP="00A374E5">
            <w:pPr>
              <w:pStyle w:val="TableParagraph"/>
              <w:spacing w:before="53" w:line="301" w:lineRule="auto"/>
              <w:ind w:left="135" w:right="866" w:hanging="114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Karşılaştıralım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(DK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74.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93.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94.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 w:line="301" w:lineRule="auto"/>
              <w:ind w:left="135" w:right="158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Vücudumuzla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Ölçelim 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77.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95.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95.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65"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En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çok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üç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karşılaştırılı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Karşılaştırmada,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ölçmeye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başvurulmaz;</w:t>
            </w:r>
            <w:r w:rsidRPr="00A374E5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“daha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uzun,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daha</w:t>
            </w:r>
            <w:r w:rsidRPr="00A374E5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kısa,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en uzun,</w:t>
            </w:r>
            <w:r w:rsidRPr="00A374E5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en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kısa”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gibi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terimler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kullandırılarak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sezgi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tahminden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yararlan-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dırılı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198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Karşılaştırmalarda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eşit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uzunluğa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sahip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modeller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seçilerek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bunların</w:t>
            </w:r>
            <w:r w:rsidRPr="00A374E5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“aynı</w:t>
            </w:r>
            <w:r w:rsidRPr="00A374E5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uzunlukta”</w:t>
            </w:r>
            <w:r w:rsidRPr="00A374E5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oldukları</w:t>
            </w:r>
            <w:r w:rsidRPr="00A374E5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vurgulanı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Seçilen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öğrencilerin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boy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uzunluklarının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çok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yakın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olmamasına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dikkat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edili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Sıralanmış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sayısı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beş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ile</w:t>
            </w:r>
            <w:r w:rsidRPr="00A374E5">
              <w:rPr>
                <w:rFonts w:ascii="Times New Roman" w:hAnsi="Times New Roman"/>
                <w:spacing w:val="18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sınırlandırılı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Nesnelerin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uzunlukları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önce tahmin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ettirili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Sonra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seçilen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birimle ölçme</w:t>
            </w:r>
            <w:r w:rsidRPr="00A374E5">
              <w:rPr>
                <w:rFonts w:ascii="Times New Roman" w:hAnsi="Times New Roman"/>
                <w:spacing w:val="-2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yapılarak</w:t>
            </w:r>
            <w:r w:rsidRPr="00A374E5">
              <w:rPr>
                <w:rFonts w:ascii="Times New Roman" w:hAnsi="Times New Roman"/>
                <w:spacing w:val="-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tahminle</w:t>
            </w:r>
            <w:r w:rsidRPr="00A374E5">
              <w:rPr>
                <w:rFonts w:ascii="Times New Roman" w:hAnsi="Times New Roman"/>
                <w:spacing w:val="-2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karşılaştırı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lı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00" w:lineRule="exact"/>
              <w:ind w:left="88" w:right="78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[!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]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Ölçm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sonuçları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kullanılan</w:t>
            </w:r>
            <w:r w:rsidRPr="00A374E5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ölçme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birimiyle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belirtili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11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45"/>
                <w:sz w:val="24"/>
                <w:szCs w:val="24"/>
              </w:rPr>
              <w:t>o</w:t>
            </w:r>
            <w:r w:rsidRPr="00A374E5">
              <w:rPr>
                <w:rFonts w:ascii="Times New Roman" w:hAnsi="Times New Roman"/>
                <w:spacing w:val="-78"/>
                <w:w w:val="14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-36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Sayılar</w:t>
            </w:r>
          </w:p>
        </w:tc>
      </w:tr>
      <w:tr w:rsidR="0083524B" w:rsidRPr="00A374E5" w:rsidTr="00A374E5">
        <w:trPr>
          <w:cantSplit/>
          <w:trHeight w:val="1383"/>
        </w:trPr>
        <w:tc>
          <w:tcPr>
            <w:tcW w:w="709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ind w:right="12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09/12/2013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13/12/2013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407" w:right="4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105"/>
                <w:sz w:val="24"/>
                <w:szCs w:val="24"/>
              </w:rPr>
              <w:t>5</w:t>
            </w:r>
          </w:p>
          <w:p w:rsidR="0083524B" w:rsidRPr="00A374E5" w:rsidRDefault="0083524B" w:rsidP="00A374E5">
            <w:pPr>
              <w:pStyle w:val="TableParagraph"/>
              <w:spacing w:before="1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480" w:right="4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1277"/>
        </w:trPr>
        <w:tc>
          <w:tcPr>
            <w:tcW w:w="709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16/12/2013</w:t>
            </w:r>
          </w:p>
          <w:p w:rsidR="0083524B" w:rsidRPr="00A374E5" w:rsidRDefault="0083524B" w:rsidP="00A374E5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20/12/2013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1270"/>
        </w:trPr>
        <w:tc>
          <w:tcPr>
            <w:tcW w:w="709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23/12/2013</w:t>
            </w:r>
          </w:p>
          <w:p w:rsidR="0083524B" w:rsidRPr="00A374E5" w:rsidRDefault="0083524B" w:rsidP="00A374E5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27/12/2013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641" w:right="6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3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5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341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-22"/>
                <w:w w:val="110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4"/>
                <w:w w:val="110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YILAR</w:t>
            </w:r>
          </w:p>
        </w:tc>
        <w:tc>
          <w:tcPr>
            <w:tcW w:w="2552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6"/>
              </w:numPr>
              <w:tabs>
                <w:tab w:val="left" w:pos="389"/>
              </w:tabs>
              <w:spacing w:line="278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20’ye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kadar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sayıya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karşılık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gelen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çokluğu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6"/>
              </w:numPr>
              <w:tabs>
                <w:tab w:val="left" w:pos="389"/>
              </w:tabs>
              <w:spacing w:before="1" w:line="278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çokluktan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belirtilen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kadarını</w:t>
            </w:r>
            <w:r w:rsidRPr="00A374E5">
              <w:rPr>
                <w:rFonts w:ascii="Times New Roman" w:hAnsi="Times New Roman"/>
                <w:spacing w:val="2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ayırı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6"/>
              </w:numPr>
              <w:tabs>
                <w:tab w:val="left" w:pos="389"/>
              </w:tabs>
              <w:spacing w:before="1" w:line="278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Nesne</w:t>
            </w:r>
            <w:r w:rsidRPr="00A374E5">
              <w:rPr>
                <w:rFonts w:ascii="Times New Roman" w:hAnsi="Times New Roman"/>
                <w:spacing w:val="4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gruplarını  azlık</w:t>
            </w:r>
            <w:r w:rsidRPr="00A374E5">
              <w:rPr>
                <w:rFonts w:ascii="Times New Roman" w:hAnsi="Times New Roman"/>
                <w:spacing w:val="4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 çokluklarına</w:t>
            </w:r>
            <w:r w:rsidRPr="00A374E5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göre</w:t>
            </w:r>
            <w:r w:rsidRPr="00A374E5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tırı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301" w:lineRule="auto"/>
              <w:ind w:right="94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Say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ı  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Kada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Çokluğu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Belirleyelim</w:t>
            </w:r>
          </w:p>
          <w:p w:rsidR="0083524B" w:rsidRPr="00A374E5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(DK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84.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100.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101.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 w:line="301" w:lineRule="auto"/>
              <w:ind w:left="22" w:right="98" w:firstLine="11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Fasulye </w:t>
            </w:r>
            <w:r w:rsidRPr="00EA22F6">
              <w:rPr>
                <w:rFonts w:ascii="Times New Roman" w:hAnsi="Times New Roman"/>
                <w:spacing w:val="2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Kadar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Çubuk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yıralım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87.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103.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ind w:right="7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karşılaştırmalarda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sezgiye dayalı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karar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verme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esas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aldırılı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07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40"/>
              </w:rPr>
              <w:t>o</w:t>
            </w:r>
            <w:r w:rsidRPr="00A374E5">
              <w:rPr>
                <w:rFonts w:ascii="Times New Roman" w:hAnsi="Times New Roman"/>
                <w:spacing w:val="-69"/>
                <w:w w:val="140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Hayat</w:t>
            </w:r>
            <w:r w:rsidRPr="00A374E5">
              <w:rPr>
                <w:rFonts w:ascii="Times New Roman" w:hAnsi="Times New Roman"/>
                <w:spacing w:val="-38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bilgisi</w:t>
            </w:r>
            <w:r w:rsidRPr="00A374E5">
              <w:rPr>
                <w:rFonts w:ascii="Times New Roman" w:hAnsi="Times New Roman"/>
                <w:spacing w:val="-38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dersi</w:t>
            </w:r>
            <w:r w:rsidRPr="00A374E5">
              <w:rPr>
                <w:rFonts w:ascii="Times New Roman" w:hAnsi="Times New Roman"/>
                <w:spacing w:val="-38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“Benim</w:t>
            </w:r>
            <w:r w:rsidRPr="00A374E5">
              <w:rPr>
                <w:rFonts w:ascii="Times New Roman" w:hAnsi="Times New Roman"/>
                <w:spacing w:val="-37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Eş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siz 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uvam”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teması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B.1.7):</w:t>
            </w:r>
          </w:p>
          <w:p w:rsidR="0083524B" w:rsidRPr="00A374E5" w:rsidRDefault="0083524B" w:rsidP="00A374E5">
            <w:pPr>
              <w:pStyle w:val="TableParagraph"/>
              <w:spacing w:before="2" w:line="200" w:lineRule="exact"/>
              <w:ind w:left="88" w:right="7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Günlük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yaşamında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oyun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oynamak ve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ders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çalışmak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için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harcayacağı</w:t>
            </w:r>
            <w:r w:rsidRPr="00A374E5">
              <w:rPr>
                <w:rFonts w:ascii="Times New Roman" w:hAnsi="Times New Roman"/>
                <w:w w:val="9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süreler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arasında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denge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kura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</w:t>
            </w:r>
            <w:r w:rsidRPr="00A374E5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sayıları</w:t>
            </w:r>
            <w:r w:rsidRPr="00A374E5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karşılaştırılırken</w:t>
            </w:r>
            <w:r w:rsidRPr="00A374E5">
              <w:rPr>
                <w:rFonts w:ascii="Times New Roman" w:hAnsi="Times New Roman"/>
                <w:spacing w:val="4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“büyük”,</w:t>
            </w:r>
            <w:r w:rsidRPr="00A374E5">
              <w:rPr>
                <w:rFonts w:ascii="Times New Roman" w:hAnsi="Times New Roman"/>
                <w:spacing w:val="4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“küçük”</w:t>
            </w:r>
            <w:r w:rsidRPr="00A374E5">
              <w:rPr>
                <w:rFonts w:ascii="Times New Roman" w:hAnsi="Times New Roman"/>
                <w:spacing w:val="4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“eşit”</w:t>
            </w:r>
            <w:r w:rsidRPr="00A374E5">
              <w:rPr>
                <w:rFonts w:ascii="Times New Roman" w:hAnsi="Times New Roman"/>
                <w:spacing w:val="4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keli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melerinde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uygu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kullanılı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 Sembol</w:t>
            </w:r>
            <w:r w:rsidRPr="00A374E5">
              <w:rPr>
                <w:rFonts w:ascii="Times New Roman" w:hAnsi="Times New Roman"/>
                <w:spacing w:val="-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kullanılmaz.</w:t>
            </w:r>
          </w:p>
          <w:p w:rsidR="0083524B" w:rsidRPr="00A374E5" w:rsidRDefault="0083524B" w:rsidP="00A374E5">
            <w:pPr>
              <w:pStyle w:val="TableParagraph"/>
              <w:spacing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Az,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çok,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aynı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kelimeleri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kullanılarak</w:t>
            </w:r>
            <w:r w:rsidRPr="00A374E5">
              <w:rPr>
                <w:rFonts w:ascii="Times New Roman" w:hAnsi="Times New Roman"/>
                <w:spacing w:val="-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da</w:t>
            </w:r>
            <w:r w:rsidRPr="00A374E5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karşılaştırmalar</w:t>
            </w:r>
            <w:r w:rsidRPr="00A374E5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yaptırılı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143"/>
        </w:trPr>
        <w:tc>
          <w:tcPr>
            <w:tcW w:w="709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ind w:left="113"/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O</w:t>
            </w:r>
            <w:r w:rsidRPr="00A374E5">
              <w:rPr>
                <w:rFonts w:ascii="Times New Roman" w:hAnsi="Times New Roman"/>
                <w:b/>
                <w:bCs/>
                <w:spacing w:val="-4"/>
                <w:w w:val="80"/>
                <w:sz w:val="24"/>
                <w:szCs w:val="24"/>
              </w:rPr>
              <w:t>C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K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30/12/2013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03/01/2014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638" w:right="6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1135"/>
        </w:trPr>
        <w:tc>
          <w:tcPr>
            <w:tcW w:w="709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ind w:left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06/01/2014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10/01/2014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2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ind w:lef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4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345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-22"/>
                <w:w w:val="110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4"/>
                <w:w w:val="110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YILAR</w:t>
            </w:r>
          </w:p>
        </w:tc>
        <w:tc>
          <w:tcPr>
            <w:tcW w:w="2552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56" w:line="200" w:lineRule="exact"/>
              <w:ind w:left="348" w:right="109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9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Miktarlar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20’de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z</w:t>
            </w:r>
            <w:r w:rsidRPr="00A374E5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nesnede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oluşa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ik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gruptak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nesneler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bi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eşle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grupların</w:t>
            </w:r>
            <w:r w:rsidRPr="00A374E5">
              <w:rPr>
                <w:rFonts w:ascii="Times New Roman" w:hAnsi="Times New Roman"/>
                <w:spacing w:val="-2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nesn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-2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sayıların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-2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karşılaştırı</w:t>
            </w:r>
            <w:r w:rsidRPr="00A374E5">
              <w:rPr>
                <w:rFonts w:ascii="Times New Roman" w:hAnsi="Times New Roman"/>
                <w:spacing w:val="-13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7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92" w:right="75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Az,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çok,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aynı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kelimeleri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kullanılarak</w:t>
            </w:r>
            <w:r w:rsidRPr="00A374E5">
              <w:rPr>
                <w:rFonts w:ascii="Times New Roman" w:hAnsi="Times New Roman"/>
                <w:spacing w:val="-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da</w:t>
            </w:r>
            <w:r w:rsidRPr="00A374E5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karşılaştırmalar</w:t>
            </w:r>
            <w:r w:rsidRPr="00A374E5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yaptırılı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134"/>
        </w:trPr>
        <w:tc>
          <w:tcPr>
            <w:tcW w:w="709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13/01/2014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17/01/2014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2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ind w:left="24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</w:tbl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tbl>
      <w:tblPr>
        <w:tblW w:w="15026" w:type="dxa"/>
        <w:tblInd w:w="-5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0"/>
        <w:gridCol w:w="760"/>
        <w:gridCol w:w="467"/>
        <w:gridCol w:w="554"/>
        <w:gridCol w:w="1397"/>
        <w:gridCol w:w="1984"/>
        <w:gridCol w:w="2575"/>
        <w:gridCol w:w="2053"/>
        <w:gridCol w:w="4586"/>
      </w:tblGrid>
      <w:tr w:rsidR="0083524B" w:rsidRPr="00A374E5" w:rsidTr="00A374E5">
        <w:trPr>
          <w:trHeight w:hRule="exact" w:val="775"/>
        </w:trPr>
        <w:tc>
          <w:tcPr>
            <w:tcW w:w="650" w:type="dxa"/>
            <w:tcBorders>
              <w:top w:val="single" w:sz="12" w:space="0" w:color="007DC3"/>
              <w:left w:val="single" w:sz="12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760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46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54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11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39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984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692" w:right="398" w:hanging="38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spacing w:val="47"/>
                <w:w w:val="8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575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2053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586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EA22F6" w:rsidTr="00A374E5">
        <w:trPr>
          <w:cantSplit/>
          <w:trHeight w:hRule="exact" w:val="2358"/>
        </w:trPr>
        <w:tc>
          <w:tcPr>
            <w:tcW w:w="650" w:type="dxa"/>
            <w:vMerge w:val="restart"/>
            <w:tcBorders>
              <w:top w:val="single" w:sz="6" w:space="0" w:color="007DC3"/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3.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760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O</w:t>
            </w:r>
            <w:r w:rsidRPr="00A374E5">
              <w:rPr>
                <w:rFonts w:ascii="Times New Roman" w:hAnsi="Times New Roman"/>
                <w:b/>
                <w:bCs/>
                <w:spacing w:val="-4"/>
                <w:w w:val="80"/>
                <w:sz w:val="24"/>
                <w:szCs w:val="24"/>
              </w:rPr>
              <w:t>C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K</w:t>
            </w:r>
          </w:p>
        </w:tc>
        <w:tc>
          <w:tcPr>
            <w:tcW w:w="4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20/01/2014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24/01/2014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1351" w:right="16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spacing w:line="271" w:lineRule="auto"/>
              <w:ind w:left="113" w:right="141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sz w:val="20"/>
                <w:szCs w:val="20"/>
              </w:rPr>
              <w:t>VERİ</w:t>
            </w:r>
            <w:r w:rsidRPr="00A374E5">
              <w:rPr>
                <w:rFonts w:ascii="Times New Roman" w:hAnsi="Times New Roman"/>
                <w:i/>
                <w:w w:val="104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ÖLÇME</w:t>
            </w:r>
          </w:p>
        </w:tc>
        <w:tc>
          <w:tcPr>
            <w:tcW w:w="198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1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ZAMANI</w:t>
            </w:r>
            <w:r w:rsidRPr="00A374E5">
              <w:rPr>
                <w:rFonts w:ascii="Times New Roman" w:hAnsi="Times New Roman"/>
                <w:spacing w:val="4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ÖLÇME</w:t>
            </w:r>
          </w:p>
          <w:p w:rsidR="0083524B" w:rsidRPr="00A374E5" w:rsidRDefault="0083524B" w:rsidP="00A374E5">
            <w:pPr>
              <w:pStyle w:val="TableParagraph"/>
              <w:spacing w:before="6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1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pacing w:val="-12"/>
                <w:sz w:val="16"/>
                <w:szCs w:val="16"/>
              </w:rPr>
              <w:t>T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ABLO</w:t>
            </w:r>
          </w:p>
        </w:tc>
        <w:tc>
          <w:tcPr>
            <w:tcW w:w="2575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9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9"/>
              </w:numPr>
              <w:tabs>
                <w:tab w:val="left" w:pos="389"/>
              </w:tabs>
              <w:spacing w:line="301" w:lineRule="auto"/>
              <w:ind w:left="389" w:right="11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akvim 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üzerinde 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günü 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 ayı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belirti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2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9"/>
              </w:numPr>
              <w:tabs>
                <w:tab w:val="left" w:pos="389"/>
              </w:tabs>
              <w:ind w:left="389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abloları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oku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EA22F6" w:rsidRDefault="0083524B" w:rsidP="00A374E5">
            <w:pPr>
              <w:pStyle w:val="TableParagraph"/>
              <w:spacing w:line="301" w:lineRule="auto"/>
              <w:ind w:left="135" w:right="23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-20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akvimde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Neler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ar? 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103.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1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1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8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75" w:lineRule="auto"/>
              <w:ind w:left="88" w:right="80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36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Hayat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bilgisi  dersi</w:t>
            </w:r>
            <w:r w:rsidRPr="00EA22F6">
              <w:rPr>
                <w:rFonts w:ascii="Times New Roman" w:hAnsi="Times New Roman"/>
                <w:spacing w:val="4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“Dün,  Bu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gün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,</w:t>
            </w:r>
            <w:r w:rsidRPr="00EA22F6">
              <w:rPr>
                <w:rFonts w:ascii="Times New Roman" w:hAnsi="Times New Roman"/>
                <w:spacing w:val="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arın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”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temas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ı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3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C.1.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1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1):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0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akvimi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kullanarak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hava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durumundaki</w:t>
            </w:r>
            <w:r w:rsidRPr="00EA22F6">
              <w:rPr>
                <w:rFonts w:ascii="Times New Roman" w:hAnsi="Times New Roman"/>
                <w:spacing w:val="4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değişiklikleri</w:t>
            </w:r>
            <w:r w:rsidRPr="00EA22F6">
              <w:rPr>
                <w:rFonts w:ascii="Times New Roman" w:hAnsi="Times New Roman"/>
                <w:spacing w:val="4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günlük</w:t>
            </w:r>
            <w:r w:rsidRPr="00EA22F6">
              <w:rPr>
                <w:rFonts w:ascii="Times New Roman" w:hAnsi="Times New Roman"/>
                <w:spacing w:val="4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olarak gözlemler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 gözlem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sonuçlarını</w:t>
            </w:r>
            <w:r w:rsidRPr="00EA22F6">
              <w:rPr>
                <w:rFonts w:ascii="Times New Roman" w:hAnsi="Times New Roman"/>
                <w:w w:val="9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verilen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grafik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üzerinde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gösteri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.)</w:t>
            </w:r>
          </w:p>
          <w:p w:rsidR="0083524B" w:rsidRPr="00EA22F6" w:rsidRDefault="0083524B" w:rsidP="00A374E5">
            <w:pPr>
              <w:pStyle w:val="TableParagraph"/>
              <w:spacing w:before="3" w:line="278" w:lineRule="auto"/>
              <w:ind w:left="88" w:right="81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[!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]</w:t>
            </w:r>
            <w:r w:rsidRPr="00EA22F6">
              <w:rPr>
                <w:rFonts w:ascii="Times New Roman" w:hAnsi="Times New Roman"/>
                <w:spacing w:val="2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7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abl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2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oluşturm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2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 xml:space="preserve">etkinlikleri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yaptırılmaz.</w:t>
            </w:r>
          </w:p>
          <w:p w:rsidR="0083524B" w:rsidRPr="00EA22F6" w:rsidRDefault="0083524B" w:rsidP="00A374E5">
            <w:pPr>
              <w:pStyle w:val="TableParagraph"/>
              <w:spacing w:before="1" w:line="278" w:lineRule="auto"/>
              <w:ind w:left="88" w:right="84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2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Etkinliklerde,</w:t>
            </w:r>
            <w:r w:rsidRPr="00EA22F6">
              <w:rPr>
                <w:rFonts w:ascii="Times New Roman" w:hAnsi="Times New Roman"/>
                <w:spacing w:val="2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bu</w:t>
            </w:r>
            <w:r w:rsidRPr="00EA22F6">
              <w:rPr>
                <w:rFonts w:ascii="Times New Roman" w:hAnsi="Times New Roman"/>
                <w:spacing w:val="2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sınıf</w:t>
            </w:r>
            <w:r w:rsidRPr="00EA22F6">
              <w:rPr>
                <w:rFonts w:ascii="Times New Roman" w:hAnsi="Times New Roman"/>
                <w:spacing w:val="2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düzeyinin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kolay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algılayabileceği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okuyabileceği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tablolar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kullanılı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219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760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  <w:lang w:val="sv-SE"/>
              </w:rPr>
            </w:pPr>
          </w:p>
          <w:p w:rsidR="0083524B" w:rsidRPr="00A374E5" w:rsidRDefault="0083524B" w:rsidP="00A374E5">
            <w:pPr>
              <w:pStyle w:val="TableParagraph"/>
              <w:ind w:left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ŞUBA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</w:p>
        </w:tc>
        <w:tc>
          <w:tcPr>
            <w:tcW w:w="4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10/02/2014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14/02/2014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636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7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341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-22"/>
                <w:w w:val="110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4"/>
                <w:w w:val="110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YILAR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389" w:right="111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5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Miktarı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10</w:t>
            </w:r>
            <w:r w:rsidRPr="00A374E5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ile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20</w:t>
            </w:r>
            <w:r w:rsidRPr="00A374E5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arasında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grup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nesneyi,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onluk ve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birliklerine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ayırarak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gösteri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</w:t>
            </w:r>
            <w:r w:rsidRPr="00A374E5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nesnelere</w:t>
            </w:r>
            <w:r w:rsidRPr="00A374E5">
              <w:rPr>
                <w:rFonts w:ascii="Times New Roman" w:hAnsi="Times New Roman"/>
                <w:spacing w:val="3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karşılık</w:t>
            </w:r>
            <w:r w:rsidRPr="00A374E5">
              <w:rPr>
                <w:rFonts w:ascii="Times New Roman" w:hAnsi="Times New Roman"/>
                <w:w w:val="9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gelen sayıyı rakamlarla yazar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oku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1" w:line="278" w:lineRule="auto"/>
              <w:ind w:left="389" w:right="111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10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Sıra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bildiren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ilk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yirmi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sayıyı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kullanı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2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EA22F6" w:rsidRDefault="0083524B" w:rsidP="00A374E5">
            <w:pPr>
              <w:pStyle w:val="TableParagraph"/>
              <w:spacing w:line="301" w:lineRule="auto"/>
              <w:ind w:left="135" w:right="46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-17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erlerini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Belirtelim 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109.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120.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121.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124.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6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88" w:right="84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Sıra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sayıları,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sözel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sembolik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olarak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ifade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ettirili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</w:rPr>
              <w:t>.P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Spor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Kültürü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Olimpik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Eğitim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18):</w:t>
            </w:r>
            <w:r w:rsidRPr="00A374E5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Spor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türlerine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göre kuralların neler olduğunu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bili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</w:rPr>
              <w:t>.P</w:t>
            </w:r>
            <w:r w:rsidRPr="00A374E5">
              <w:rPr>
                <w:rFonts w:ascii="Times New Roman" w:hAnsi="Times New Roman"/>
                <w:spacing w:val="45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Rehberlik 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ve 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Psikolojik 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Danışma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2):</w:t>
            </w:r>
            <w:r w:rsidRPr="00A374E5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Öğrenci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olarak sorumluluklarının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farkına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varı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459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760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17/02/2014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21/02/2014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434" w:righ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EA22F6" w:rsidTr="00A374E5">
        <w:trPr>
          <w:cantSplit/>
          <w:trHeight w:hRule="exact" w:val="1940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585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ŞUBA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</w:p>
        </w:tc>
        <w:tc>
          <w:tcPr>
            <w:tcW w:w="4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24/02/2014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28/02/2014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881" w:right="8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spacing w:line="339" w:lineRule="auto"/>
              <w:ind w:left="311" w:right="260" w:hanging="6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27"/>
                <w:w w:val="10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3"/>
                <w:w w:val="105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YILARLA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6"/>
                <w:szCs w:val="16"/>
              </w:rPr>
              <w:t>T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OPLAMA İŞLEMİ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ListParagraph"/>
              <w:numPr>
                <w:ilvl w:val="0"/>
                <w:numId w:val="8"/>
              </w:numPr>
              <w:tabs>
                <w:tab w:val="left" w:pos="389"/>
              </w:tabs>
              <w:spacing w:before="77"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oplamanın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araya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getirme,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ekleme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çoğaltma anlamlarını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ede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8"/>
              </w:numPr>
              <w:tabs>
                <w:tab w:val="left" w:pos="389"/>
              </w:tabs>
              <w:spacing w:before="1" w:line="301" w:lineRule="auto"/>
              <w:ind w:left="389" w:right="10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7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oplamlar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20’y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kadar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iki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sayının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toplamını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bulu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matematik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cüm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lesin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yaza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v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modelle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gösteri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8"/>
              </w:numPr>
              <w:tabs>
                <w:tab w:val="left" w:pos="389"/>
              </w:tabs>
              <w:spacing w:before="1" w:line="301" w:lineRule="auto"/>
              <w:ind w:left="389" w:right="1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9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oplam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işlemind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sıfırın</w:t>
            </w:r>
            <w:r w:rsidRPr="00A374E5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etkisini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nedenleriyle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açık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135" w:right="22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Çubukları</w:t>
            </w:r>
            <w:r w:rsidRPr="00A374E5">
              <w:rPr>
                <w:rFonts w:ascii="Times New Roman" w:hAnsi="Times New Roman"/>
                <w:spacing w:val="-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oplayalım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(D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4"/>
                <w:sz w:val="18"/>
                <w:szCs w:val="18"/>
              </w:rPr>
              <w:t>1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19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128.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129.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131.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EA22F6" w:rsidRDefault="0083524B" w:rsidP="00A374E5">
            <w:pPr>
              <w:pStyle w:val="TableParagraph"/>
              <w:spacing w:before="99" w:line="278" w:lineRule="auto"/>
              <w:ind w:left="88" w:right="84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“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e”,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“ile”,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“daha”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gibi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bağlaçlar kullanılarak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dört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işlemin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her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biri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ifade edilebildiğinden bu bağlaçlarla toplama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işleminin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özdeşleştirilmemesi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gereki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Bu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bağlaçlarla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öğrencileri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şartlandırmak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yerine,</w:t>
            </w:r>
            <w:r w:rsidRPr="00EA22F6">
              <w:rPr>
                <w:rFonts w:ascii="Times New Roman" w:hAnsi="Times New Roman"/>
                <w:spacing w:val="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öğrencilerin</w:t>
            </w:r>
            <w:r w:rsidRPr="00EA22F6">
              <w:rPr>
                <w:rFonts w:ascii="Times New Roman" w:hAnsi="Times New Roman"/>
                <w:spacing w:val="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içinde toplama</w:t>
            </w:r>
            <w:r w:rsidRPr="00EA22F6">
              <w:rPr>
                <w:rFonts w:ascii="Times New Roman" w:hAnsi="Times New Roman"/>
                <w:spacing w:val="2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anlamı</w:t>
            </w:r>
            <w:r w:rsidRPr="00EA22F6">
              <w:rPr>
                <w:rFonts w:ascii="Times New Roman" w:hAnsi="Times New Roman"/>
                <w:spacing w:val="2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bulunan</w:t>
            </w:r>
            <w:r w:rsidRPr="00EA22F6">
              <w:rPr>
                <w:rFonts w:ascii="Times New Roman" w:hAnsi="Times New Roman"/>
                <w:spacing w:val="2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günlük</w:t>
            </w:r>
            <w:r w:rsidRPr="00EA22F6">
              <w:rPr>
                <w:rFonts w:ascii="Times New Roman" w:hAnsi="Times New Roman"/>
                <w:spacing w:val="2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yaşam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durumları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ile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yeterince</w:t>
            </w:r>
            <w:r w:rsidRPr="00EA22F6">
              <w:rPr>
                <w:rFonts w:ascii="Times New Roman" w:hAnsi="Times New Roman"/>
                <w:spacing w:val="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deneyim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 xml:space="preserve">kazanması </w:t>
            </w:r>
            <w:r w:rsidRPr="00EA22F6">
              <w:rPr>
                <w:rFonts w:ascii="Times New Roman" w:hAnsi="Times New Roman"/>
                <w:spacing w:val="20"/>
                <w:w w:val="9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sağlanmalıdı</w:t>
            </w:r>
            <w:r w:rsidRPr="00EA22F6">
              <w:rPr>
                <w:rFonts w:ascii="Times New Roman" w:hAnsi="Times New Roman"/>
                <w:spacing w:val="-10"/>
                <w:w w:val="95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before="1" w:line="278" w:lineRule="auto"/>
              <w:ind w:left="88" w:right="84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1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0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oplanan</w:t>
            </w:r>
            <w:r w:rsidRPr="00EA22F6">
              <w:rPr>
                <w:rFonts w:ascii="Times New Roman" w:hAnsi="Times New Roman"/>
                <w:spacing w:val="1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1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toplam</w:t>
            </w:r>
            <w:r w:rsidRPr="00EA22F6">
              <w:rPr>
                <w:rFonts w:ascii="Times New Roman" w:hAnsi="Times New Roman"/>
                <w:spacing w:val="1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kelimeleri ile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“+”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işaretinin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toplama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işlemine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ait ifadeler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olduğu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vurgulanı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726"/>
        </w:trPr>
        <w:tc>
          <w:tcPr>
            <w:tcW w:w="650" w:type="dxa"/>
            <w:vMerge/>
            <w:tcBorders>
              <w:left w:val="single" w:sz="12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760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  <w:lang w:val="sv-SE"/>
              </w:rPr>
            </w:pPr>
          </w:p>
          <w:p w:rsidR="0083524B" w:rsidRPr="00A374E5" w:rsidRDefault="0083524B" w:rsidP="00A374E5">
            <w:pPr>
              <w:pStyle w:val="TableParagraph"/>
              <w:ind w:left="21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MA</w:t>
            </w:r>
            <w:r w:rsidRPr="00A374E5">
              <w:rPr>
                <w:rFonts w:ascii="Times New Roman" w:hAnsi="Times New Roman"/>
                <w:b/>
                <w:bCs/>
                <w:spacing w:val="-4"/>
                <w:w w:val="85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</w:p>
        </w:tc>
        <w:tc>
          <w:tcPr>
            <w:tcW w:w="467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03/03/2014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07/03/2014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right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12" w:space="0" w:color="007DC3"/>
              <w:right w:val="single" w:sz="12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</w:tbl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tbl>
      <w:tblPr>
        <w:tblW w:w="15026" w:type="dxa"/>
        <w:tblInd w:w="-55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0"/>
        <w:gridCol w:w="626"/>
        <w:gridCol w:w="601"/>
        <w:gridCol w:w="554"/>
        <w:gridCol w:w="1397"/>
        <w:gridCol w:w="1984"/>
        <w:gridCol w:w="2575"/>
        <w:gridCol w:w="2053"/>
        <w:gridCol w:w="4586"/>
      </w:tblGrid>
      <w:tr w:rsidR="0083524B" w:rsidRPr="00A374E5" w:rsidTr="00A374E5">
        <w:trPr>
          <w:trHeight w:hRule="exact" w:val="775"/>
        </w:trPr>
        <w:tc>
          <w:tcPr>
            <w:tcW w:w="650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52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62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FA4887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06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39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98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left="692" w:right="398" w:hanging="38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spacing w:val="47"/>
                <w:w w:val="8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575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205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58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/>
              <w:ind w:left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EA22F6" w:rsidTr="00A374E5">
        <w:trPr>
          <w:cantSplit/>
          <w:trHeight w:hRule="exact" w:val="3147"/>
        </w:trPr>
        <w:tc>
          <w:tcPr>
            <w:tcW w:w="650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3.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62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03/03/2014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07/03/2014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right="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spacing w:line="339" w:lineRule="auto"/>
              <w:ind w:left="311" w:right="260" w:hanging="6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27"/>
                <w:w w:val="10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3"/>
                <w:w w:val="105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YILARLA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6"/>
                <w:szCs w:val="16"/>
              </w:rPr>
              <w:t>T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OPLAMA İŞLEMİ</w:t>
            </w:r>
          </w:p>
        </w:tc>
        <w:tc>
          <w:tcPr>
            <w:tcW w:w="2575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ListParagraph"/>
              <w:numPr>
                <w:ilvl w:val="0"/>
                <w:numId w:val="15"/>
              </w:numPr>
              <w:tabs>
                <w:tab w:val="left" w:pos="389"/>
              </w:tabs>
              <w:spacing w:before="77" w:line="301" w:lineRule="auto"/>
              <w:ind w:left="425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oplamanın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araya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getirme,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ekleme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çoğaltma anlamlarını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ede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5"/>
              </w:numPr>
              <w:tabs>
                <w:tab w:val="left" w:pos="389"/>
              </w:tabs>
              <w:spacing w:before="1" w:line="301" w:lineRule="auto"/>
              <w:ind w:left="425" w:right="10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7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oplamlar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20’y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kadar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iki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sayının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toplamını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bulu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matematik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cüm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lesin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yaza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v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modelle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gösteri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5"/>
              </w:numPr>
              <w:tabs>
                <w:tab w:val="left" w:pos="389"/>
              </w:tabs>
              <w:spacing w:before="1" w:line="301" w:lineRule="auto"/>
              <w:ind w:left="425" w:right="10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9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oplam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işlemind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>sıfırın</w:t>
            </w:r>
            <w:r w:rsidRPr="00A374E5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etkisini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nedenleriyle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açık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301" w:lineRule="auto"/>
              <w:ind w:left="135" w:right="221"/>
              <w:rPr>
                <w:rFonts w:ascii="Times New Roman" w:hAnsi="Times New Roman"/>
                <w:sz w:val="18"/>
                <w:szCs w:val="18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135" w:right="221"/>
              <w:rPr>
                <w:rFonts w:ascii="Times New Roman" w:hAnsi="Times New Roman"/>
                <w:sz w:val="18"/>
                <w:szCs w:val="18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135" w:right="221"/>
              <w:rPr>
                <w:rFonts w:ascii="Times New Roman" w:hAnsi="Times New Roman"/>
                <w:sz w:val="18"/>
                <w:szCs w:val="18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135" w:right="221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Çubukları</w:t>
            </w:r>
            <w:r w:rsidRPr="00A374E5">
              <w:rPr>
                <w:rFonts w:ascii="Times New Roman" w:hAnsi="Times New Roman"/>
                <w:spacing w:val="-3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oplayalım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(D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4"/>
                <w:sz w:val="18"/>
                <w:szCs w:val="18"/>
              </w:rPr>
              <w:t>1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19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 xml:space="preserve"> 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128.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5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129.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6F75D8">
            <w:pPr>
              <w:rPr>
                <w:rFonts w:ascii="Times New Roman" w:hAnsi="Times New Roman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    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131.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8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EA22F6" w:rsidRDefault="0083524B" w:rsidP="00A374E5">
            <w:pPr>
              <w:pStyle w:val="TableParagraph"/>
              <w:spacing w:before="78"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İki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doğal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sayının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toplanma- sıyla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ilgili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yeterince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deneyim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kazan- dırıldıktan</w:t>
            </w:r>
            <w:r w:rsidRPr="00EA22F6">
              <w:rPr>
                <w:rFonts w:ascii="Times New Roman" w:hAnsi="Times New Roman"/>
                <w:spacing w:val="4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sonra,</w:t>
            </w:r>
            <w:r w:rsidRPr="00EA22F6">
              <w:rPr>
                <w:rFonts w:ascii="Times New Roman" w:hAnsi="Times New Roman"/>
                <w:spacing w:val="4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üç</w:t>
            </w:r>
            <w:r w:rsidRPr="00EA22F6">
              <w:rPr>
                <w:rFonts w:ascii="Times New Roman" w:hAnsi="Times New Roman"/>
                <w:spacing w:val="4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doğal</w:t>
            </w:r>
            <w:r w:rsidRPr="00EA22F6">
              <w:rPr>
                <w:rFonts w:ascii="Times New Roman" w:hAnsi="Times New Roman"/>
                <w:spacing w:val="4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sayıyla</w:t>
            </w:r>
            <w:r w:rsidRPr="00EA22F6">
              <w:rPr>
                <w:rFonts w:ascii="Times New Roman" w:hAnsi="Times New Roman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toplama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işlemleri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yaptırılı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00" w:lineRule="exact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2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an</w:t>
            </w:r>
            <w:r w:rsidRPr="00EA22F6">
              <w:rPr>
                <w:rFonts w:ascii="Times New Roman" w:hAnsi="Times New Roman"/>
                <w:spacing w:val="3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yana</w:t>
            </w:r>
            <w:r w:rsidRPr="00EA22F6">
              <w:rPr>
                <w:rFonts w:ascii="Times New Roman" w:hAnsi="Times New Roman"/>
                <w:spacing w:val="3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toplama</w:t>
            </w:r>
            <w:r w:rsidRPr="00EA22F6">
              <w:rPr>
                <w:rFonts w:ascii="Times New Roman" w:hAnsi="Times New Roman"/>
                <w:spacing w:val="3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işleminde “eşit”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işaretinin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(=)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anlamı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vurgulanı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198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35"/>
                <w:sz w:val="24"/>
                <w:szCs w:val="24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78"/>
                <w:w w:val="135"/>
                <w:sz w:val="24"/>
                <w:szCs w:val="24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Doğal</w:t>
            </w:r>
            <w:r w:rsidRPr="00EA22F6">
              <w:rPr>
                <w:rFonts w:ascii="Times New Roman" w:hAnsi="Times New Roman"/>
                <w:spacing w:val="-35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sayılar</w:t>
            </w:r>
          </w:p>
          <w:p w:rsidR="0083524B" w:rsidRPr="00EA22F6" w:rsidRDefault="0083524B" w:rsidP="00A374E5">
            <w:pPr>
              <w:pStyle w:val="TableParagraph"/>
              <w:spacing w:line="209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0</w:t>
            </w:r>
            <w:r w:rsidRPr="00EA22F6">
              <w:rPr>
                <w:rFonts w:ascii="Times New Roman" w:hAnsi="Times New Roman"/>
                <w:spacing w:val="-73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Türkçe</w:t>
            </w:r>
            <w:r w:rsidRPr="00EA22F6">
              <w:rPr>
                <w:rFonts w:ascii="Times New Roman" w:hAnsi="Times New Roman"/>
                <w:spacing w:val="-2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2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“</w:t>
            </w:r>
            <w:r w:rsidRPr="00EA22F6">
              <w:rPr>
                <w:rFonts w:ascii="Times New Roman" w:hAnsi="Times New Roman"/>
                <w:spacing w:val="-16"/>
                <w:w w:val="110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azma”</w:t>
            </w:r>
            <w:r w:rsidRPr="00EA22F6">
              <w:rPr>
                <w:rFonts w:ascii="Times New Roman" w:hAnsi="Times New Roman"/>
                <w:spacing w:val="-28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öğren-</w:t>
            </w:r>
          </w:p>
          <w:p w:rsidR="0083524B" w:rsidRPr="00EA22F6" w:rsidRDefault="0083524B" w:rsidP="00A374E5">
            <w:pPr>
              <w:pStyle w:val="TableParagraph"/>
              <w:spacing w:line="192" w:lineRule="exact"/>
              <w:ind w:left="88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me</w:t>
            </w:r>
            <w:r w:rsidRPr="00EA22F6">
              <w:rPr>
                <w:rFonts w:ascii="Times New Roman" w:hAnsi="Times New Roman"/>
                <w:spacing w:val="11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alanı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fi-FI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azma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Kurallarını</w:t>
            </w:r>
            <w:r w:rsidRPr="00EA22F6">
              <w:rPr>
                <w:rFonts w:ascii="Times New Roman" w:hAnsi="Times New Roman"/>
                <w:spacing w:val="11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Uygula-</w:t>
            </w:r>
          </w:p>
          <w:p w:rsidR="0083524B" w:rsidRPr="00EA22F6" w:rsidRDefault="0083524B" w:rsidP="00A374E5">
            <w:pPr>
              <w:pStyle w:val="TableParagraph"/>
              <w:spacing w:before="2" w:line="200" w:lineRule="exact"/>
              <w:ind w:left="88" w:right="79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ma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Kazanım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5):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Matematiksel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ifade- leri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doğru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yaza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fi-FI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07" w:lineRule="exact"/>
              <w:ind w:left="372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EA22F6">
              <w:rPr>
                <w:rFonts w:ascii="Times New Roman" w:hAnsi="Times New Roman"/>
                <w:w w:val="150"/>
                <w:lang w:val="fi-FI"/>
              </w:rPr>
              <w:t>0</w:t>
            </w:r>
            <w:r w:rsidRPr="00EA22F6">
              <w:rPr>
                <w:rFonts w:ascii="Times New Roman" w:hAnsi="Times New Roman"/>
                <w:spacing w:val="-68"/>
                <w:w w:val="150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fi-FI"/>
              </w:rPr>
              <w:t>Türkçe</w:t>
            </w:r>
            <w:r w:rsidRPr="00EA22F6">
              <w:rPr>
                <w:rFonts w:ascii="Times New Roman" w:hAnsi="Times New Roman"/>
                <w:spacing w:val="-13"/>
                <w:w w:val="110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fi-FI"/>
              </w:rPr>
              <w:t>dersi</w:t>
            </w:r>
            <w:r w:rsidRPr="00EA22F6">
              <w:rPr>
                <w:rFonts w:ascii="Times New Roman" w:hAnsi="Times New Roman"/>
                <w:spacing w:val="-12"/>
                <w:w w:val="110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fi-FI"/>
              </w:rPr>
              <w:t>“Konuşma”</w:t>
            </w:r>
            <w:r w:rsidRPr="00EA22F6">
              <w:rPr>
                <w:rFonts w:ascii="Times New Roman" w:hAnsi="Times New Roman"/>
                <w:spacing w:val="-13"/>
                <w:w w:val="110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fi-FI"/>
              </w:rPr>
              <w:t>öğ-</w:t>
            </w:r>
          </w:p>
          <w:p w:rsidR="0083524B" w:rsidRPr="00EA22F6" w:rsidRDefault="0083524B" w:rsidP="00A374E5">
            <w:pPr>
              <w:pStyle w:val="TableParagraph"/>
              <w:spacing w:line="192" w:lineRule="exact"/>
              <w:ind w:left="88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renme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alanı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Tür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Yöntem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ve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pacing w:val="-20"/>
                <w:sz w:val="18"/>
                <w:szCs w:val="18"/>
                <w:lang w:val="fi-FI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eknikle-</w:t>
            </w:r>
          </w:p>
          <w:p w:rsidR="0083524B" w:rsidRPr="00EA22F6" w:rsidRDefault="0083524B" w:rsidP="00A374E5">
            <w:pPr>
              <w:pStyle w:val="TableParagraph"/>
              <w:spacing w:before="2" w:line="200" w:lineRule="exact"/>
              <w:ind w:left="88" w:right="79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re 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Uygun 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Konuşma 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(Kazanım 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 xml:space="preserve">3): </w:t>
            </w:r>
            <w:r w:rsidRPr="00EA22F6">
              <w:rPr>
                <w:rFonts w:ascii="Times New Roman" w:hAnsi="Times New Roman"/>
                <w:spacing w:val="-20"/>
                <w:sz w:val="18"/>
                <w:szCs w:val="18"/>
                <w:lang w:val="fi-FI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opluluk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önünde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konuşu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fi-FI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973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fi-FI"/>
              </w:rPr>
            </w:pPr>
          </w:p>
        </w:tc>
        <w:tc>
          <w:tcPr>
            <w:tcW w:w="6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  <w:lang w:val="fi-FI"/>
              </w:rPr>
            </w:pPr>
          </w:p>
          <w:p w:rsidR="0083524B" w:rsidRPr="00A374E5" w:rsidRDefault="0083524B" w:rsidP="00A374E5">
            <w:pPr>
              <w:pStyle w:val="TableParagraph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MA</w:t>
            </w:r>
            <w:r w:rsidRPr="00A374E5">
              <w:rPr>
                <w:rFonts w:ascii="Times New Roman" w:hAnsi="Times New Roman"/>
                <w:b/>
                <w:bCs/>
                <w:spacing w:val="-4"/>
                <w:w w:val="85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10/03/2014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14/03/2014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427629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427629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ListParagraph"/>
              <w:numPr>
                <w:ilvl w:val="0"/>
                <w:numId w:val="11"/>
              </w:numPr>
              <w:tabs>
                <w:tab w:val="left" w:pos="389"/>
              </w:tabs>
              <w:spacing w:before="38" w:line="255" w:lineRule="auto"/>
              <w:ind w:left="389" w:right="11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23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oplamlar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20’y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geçmeyen ik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doğa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l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sayını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toplandığı</w:t>
            </w:r>
            <w:r w:rsidRPr="00A374E5">
              <w:rPr>
                <w:rFonts w:ascii="Times New Roman" w:hAnsi="Times New Roman"/>
                <w:spacing w:val="-2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bi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işlemde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topla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il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topla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nanlarda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verildiğinde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verilmeye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toplanan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bulu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1"/>
              </w:numPr>
              <w:tabs>
                <w:tab w:val="left" w:pos="389"/>
              </w:tabs>
              <w:spacing w:line="255" w:lineRule="auto"/>
              <w:ind w:left="389" w:right="11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oplam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işleminde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topla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nanları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A374E5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yerler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i 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değiştirildiğind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4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toplamı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değişmediğin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i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gösteri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1"/>
              </w:numPr>
              <w:tabs>
                <w:tab w:val="left" w:pos="389"/>
              </w:tabs>
              <w:spacing w:before="13" w:line="255" w:lineRule="auto"/>
              <w:ind w:left="389" w:right="11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23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oplamlar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1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0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vey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2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0</w:t>
            </w:r>
            <w:r w:rsidRPr="00A374E5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olan 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>say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ikililerin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belirle</w:t>
            </w:r>
            <w:r w:rsidRPr="00A374E5">
              <w:rPr>
                <w:rFonts w:ascii="Times New Roman" w:hAnsi="Times New Roman"/>
                <w:spacing w:val="-12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3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55" w:lineRule="auto"/>
              <w:ind w:left="22" w:right="76" w:firstLine="11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Kaç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Kalem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Koyduğunu Bulabilirim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(DK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125.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134.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tabs>
                <w:tab w:val="left" w:pos="1332"/>
              </w:tabs>
              <w:spacing w:before="13" w:line="255" w:lineRule="auto"/>
              <w:ind w:left="22" w:right="72" w:firstLine="11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Değiştireli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ab/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 xml:space="preserve">Sonuca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Bakalım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 127.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135.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136.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3" w:line="255" w:lineRule="auto"/>
              <w:ind w:left="135" w:right="28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-20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oplamları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Hep</w:t>
            </w:r>
            <w:r w:rsidRPr="00EA22F6">
              <w:rPr>
                <w:rFonts w:ascii="Times New Roman" w:hAnsi="Times New Roman"/>
                <w:spacing w:val="-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4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ynı</w:t>
            </w:r>
            <w:r w:rsidRPr="00EA22F6">
              <w:rPr>
                <w:rFonts w:ascii="Times New Roman" w:hAnsi="Times New Roman"/>
                <w:w w:val="9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129.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137.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9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88" w:right="79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 xml:space="preserve">[!] </w:t>
            </w:r>
            <w:r w:rsidRPr="00A374E5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V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erilmeyen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toplanan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buldurulurken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çıkarma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işlemi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yaptırılmaz.</w:t>
            </w:r>
          </w:p>
          <w:p w:rsidR="0083524B" w:rsidRPr="00A374E5" w:rsidRDefault="0083524B" w:rsidP="00A374E5">
            <w:pPr>
              <w:pStyle w:val="TableParagraph"/>
              <w:spacing w:line="221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35"/>
                <w:sz w:val="24"/>
                <w:szCs w:val="24"/>
              </w:rPr>
              <w:t>o</w:t>
            </w:r>
            <w:r w:rsidRPr="00A374E5">
              <w:rPr>
                <w:rFonts w:ascii="Times New Roman" w:hAnsi="Times New Roman"/>
                <w:spacing w:val="-78"/>
                <w:w w:val="13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-35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sayılar</w:t>
            </w:r>
          </w:p>
          <w:p w:rsidR="0083524B" w:rsidRPr="00A374E5" w:rsidRDefault="0083524B" w:rsidP="00A374E5">
            <w:pPr>
              <w:pStyle w:val="TableParagraph"/>
              <w:spacing w:before="20" w:line="278" w:lineRule="auto"/>
              <w:ind w:left="88" w:right="79" w:firstLine="28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[!] </w:t>
            </w:r>
            <w:r w:rsidRPr="00A374E5">
              <w:rPr>
                <w:rFonts w:ascii="Times New Roman" w:hAnsi="Times New Roman"/>
                <w:spacing w:val="3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Bu </w:t>
            </w:r>
            <w:r w:rsidRPr="00A374E5">
              <w:rPr>
                <w:rFonts w:ascii="Times New Roman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sınıftaki 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sayı </w:t>
            </w:r>
            <w:r w:rsidRPr="00A374E5">
              <w:rPr>
                <w:rFonts w:ascii="Times New Roman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sınırlılıkları</w:t>
            </w:r>
            <w:r w:rsidRPr="00A374E5">
              <w:rPr>
                <w:rFonts w:ascii="Times New Roman" w:hAnsi="Times New Roman"/>
                <w:w w:val="9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içinde</w:t>
            </w:r>
            <w:r w:rsidRPr="00A374E5">
              <w:rPr>
                <w:rFonts w:ascii="Times New Roman" w:hAnsi="Times New Roman"/>
                <w:spacing w:val="3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kalınarak</w:t>
            </w:r>
            <w:r w:rsidRPr="00A374E5">
              <w:rPr>
                <w:rFonts w:ascii="Times New Roman" w:hAnsi="Times New Roman"/>
                <w:spacing w:val="3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özellik</w:t>
            </w:r>
            <w:r w:rsidRPr="00A374E5">
              <w:rPr>
                <w:rFonts w:ascii="Times New Roman" w:hAnsi="Times New Roman"/>
                <w:spacing w:val="3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fark</w:t>
            </w:r>
            <w:r w:rsidRPr="00A374E5">
              <w:rPr>
                <w:rFonts w:ascii="Times New Roman" w:hAnsi="Times New Roman"/>
                <w:spacing w:val="3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ettirili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988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17/03/2014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21/03/2014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ind w:left="304"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988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24/03/2014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28/03/2014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55"/>
                <w:sz w:val="24"/>
                <w:szCs w:val="24"/>
              </w:rPr>
              <w:t>2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EA22F6" w:rsidTr="00A374E5">
        <w:trPr>
          <w:cantSplit/>
          <w:trHeight w:hRule="exact" w:val="1134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N</w:t>
            </w: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31/03/2014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04/04/2014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ind w:left="398" w:right="3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97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082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2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339" w:lineRule="auto"/>
              <w:ind w:left="311" w:hanging="69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27"/>
                <w:w w:val="10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3"/>
                <w:w w:val="105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YILARLA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pacing w:val="-3"/>
                <w:sz w:val="16"/>
                <w:szCs w:val="16"/>
              </w:rPr>
              <w:t>T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OPLAMA İŞLEMİ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0"/>
              </w:numPr>
              <w:tabs>
                <w:tab w:val="left" w:pos="389"/>
              </w:tabs>
              <w:spacing w:line="278" w:lineRule="auto"/>
              <w:ind w:left="389" w:right="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20’y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kada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ola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doğal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sayıları,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iki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sayının</w:t>
            </w:r>
            <w:r w:rsidRPr="00A374E5">
              <w:rPr>
                <w:rFonts w:ascii="Times New Roman" w:hAnsi="Times New Roman"/>
                <w:w w:val="9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toplamı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biçiminde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yaza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0"/>
              </w:numPr>
              <w:tabs>
                <w:tab w:val="left" w:pos="389"/>
              </w:tabs>
              <w:spacing w:before="1" w:line="278" w:lineRule="auto"/>
              <w:ind w:left="389" w:right="10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7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oplamlar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20’y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kadar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iki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sayıyı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zihinden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0"/>
              </w:numPr>
              <w:tabs>
                <w:tab w:val="left" w:pos="389"/>
              </w:tabs>
              <w:spacing w:before="1" w:line="278" w:lineRule="auto"/>
              <w:ind w:left="389" w:right="10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Doğa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l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sayılarl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toplama işlemin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3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gerektire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</w:t>
            </w:r>
            <w:r w:rsidRPr="00A374E5">
              <w:rPr>
                <w:rFonts w:ascii="Times New Roman" w:hAnsi="Times New Roman"/>
                <w:spacing w:val="3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prob-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lemleri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çözer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kura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22" w:right="98" w:firstLine="11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 xml:space="preserve">Hangi 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Sayıları 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0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opla- yalım</w:t>
            </w:r>
          </w:p>
          <w:p w:rsidR="0083524B" w:rsidRPr="00A374E5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(DK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134.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143.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 w:line="278" w:lineRule="auto"/>
              <w:ind w:left="135" w:right="101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 xml:space="preserve">Aklımızdan </w:t>
            </w:r>
            <w:r w:rsidRPr="00EA22F6">
              <w:rPr>
                <w:rFonts w:ascii="Times New Roman" w:hAnsi="Times New Roman"/>
                <w:spacing w:val="2"/>
                <w:w w:val="9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9"/>
                <w:w w:val="95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oplayalım</w:t>
            </w:r>
            <w:r w:rsidRPr="00EA22F6">
              <w:rPr>
                <w:rFonts w:ascii="Times New Roman" w:hAnsi="Times New Roman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136.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EA22F6" w:rsidRDefault="0083524B" w:rsidP="00A374E5">
            <w:pPr>
              <w:pStyle w:val="TableParagraph"/>
              <w:spacing w:before="3" w:line="110" w:lineRule="exact"/>
              <w:rPr>
                <w:rFonts w:ascii="Times New Roman" w:hAnsi="Times New Roman"/>
                <w:sz w:val="11"/>
                <w:szCs w:val="11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55" w:lineRule="auto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1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Önce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basamaklı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iki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doğal sayının,</w:t>
            </w:r>
            <w:r w:rsidRPr="00EA22F6">
              <w:rPr>
                <w:rFonts w:ascii="Times New Roman" w:hAnsi="Times New Roman"/>
                <w:spacing w:val="4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daha</w:t>
            </w:r>
            <w:r w:rsidRPr="00EA22F6">
              <w:rPr>
                <w:rFonts w:ascii="Times New Roman" w:hAnsi="Times New Roman"/>
                <w:spacing w:val="4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sonra</w:t>
            </w:r>
            <w:r w:rsidRPr="00EA22F6">
              <w:rPr>
                <w:rFonts w:ascii="Times New Roman" w:hAnsi="Times New Roman"/>
                <w:spacing w:val="4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</w:t>
            </w:r>
            <w:r w:rsidRPr="00EA22F6">
              <w:rPr>
                <w:rFonts w:ascii="Times New Roman" w:hAnsi="Times New Roman"/>
                <w:spacing w:val="4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basamaklı</w:t>
            </w:r>
            <w:r w:rsidRPr="00EA22F6">
              <w:rPr>
                <w:rFonts w:ascii="Times New Roman" w:hAnsi="Times New Roman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doğal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sayı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ile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iki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basamaklı</w:t>
            </w:r>
            <w:r w:rsidRPr="00EA22F6">
              <w:rPr>
                <w:rFonts w:ascii="Times New Roman" w:hAnsi="Times New Roman"/>
                <w:spacing w:val="-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doğal</w:t>
            </w:r>
            <w:r w:rsidRPr="00EA22F6">
              <w:rPr>
                <w:rFonts w:ascii="Times New Roman" w:hAnsi="Times New Roman"/>
                <w:spacing w:val="-1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sayının</w:t>
            </w:r>
            <w:r w:rsidRPr="00EA22F6">
              <w:rPr>
                <w:rFonts w:ascii="Times New Roman" w:hAnsi="Times New Roman"/>
                <w:spacing w:val="-1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toplamı</w:t>
            </w:r>
            <w:r w:rsidRPr="00EA22F6">
              <w:rPr>
                <w:rFonts w:ascii="Times New Roman" w:hAnsi="Times New Roman"/>
                <w:spacing w:val="-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zihinden</w:t>
            </w:r>
            <w:r w:rsidRPr="00EA22F6">
              <w:rPr>
                <w:rFonts w:ascii="Times New Roman" w:hAnsi="Times New Roman"/>
                <w:spacing w:val="-1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bulduru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>lu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55" w:lineRule="auto"/>
              <w:ind w:left="88" w:right="79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19"/>
                <w:w w:val="9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Bu</w:t>
            </w:r>
            <w:r w:rsidRPr="00EA22F6">
              <w:rPr>
                <w:rFonts w:ascii="Times New Roman" w:hAnsi="Times New Roman"/>
                <w:spacing w:val="19"/>
                <w:w w:val="9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sınıftaki</w:t>
            </w:r>
            <w:r w:rsidRPr="00EA22F6">
              <w:rPr>
                <w:rFonts w:ascii="Times New Roman" w:hAnsi="Times New Roman"/>
                <w:spacing w:val="20"/>
                <w:w w:val="9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sayı</w:t>
            </w:r>
            <w:r w:rsidRPr="00EA22F6">
              <w:rPr>
                <w:rFonts w:ascii="Times New Roman" w:hAnsi="Times New Roman"/>
                <w:spacing w:val="19"/>
                <w:w w:val="9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sınırlılıkları</w:t>
            </w:r>
            <w:r w:rsidRPr="00EA22F6">
              <w:rPr>
                <w:rFonts w:ascii="Times New Roman" w:hAnsi="Times New Roman"/>
                <w:w w:val="9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içinde</w:t>
            </w:r>
            <w:r w:rsidRPr="00EA22F6">
              <w:rPr>
                <w:rFonts w:ascii="Times New Roman" w:hAnsi="Times New Roman"/>
                <w:spacing w:val="37"/>
                <w:w w:val="9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kalını</w:t>
            </w:r>
            <w:r w:rsidRPr="00EA22F6">
              <w:rPr>
                <w:rFonts w:ascii="Times New Roman" w:hAnsi="Times New Roman"/>
                <w:spacing w:val="-10"/>
                <w:w w:val="95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w w:val="95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16" w:lineRule="exact"/>
              <w:ind w:left="372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lang w:val="sv-SE"/>
              </w:rPr>
              <w:t xml:space="preserve">,P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İnsan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Hakları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atandaşlık</w:t>
            </w:r>
          </w:p>
          <w:p w:rsidR="0083524B" w:rsidRPr="00EA22F6" w:rsidRDefault="0083524B" w:rsidP="00A374E5">
            <w:pPr>
              <w:pStyle w:val="TableParagraph"/>
              <w:spacing w:before="4" w:line="255" w:lineRule="auto"/>
              <w:ind w:left="88" w:right="76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13):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Okulda</w:t>
            </w:r>
            <w:r w:rsidRPr="00EA22F6">
              <w:rPr>
                <w:rFonts w:ascii="Times New Roman" w:hAnsi="Times New Roman"/>
                <w:spacing w:val="2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demokratik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hayatı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n</w:t>
            </w:r>
            <w:r w:rsidRPr="00EA22F6">
              <w:rPr>
                <w:rFonts w:ascii="Times New Roman" w:hAnsi="Times New Roman"/>
                <w:spacing w:val="1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geliştirilmesin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1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sv-SE"/>
              </w:rPr>
              <w:t>katkıda</w:t>
            </w:r>
            <w:r w:rsidRPr="00EA22F6">
              <w:rPr>
                <w:rFonts w:ascii="Times New Roman" w:hAnsi="Times New Roman"/>
                <w:spacing w:val="3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bulunması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gerektiğini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fark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ede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134"/>
        </w:trPr>
        <w:tc>
          <w:tcPr>
            <w:tcW w:w="650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3E1AE1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31/03/2014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04/04/2014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ind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1134"/>
        </w:trPr>
        <w:tc>
          <w:tcPr>
            <w:tcW w:w="650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07/04/2014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11/04/2014</w:t>
            </w:r>
          </w:p>
        </w:tc>
        <w:tc>
          <w:tcPr>
            <w:tcW w:w="55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83524B" w:rsidRPr="00A374E5" w:rsidRDefault="0083524B" w:rsidP="00A374E5">
            <w:pPr>
              <w:pStyle w:val="TableParagraph"/>
              <w:ind w:left="406" w:right="3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2</w:t>
            </w:r>
          </w:p>
        </w:tc>
        <w:tc>
          <w:tcPr>
            <w:tcW w:w="1397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3E1AE1">
            <w:pPr>
              <w:rPr>
                <w:rFonts w:ascii="Times New Roman" w:hAnsi="Times New Roman"/>
              </w:rPr>
            </w:pPr>
          </w:p>
        </w:tc>
      </w:tr>
    </w:tbl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tbl>
      <w:tblPr>
        <w:tblW w:w="15026" w:type="dxa"/>
        <w:tblInd w:w="-5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0"/>
        <w:gridCol w:w="626"/>
        <w:gridCol w:w="567"/>
        <w:gridCol w:w="567"/>
        <w:gridCol w:w="1418"/>
        <w:gridCol w:w="1984"/>
        <w:gridCol w:w="2575"/>
        <w:gridCol w:w="2053"/>
        <w:gridCol w:w="4586"/>
      </w:tblGrid>
      <w:tr w:rsidR="0083524B" w:rsidRPr="00A374E5" w:rsidTr="00A374E5">
        <w:trPr>
          <w:trHeight w:hRule="exact" w:val="775"/>
        </w:trPr>
        <w:tc>
          <w:tcPr>
            <w:tcW w:w="650" w:type="dxa"/>
            <w:tcBorders>
              <w:top w:val="single" w:sz="12" w:space="0" w:color="007DC3"/>
              <w:left w:val="single" w:sz="12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626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11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984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spacing w:line="243" w:lineRule="auto"/>
              <w:ind w:left="692" w:right="398" w:hanging="38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spacing w:val="47"/>
                <w:w w:val="8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575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2053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586" w:type="dxa"/>
            <w:tcBorders>
              <w:top w:val="single" w:sz="12" w:space="0" w:color="007DC3"/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TableParagraph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EA22F6" w:rsidTr="00A374E5">
        <w:trPr>
          <w:cantSplit/>
          <w:trHeight w:hRule="exact" w:val="1082"/>
        </w:trPr>
        <w:tc>
          <w:tcPr>
            <w:tcW w:w="650" w:type="dxa"/>
            <w:vMerge w:val="restart"/>
            <w:tcBorders>
              <w:top w:val="single" w:sz="6" w:space="0" w:color="007DC3"/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4.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6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N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14/04/2014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18/04/2014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31" w:righ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8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3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34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-22"/>
                <w:w w:val="110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4"/>
                <w:w w:val="110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10"/>
                <w:sz w:val="16"/>
                <w:szCs w:val="16"/>
              </w:rPr>
              <w:t>YILAR</w:t>
            </w:r>
          </w:p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6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spacing w:line="339" w:lineRule="auto"/>
              <w:ind w:left="328" w:right="260" w:hanging="8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27"/>
                <w:w w:val="10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3"/>
                <w:w w:val="105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YILARLA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 xml:space="preserve"> ÇIKARMA İŞLEMİ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38"/>
              <w:ind w:left="106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4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20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içinde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geriye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birer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2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3"/>
              </w:numPr>
              <w:tabs>
                <w:tab w:val="left" w:pos="389"/>
              </w:tabs>
              <w:spacing w:line="200" w:lineRule="exact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Çıkarmanın</w:t>
            </w:r>
            <w:r w:rsidRPr="00A374E5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ayırma,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azaltma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eksiltme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anlamlarını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ede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3"/>
              </w:numPr>
              <w:tabs>
                <w:tab w:val="left" w:pos="389"/>
              </w:tabs>
              <w:spacing w:line="200" w:lineRule="exact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20’ye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kadar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iki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 sayının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farkını bulu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matematik</w:t>
            </w:r>
            <w:r w:rsidRPr="00A374E5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cümlesini</w:t>
            </w:r>
            <w:r w:rsidRPr="00A374E5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yazar</w:t>
            </w:r>
            <w:r w:rsidRPr="00A374E5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 modellerle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gösteri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3"/>
              </w:numPr>
              <w:tabs>
                <w:tab w:val="left" w:pos="389"/>
              </w:tabs>
              <w:spacing w:line="198" w:lineRule="exact"/>
              <w:ind w:left="389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sayıdan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aynı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çıkarıldığında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“sıfır” elde edildiğini gösteri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4" w:line="255" w:lineRule="auto"/>
              <w:ind w:left="22" w:right="98" w:firstLine="11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 xml:space="preserve">Eksiltelim, </w:t>
            </w:r>
            <w:r w:rsidRPr="00A374E5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Söyleyelim (DK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151.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A374E5" w:rsidRDefault="0083524B" w:rsidP="00A374E5">
            <w:pPr>
              <w:pStyle w:val="TableParagraph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154.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154.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156.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3" w:line="255" w:lineRule="auto"/>
              <w:ind w:left="135" w:right="524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Çıkarma</w:t>
            </w:r>
            <w:r w:rsidRPr="00EA22F6">
              <w:rPr>
                <w:rFonts w:ascii="Times New Roman" w:hAnsi="Times New Roman"/>
                <w:spacing w:val="-2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palım</w:t>
            </w:r>
            <w:r w:rsidRPr="00EA22F6">
              <w:rPr>
                <w:rFonts w:ascii="Times New Roman" w:hAnsi="Times New Roman"/>
                <w:w w:val="9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152.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157.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157.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158.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13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158.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24" w:line="278" w:lineRule="auto"/>
              <w:ind w:left="88" w:right="84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4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V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erilen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herhangi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sayıdan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başlatılarak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da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sayma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yaptırılacaktı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01" w:lineRule="exact"/>
              <w:ind w:left="372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EA22F6">
              <w:rPr>
                <w:rFonts w:ascii="Times New Roman" w:hAnsi="Times New Roman"/>
                <w:w w:val="105"/>
                <w:sz w:val="24"/>
                <w:szCs w:val="24"/>
                <w:lang w:val="it-IT"/>
              </w:rPr>
              <w:t>o</w:t>
            </w:r>
            <w:r w:rsidRPr="00EA22F6">
              <w:rPr>
                <w:rFonts w:ascii="Times New Roman" w:hAnsi="Times New Roman"/>
                <w:spacing w:val="-42"/>
                <w:w w:val="105"/>
                <w:sz w:val="24"/>
                <w:szCs w:val="24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05"/>
                <w:sz w:val="18"/>
                <w:szCs w:val="18"/>
                <w:lang w:val="it-IT"/>
              </w:rPr>
              <w:t>Doğa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it-IT"/>
              </w:rPr>
              <w:t>l</w:t>
            </w:r>
            <w:r w:rsidRPr="00EA22F6">
              <w:rPr>
                <w:rFonts w:ascii="Times New Roman" w:hAnsi="Times New Roman"/>
                <w:spacing w:val="-7"/>
                <w:w w:val="105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05"/>
                <w:sz w:val="18"/>
                <w:szCs w:val="18"/>
                <w:lang w:val="it-IT"/>
              </w:rPr>
              <w:t>sayılarl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it-IT"/>
              </w:rPr>
              <w:t>a</w:t>
            </w:r>
            <w:r w:rsidRPr="00EA22F6">
              <w:rPr>
                <w:rFonts w:ascii="Times New Roman" w:hAnsi="Times New Roman"/>
                <w:spacing w:val="-7"/>
                <w:w w:val="105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05"/>
                <w:sz w:val="18"/>
                <w:szCs w:val="18"/>
                <w:lang w:val="it-IT"/>
              </w:rPr>
              <w:t>çıkarm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it-IT"/>
              </w:rPr>
              <w:t>a</w:t>
            </w:r>
            <w:r w:rsidRPr="00EA22F6">
              <w:rPr>
                <w:rFonts w:ascii="Times New Roman" w:hAnsi="Times New Roman"/>
                <w:spacing w:val="-7"/>
                <w:w w:val="105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05"/>
                <w:sz w:val="18"/>
                <w:szCs w:val="18"/>
                <w:lang w:val="it-IT"/>
              </w:rPr>
              <w:t>işlemi</w:t>
            </w:r>
          </w:p>
          <w:p w:rsidR="0083524B" w:rsidRPr="00EA22F6" w:rsidRDefault="0083524B" w:rsidP="00A374E5">
            <w:pPr>
              <w:pStyle w:val="TableParagraph"/>
              <w:spacing w:before="20" w:line="278" w:lineRule="auto"/>
              <w:ind w:left="88" w:right="84" w:firstLine="283"/>
              <w:jc w:val="both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[!]</w:t>
            </w:r>
            <w:r w:rsidRPr="00EA22F6">
              <w:rPr>
                <w:rFonts w:ascii="Times New Roman" w:hAnsi="Times New Roman"/>
                <w:spacing w:val="30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“Eksilen”,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“Çıkan”,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“fark”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kelimeleri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ile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“–”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işaretinin,</w:t>
            </w:r>
            <w:r w:rsidRPr="00EA22F6">
              <w:rPr>
                <w:rFonts w:ascii="Times New Roman" w:hAnsi="Times New Roman"/>
                <w:spacing w:val="3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çıkarma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işlemine ait ifadeler olduğu vurgulanı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it-IT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17" w:lineRule="exact"/>
              <w:ind w:left="372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EA22F6">
              <w:rPr>
                <w:rFonts w:ascii="Times New Roman" w:hAnsi="Times New Roman"/>
                <w:w w:val="150"/>
                <w:lang w:val="it-IT"/>
              </w:rPr>
              <w:t>0</w:t>
            </w:r>
            <w:r w:rsidRPr="00EA22F6">
              <w:rPr>
                <w:rFonts w:ascii="Times New Roman" w:hAnsi="Times New Roman"/>
                <w:spacing w:val="-68"/>
                <w:w w:val="150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it-IT"/>
              </w:rPr>
              <w:t>Türkçe</w:t>
            </w:r>
            <w:r w:rsidRPr="00EA22F6">
              <w:rPr>
                <w:rFonts w:ascii="Times New Roman" w:hAnsi="Times New Roman"/>
                <w:spacing w:val="-29"/>
                <w:w w:val="110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it-IT"/>
              </w:rPr>
              <w:t>dersi</w:t>
            </w:r>
            <w:r w:rsidRPr="00EA22F6">
              <w:rPr>
                <w:rFonts w:ascii="Times New Roman" w:hAnsi="Times New Roman"/>
                <w:spacing w:val="-30"/>
                <w:w w:val="110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it-IT"/>
              </w:rPr>
              <w:t>“</w:t>
            </w:r>
            <w:r w:rsidRPr="00EA22F6">
              <w:rPr>
                <w:rFonts w:ascii="Times New Roman" w:hAnsi="Times New Roman"/>
                <w:spacing w:val="-16"/>
                <w:w w:val="110"/>
                <w:sz w:val="18"/>
                <w:szCs w:val="18"/>
                <w:lang w:val="it-IT"/>
              </w:rPr>
              <w:t>Y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it-IT"/>
              </w:rPr>
              <w:t>azma”</w:t>
            </w:r>
            <w:r w:rsidRPr="00EA22F6">
              <w:rPr>
                <w:rFonts w:ascii="Times New Roman" w:hAnsi="Times New Roman"/>
                <w:spacing w:val="-30"/>
                <w:w w:val="110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it-IT"/>
              </w:rPr>
              <w:t>öğren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me</w:t>
            </w:r>
            <w:r w:rsidRPr="00EA22F6">
              <w:rPr>
                <w:rFonts w:ascii="Times New Roman" w:hAnsi="Times New Roman"/>
                <w:spacing w:val="11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alanı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it-IT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azma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Kurallarını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Uygulama</w:t>
            </w:r>
            <w:r w:rsidRPr="00EA22F6">
              <w:rPr>
                <w:rFonts w:ascii="Times New Roman" w:hAnsi="Times New Roman"/>
                <w:spacing w:val="-12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(Kazanım</w:t>
            </w:r>
            <w:r w:rsidRPr="00EA22F6">
              <w:rPr>
                <w:rFonts w:ascii="Times New Roman" w:hAnsi="Times New Roman"/>
                <w:spacing w:val="-12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5):</w:t>
            </w:r>
            <w:r w:rsidRPr="00EA22F6">
              <w:rPr>
                <w:rFonts w:ascii="Times New Roman" w:hAnsi="Times New Roman"/>
                <w:spacing w:val="-12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Matematiksel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ifadeleri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doğru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it-IT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yaza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it-IT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it-IT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997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541BEF">
            <w:pPr>
              <w:rPr>
                <w:rFonts w:ascii="Times New Roman" w:hAnsi="Times New Roman"/>
                <w:lang w:val="it-IT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541BEF">
            <w:pPr>
              <w:rPr>
                <w:rFonts w:ascii="Times New Roman" w:hAnsi="Times New Roman"/>
                <w:lang w:val="it-IT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14/04/2014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18/04/2014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40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998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21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AYI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21/04/2014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25/04/2014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984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28/04/2014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02/05/2014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05" w:right="2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6" w:space="0" w:color="007DC3"/>
              <w:right w:val="single" w:sz="12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1282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AYI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05/05/2014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09/05/2014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932" w:right="8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spacing w:line="271" w:lineRule="auto"/>
              <w:ind w:left="113" w:right="251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339" w:lineRule="auto"/>
              <w:ind w:left="243" w:right="2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DOĞAL</w:t>
            </w:r>
            <w:r w:rsidRPr="00A374E5">
              <w:rPr>
                <w:rFonts w:ascii="Times New Roman" w:hAnsi="Times New Roman"/>
                <w:spacing w:val="27"/>
                <w:w w:val="105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S</w:t>
            </w:r>
            <w:r w:rsidRPr="00A374E5">
              <w:rPr>
                <w:rFonts w:ascii="Times New Roman" w:hAnsi="Times New Roman"/>
                <w:spacing w:val="-13"/>
                <w:w w:val="105"/>
                <w:sz w:val="16"/>
                <w:szCs w:val="16"/>
              </w:rPr>
              <w:t>A</w:t>
            </w:r>
            <w:r w:rsidRPr="00A374E5">
              <w:rPr>
                <w:rFonts w:ascii="Times New Roman" w:hAnsi="Times New Roman"/>
                <w:w w:val="105"/>
                <w:sz w:val="16"/>
                <w:szCs w:val="16"/>
              </w:rPr>
              <w:t>YILARLA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 xml:space="preserve"> ÇIKARMA İŞLEMİ</w:t>
            </w:r>
          </w:p>
          <w:p w:rsidR="0083524B" w:rsidRPr="00A374E5" w:rsidRDefault="0083524B" w:rsidP="00A374E5">
            <w:pPr>
              <w:pStyle w:val="TableParagraph"/>
              <w:spacing w:before="2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1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pacing w:val="-12"/>
                <w:sz w:val="16"/>
                <w:szCs w:val="16"/>
              </w:rPr>
              <w:t>P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ARALARIMIZ</w:t>
            </w:r>
          </w:p>
          <w:p w:rsidR="0083524B" w:rsidRPr="00A374E5" w:rsidRDefault="0083524B" w:rsidP="00A374E5">
            <w:pPr>
              <w:pStyle w:val="TableParagraph"/>
              <w:spacing w:before="6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1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UZUNLUKLARI</w:t>
            </w:r>
            <w:r w:rsidRPr="00A374E5">
              <w:rPr>
                <w:rFonts w:ascii="Times New Roman" w:hAnsi="Times New Roman"/>
                <w:spacing w:val="4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ÖLÇME</w:t>
            </w:r>
          </w:p>
        </w:tc>
        <w:tc>
          <w:tcPr>
            <w:tcW w:w="257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2"/>
              </w:numPr>
              <w:tabs>
                <w:tab w:val="left" w:pos="389"/>
              </w:tabs>
              <w:spacing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çıkarma işleminde verilmeyen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eksilen</w:t>
            </w:r>
            <w:r w:rsidRPr="00A374E5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veya</w:t>
            </w:r>
            <w:r w:rsidRPr="00A374E5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çıkanı</w:t>
            </w:r>
            <w:r w:rsidRPr="00A374E5">
              <w:rPr>
                <w:rFonts w:ascii="Times New Roman" w:hAnsi="Times New Roman"/>
                <w:w w:val="9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bulu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2"/>
              </w:numPr>
              <w:tabs>
                <w:tab w:val="left" w:pos="389"/>
              </w:tabs>
              <w:spacing w:before="1"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20’ye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kadar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olan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iki</w:t>
            </w:r>
            <w:r w:rsidRPr="00A374E5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doğal sayının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farkını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zihinden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bu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lu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2"/>
              </w:numPr>
              <w:tabs>
                <w:tab w:val="left" w:pos="389"/>
              </w:tabs>
              <w:spacing w:before="1"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sayılarla</w:t>
            </w:r>
            <w:r w:rsidRPr="00A374E5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çıkarma</w:t>
            </w:r>
            <w:r w:rsidRPr="00A374E5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işlemini</w:t>
            </w:r>
            <w:r w:rsidRPr="00A374E5">
              <w:rPr>
                <w:rFonts w:ascii="Times New Roman" w:hAnsi="Times New Roman"/>
                <w:spacing w:val="4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gerektiren</w:t>
            </w:r>
            <w:r w:rsidRPr="00A374E5">
              <w:rPr>
                <w:rFonts w:ascii="Times New Roman" w:hAnsi="Times New Roman"/>
                <w:spacing w:val="4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problemleri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çözer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kura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2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83524B" w:rsidRPr="00A374E5" w:rsidRDefault="0083524B" w:rsidP="00A374E5">
            <w:pPr>
              <w:pStyle w:val="TableParagraph"/>
              <w:ind w:left="106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Paralarımızı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before="3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389" w:right="107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4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Standart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olmayan</w:t>
            </w:r>
            <w:r w:rsidRPr="00A374E5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uzunluk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ölçm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birimler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>il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</w:t>
            </w:r>
            <w:r w:rsidRPr="00A374E5">
              <w:rPr>
                <w:rFonts w:ascii="Times New Roman" w:hAnsi="Times New Roman"/>
                <w:spacing w:val="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3"/>
                <w:sz w:val="18"/>
                <w:szCs w:val="18"/>
              </w:rPr>
              <w:t xml:space="preserve">ilgili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problemleri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çözer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kura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53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4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135" w:right="493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Kaç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Çubuk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Çıktı?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(DK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158.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161.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 w:line="278" w:lineRule="auto"/>
              <w:ind w:left="22" w:firstLine="11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Poşette 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Kaç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0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op 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r-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dı?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(160.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 w:line="278" w:lineRule="auto"/>
              <w:ind w:left="135" w:right="518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Kâğıttaki</w:t>
            </w:r>
            <w:r w:rsidRPr="00EA22F6">
              <w:rPr>
                <w:rFonts w:ascii="Times New Roman" w:hAnsi="Times New Roman"/>
                <w:spacing w:val="-2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İşlemler</w:t>
            </w:r>
            <w:r w:rsidRPr="00EA22F6">
              <w:rPr>
                <w:rFonts w:ascii="Times New Roman" w:hAnsi="Times New Roman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162.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A374E5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DE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(ÖK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165.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</w:tc>
        <w:tc>
          <w:tcPr>
            <w:tcW w:w="458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47" w:line="243" w:lineRule="auto"/>
              <w:ind w:left="88" w:right="106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Bu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sınıftaki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sayı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sınırlılıkları</w:t>
            </w:r>
            <w:r w:rsidRPr="00A374E5">
              <w:rPr>
                <w:rFonts w:ascii="Times New Roman" w:hAnsi="Times New Roman"/>
                <w:w w:val="9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içinde</w:t>
            </w:r>
            <w:r w:rsidRPr="00A374E5">
              <w:rPr>
                <w:rFonts w:ascii="Times New Roman" w:hAnsi="Times New Roman"/>
                <w:spacing w:val="18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kalını</w:t>
            </w:r>
            <w:r w:rsidRPr="00A374E5">
              <w:rPr>
                <w:rFonts w:ascii="Times New Roman" w:hAnsi="Times New Roman"/>
                <w:spacing w:val="-11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3" w:lineRule="auto"/>
              <w:ind w:left="88" w:right="106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-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Çıkarma</w:t>
            </w:r>
            <w:r w:rsidRPr="00A374E5">
              <w:rPr>
                <w:rFonts w:ascii="Times New Roman" w:hAnsi="Times New Roman"/>
                <w:spacing w:val="-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-1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toplama</w:t>
            </w:r>
            <w:r w:rsidRPr="00A374E5">
              <w:rPr>
                <w:rFonts w:ascii="Times New Roman" w:hAnsi="Times New Roman"/>
                <w:spacing w:val="-1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işlemlerini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gerektiren</w:t>
            </w:r>
            <w:r w:rsidRPr="00A374E5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problemler</w:t>
            </w:r>
            <w:r w:rsidRPr="00A374E5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çözdürülür</w:t>
            </w:r>
            <w:r w:rsidRPr="00A374E5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kurdurulu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3" w:lineRule="auto"/>
              <w:ind w:left="88" w:right="106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3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V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erilmeyen</w:t>
            </w:r>
            <w:r w:rsidRPr="00A374E5">
              <w:rPr>
                <w:rFonts w:ascii="Times New Roman" w:hAnsi="Times New Roman"/>
                <w:spacing w:val="3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terimin</w:t>
            </w:r>
            <w:r w:rsidRPr="00A374E5">
              <w:rPr>
                <w:rFonts w:ascii="Times New Roman" w:hAnsi="Times New Roman"/>
                <w:spacing w:val="3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belirlenmesinde</w:t>
            </w:r>
            <w:r w:rsidRPr="00A374E5">
              <w:rPr>
                <w:rFonts w:ascii="Times New Roman" w:hAnsi="Times New Roman"/>
                <w:spacing w:val="4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farklı</w:t>
            </w:r>
            <w:r w:rsidRPr="00A374E5">
              <w:rPr>
                <w:rFonts w:ascii="Times New Roman" w:hAnsi="Times New Roman"/>
                <w:spacing w:val="4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stratejilerin</w:t>
            </w:r>
            <w:r w:rsidRPr="00A374E5">
              <w:rPr>
                <w:rFonts w:ascii="Times New Roman" w:hAnsi="Times New Roman"/>
                <w:spacing w:val="4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kullanılmasına</w:t>
            </w:r>
            <w:r w:rsidRPr="00A374E5">
              <w:rPr>
                <w:rFonts w:ascii="Times New Roman" w:hAnsi="Times New Roman"/>
                <w:spacing w:val="16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fırsat</w:t>
            </w:r>
            <w:r w:rsidRPr="00A374E5">
              <w:rPr>
                <w:rFonts w:ascii="Times New Roman" w:hAnsi="Times New Roman"/>
                <w:spacing w:val="17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verili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3" w:lineRule="auto"/>
              <w:ind w:left="88" w:right="106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31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Çıkarma</w:t>
            </w:r>
            <w:r w:rsidRPr="00A374E5">
              <w:rPr>
                <w:rFonts w:ascii="Times New Roman" w:hAnsi="Times New Roman"/>
                <w:spacing w:val="31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işleminde</w:t>
            </w:r>
            <w:r w:rsidRPr="00A374E5">
              <w:rPr>
                <w:rFonts w:ascii="Times New Roman" w:hAnsi="Times New Roman"/>
                <w:spacing w:val="31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önce</w:t>
            </w:r>
            <w:r w:rsidRPr="00A374E5">
              <w:rPr>
                <w:rFonts w:ascii="Times New Roman" w:hAnsi="Times New Roman"/>
                <w:spacing w:val="3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çıkanı,</w:t>
            </w:r>
            <w:r w:rsidRPr="00A374E5">
              <w:rPr>
                <w:rFonts w:ascii="Times New Roman" w:hAnsi="Times New Roman"/>
                <w:spacing w:val="29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sonra</w:t>
            </w:r>
            <w:r w:rsidRPr="00A374E5">
              <w:rPr>
                <w:rFonts w:ascii="Times New Roman" w:hAnsi="Times New Roman"/>
                <w:spacing w:val="29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eksileni</w:t>
            </w:r>
            <w:r w:rsidRPr="00A374E5">
              <w:rPr>
                <w:rFonts w:ascii="Times New Roman" w:hAnsi="Times New Roman"/>
                <w:spacing w:val="29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bulmayı</w:t>
            </w:r>
            <w:r w:rsidRPr="00A374E5">
              <w:rPr>
                <w:rFonts w:ascii="Times New Roman" w:hAnsi="Times New Roman"/>
                <w:spacing w:val="29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gerektiren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işlemler</w:t>
            </w:r>
            <w:r w:rsidRPr="00A374E5">
              <w:rPr>
                <w:rFonts w:ascii="Times New Roman" w:hAnsi="Times New Roman"/>
                <w:spacing w:val="20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yaptırılı</w:t>
            </w:r>
            <w:r w:rsidRPr="00A374E5">
              <w:rPr>
                <w:rFonts w:ascii="Times New Roman" w:hAnsi="Times New Roman"/>
                <w:spacing w:val="-11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3" w:lineRule="auto"/>
              <w:ind w:left="88" w:right="106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Onluk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blokla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onluk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kartlar</w:t>
            </w:r>
            <w:r w:rsidRPr="00A374E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vb.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modeller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üzerinde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düşünmeleri</w:t>
            </w:r>
            <w:r w:rsidRPr="00A374E5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sağ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lanı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3" w:lineRule="auto"/>
              <w:ind w:left="88" w:right="105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Zihinden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çıkarmalarda,</w:t>
            </w:r>
            <w:r w:rsidRPr="00A374E5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parmak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sayan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öğrencilere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izin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verili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43" w:lineRule="auto"/>
              <w:ind w:left="88" w:right="106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[!]</w:t>
            </w:r>
            <w:r w:rsidRPr="00A374E5">
              <w:rPr>
                <w:rFonts w:ascii="Times New Roman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Türk</w:t>
            </w:r>
            <w:r w:rsidRPr="00A374E5">
              <w:rPr>
                <w:rFonts w:ascii="Times New Roman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Lirasının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“TL”</w:t>
            </w:r>
            <w:r w:rsidRPr="00A374E5">
              <w:rPr>
                <w:rFonts w:ascii="Times New Roman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Kuruşun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“Kr”</w:t>
            </w:r>
            <w:r w:rsidRPr="00A374E5">
              <w:rPr>
                <w:rFonts w:ascii="Times New Roman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olarak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kısaltıldığı</w:t>
            </w:r>
            <w:r w:rsidRPr="00A374E5">
              <w:rPr>
                <w:rFonts w:ascii="Times New Roman" w:hAnsi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belirtili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[!] </w:t>
            </w:r>
            <w:r w:rsidRPr="00A374E5">
              <w:rPr>
                <w:rFonts w:ascii="Times New Roman" w:hAnsi="Times New Roman"/>
                <w:spacing w:val="38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Kâğı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t </w:t>
            </w:r>
            <w:r w:rsidRPr="00A374E5">
              <w:rPr>
                <w:rFonts w:ascii="Times New Roman" w:hAnsi="Times New Roman"/>
                <w:spacing w:val="38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paralarımızda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n </w:t>
            </w:r>
            <w:r w:rsidRPr="00A374E5">
              <w:rPr>
                <w:rFonts w:ascii="Times New Roman" w:hAnsi="Times New Roman"/>
                <w:spacing w:val="38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 xml:space="preserve">5, </w:t>
            </w:r>
            <w:r w:rsidRPr="00A374E5">
              <w:rPr>
                <w:rFonts w:ascii="Times New Roman" w:hAnsi="Times New Roman"/>
                <w:spacing w:val="38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10</w:t>
            </w:r>
          </w:p>
          <w:p w:rsidR="0083524B" w:rsidRPr="00A374E5" w:rsidRDefault="0083524B" w:rsidP="00A374E5">
            <w:pPr>
              <w:pStyle w:val="TableParagraph"/>
              <w:spacing w:before="3" w:line="243" w:lineRule="auto"/>
              <w:ind w:left="88" w:right="106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Türk</w:t>
            </w:r>
            <w:r w:rsidRPr="00A374E5">
              <w:rPr>
                <w:rFonts w:ascii="Times New Roman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Liraları</w:t>
            </w:r>
            <w:r w:rsidRPr="00A374E5">
              <w:rPr>
                <w:rFonts w:ascii="Times New Roman" w:hAnsi="Times New Roman"/>
                <w:spacing w:val="2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ile</w:t>
            </w:r>
            <w:r w:rsidRPr="00A374E5">
              <w:rPr>
                <w:rFonts w:ascii="Times New Roman" w:hAnsi="Times New Roman"/>
                <w:spacing w:val="2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1,</w:t>
            </w:r>
            <w:r w:rsidRPr="00A374E5">
              <w:rPr>
                <w:rFonts w:ascii="Times New Roman" w:hAnsi="Times New Roman"/>
                <w:spacing w:val="2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5</w:t>
            </w:r>
            <w:r w:rsidRPr="00A374E5">
              <w:rPr>
                <w:rFonts w:ascii="Times New Roman" w:hAnsi="Times New Roman"/>
                <w:spacing w:val="2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,</w:t>
            </w:r>
            <w:r w:rsidRPr="00A374E5">
              <w:rPr>
                <w:rFonts w:ascii="Times New Roman" w:hAnsi="Times New Roman"/>
                <w:spacing w:val="2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10,</w:t>
            </w:r>
            <w:r w:rsidRPr="00A374E5">
              <w:rPr>
                <w:rFonts w:ascii="Times New Roman" w:hAnsi="Times New Roman"/>
                <w:spacing w:val="2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25,</w:t>
            </w:r>
            <w:r w:rsidRPr="00A374E5">
              <w:rPr>
                <w:rFonts w:ascii="Times New Roman" w:hAnsi="Times New Roman"/>
                <w:spacing w:val="2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50</w:t>
            </w:r>
            <w:r w:rsidRPr="00A374E5">
              <w:rPr>
                <w:rFonts w:ascii="Times New Roman" w:hAnsi="Times New Roman"/>
                <w:spacing w:val="2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Kuruşlar</w:t>
            </w:r>
            <w:r w:rsidRPr="00A374E5">
              <w:rPr>
                <w:rFonts w:ascii="Times New Roman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tanıtılı</w:t>
            </w:r>
            <w:r w:rsidRPr="00A374E5">
              <w:rPr>
                <w:rFonts w:ascii="Times New Roman" w:hAnsi="Times New Roman"/>
                <w:spacing w:val="-11"/>
                <w:w w:val="95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TableParagraph"/>
              <w:spacing w:line="203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20"/>
                <w:sz w:val="24"/>
                <w:szCs w:val="24"/>
              </w:rPr>
              <w:t>o</w:t>
            </w:r>
            <w:r w:rsidRPr="00A374E5">
              <w:rPr>
                <w:rFonts w:ascii="Times New Roman" w:hAnsi="Times New Roman"/>
                <w:spacing w:val="-68"/>
                <w:w w:val="12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Doğal</w:t>
            </w:r>
            <w:r w:rsidRPr="00A374E5">
              <w:rPr>
                <w:rFonts w:ascii="Times New Roman" w:hAnsi="Times New Roman"/>
                <w:spacing w:val="-35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sayılar</w:t>
            </w:r>
          </w:p>
          <w:p w:rsidR="0083524B" w:rsidRPr="00A374E5" w:rsidRDefault="0083524B" w:rsidP="00A374E5">
            <w:pPr>
              <w:pStyle w:val="TableParagraph"/>
              <w:spacing w:line="210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25"/>
                <w:sz w:val="24"/>
                <w:szCs w:val="24"/>
              </w:rPr>
              <w:t>o</w:t>
            </w:r>
            <w:r w:rsidRPr="00A374E5">
              <w:rPr>
                <w:rFonts w:ascii="Times New Roman" w:hAnsi="Times New Roman"/>
                <w:spacing w:val="-70"/>
                <w:w w:val="12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Doğa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l</w:t>
            </w:r>
            <w:r w:rsidRPr="00A374E5">
              <w:rPr>
                <w:rFonts w:ascii="Times New Roman" w:hAnsi="Times New Roman"/>
                <w:spacing w:val="-37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Sayılarl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-39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25"/>
                <w:w w:val="105"/>
                <w:sz w:val="18"/>
                <w:szCs w:val="18"/>
              </w:rPr>
              <w:t>T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oplam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-38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İşlemi</w:t>
            </w:r>
          </w:p>
          <w:p w:rsidR="0083524B" w:rsidRPr="00A374E5" w:rsidRDefault="0083524B" w:rsidP="00A374E5">
            <w:pPr>
              <w:pStyle w:val="TableParagraph"/>
              <w:spacing w:line="218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15"/>
                <w:sz w:val="24"/>
                <w:szCs w:val="24"/>
              </w:rPr>
              <w:t>o</w:t>
            </w:r>
            <w:r w:rsidRPr="00A374E5">
              <w:rPr>
                <w:rFonts w:ascii="Times New Roman" w:hAnsi="Times New Roman"/>
                <w:spacing w:val="-64"/>
                <w:w w:val="11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Doğa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l</w:t>
            </w:r>
            <w:r w:rsidRPr="00A374E5">
              <w:rPr>
                <w:rFonts w:ascii="Times New Roman" w:hAnsi="Times New Roman"/>
                <w:spacing w:val="-38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Sayılarl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-38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Çıkarm</w:t>
            </w:r>
            <w:r w:rsidRPr="00A374E5">
              <w:rPr>
                <w:rFonts w:ascii="Times New Roman" w:hAnsi="Times New Roman"/>
                <w:w w:val="105"/>
                <w:sz w:val="18"/>
                <w:szCs w:val="18"/>
              </w:rPr>
              <w:t>a</w:t>
            </w:r>
            <w:r w:rsidRPr="00A374E5">
              <w:rPr>
                <w:rFonts w:ascii="Times New Roman" w:hAnsi="Times New Roman"/>
                <w:spacing w:val="-39"/>
                <w:w w:val="10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4"/>
                <w:w w:val="105"/>
                <w:sz w:val="18"/>
                <w:szCs w:val="18"/>
              </w:rPr>
              <w:t>İşlemi</w:t>
            </w:r>
          </w:p>
          <w:p w:rsidR="0083524B" w:rsidRPr="00A374E5" w:rsidRDefault="0083524B" w:rsidP="00A374E5">
            <w:pPr>
              <w:pStyle w:val="TableParagraph"/>
              <w:spacing w:line="214" w:lineRule="exact"/>
              <w:ind w:left="372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w w:val="110"/>
              </w:rPr>
              <w:t>0</w:t>
            </w:r>
            <w:r w:rsidRPr="00A374E5">
              <w:rPr>
                <w:rFonts w:ascii="Times New Roman" w:hAnsi="Times New Roman"/>
                <w:spacing w:val="-49"/>
                <w:w w:val="110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Hayat</w:t>
            </w:r>
            <w:r w:rsidRPr="00A374E5">
              <w:rPr>
                <w:rFonts w:ascii="Times New Roman" w:hAnsi="Times New Roman"/>
                <w:spacing w:val="-37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bilgisi</w:t>
            </w:r>
            <w:r w:rsidRPr="00A374E5">
              <w:rPr>
                <w:rFonts w:ascii="Times New Roman" w:hAnsi="Times New Roman"/>
                <w:spacing w:val="-36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dersi</w:t>
            </w:r>
            <w:r w:rsidRPr="00A374E5">
              <w:rPr>
                <w:rFonts w:ascii="Times New Roman" w:hAnsi="Times New Roman"/>
                <w:spacing w:val="-35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“Benim</w:t>
            </w:r>
            <w:r w:rsidRPr="00A374E5">
              <w:rPr>
                <w:rFonts w:ascii="Times New Roman" w:hAnsi="Times New Roman"/>
                <w:spacing w:val="-36"/>
                <w:w w:val="11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110"/>
                <w:sz w:val="18"/>
                <w:szCs w:val="18"/>
              </w:rPr>
              <w:t>Eş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siz</w:t>
            </w:r>
            <w:r w:rsidRPr="00A374E5">
              <w:rPr>
                <w:rFonts w:ascii="Times New Roman" w:hAnsi="Times New Roman"/>
                <w:spacing w:val="16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0"/>
                <w:w w:val="95"/>
                <w:sz w:val="18"/>
                <w:szCs w:val="18"/>
              </w:rPr>
              <w:t>Y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uvam”</w:t>
            </w:r>
            <w:r w:rsidRPr="00A374E5">
              <w:rPr>
                <w:rFonts w:ascii="Times New Roman" w:hAnsi="Times New Roman"/>
                <w:spacing w:val="2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teması</w:t>
            </w:r>
            <w:r w:rsidRPr="00A374E5">
              <w:rPr>
                <w:rFonts w:ascii="Times New Roman" w:hAnsi="Times New Roman"/>
                <w:spacing w:val="22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(Kazanım</w:t>
            </w:r>
            <w:r w:rsidRPr="00A374E5">
              <w:rPr>
                <w:rFonts w:ascii="Times New Roman" w:hAnsi="Times New Roman"/>
                <w:spacing w:val="23"/>
                <w:w w:val="95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w w:val="95"/>
                <w:sz w:val="18"/>
                <w:szCs w:val="18"/>
              </w:rPr>
              <w:t>B.1.25)</w:t>
            </w:r>
          </w:p>
          <w:p w:rsidR="0083524B" w:rsidRPr="00A374E5" w:rsidRDefault="0083524B" w:rsidP="00A374E5">
            <w:pPr>
              <w:pStyle w:val="TableParagraph"/>
              <w:spacing w:before="7" w:line="210" w:lineRule="exact"/>
              <w:ind w:left="88" w:right="106" w:firstLine="28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</w:rPr>
              <w:t>.P</w:t>
            </w:r>
            <w:r w:rsidRPr="00A374E5">
              <w:rPr>
                <w:rFonts w:ascii="Times New Roman" w:hAnsi="Times New Roman"/>
                <w:spacing w:val="-23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Girişimcilik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(Kazanım 32):</w:t>
            </w:r>
            <w:r w:rsidRPr="00A374E5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32.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Para</w:t>
            </w:r>
            <w:r w:rsidRPr="00A374E5">
              <w:rPr>
                <w:rFonts w:ascii="Times New Roman" w:hAnsi="Times New Roman"/>
                <w:spacing w:val="-22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çeşidi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olarak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bozuk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parayı</w:t>
            </w:r>
            <w:r w:rsidRPr="00A374E5">
              <w:rPr>
                <w:rFonts w:ascii="Times New Roman" w:hAnsi="Times New Roman"/>
                <w:spacing w:val="-2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399"/>
        </w:trPr>
        <w:tc>
          <w:tcPr>
            <w:tcW w:w="650" w:type="dxa"/>
            <w:vMerge/>
            <w:tcBorders>
              <w:left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12/05/2014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16/05/2014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949" w:right="9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right w:val="single" w:sz="12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  <w:tr w:rsidR="0083524B" w:rsidRPr="00A374E5" w:rsidTr="00A374E5">
        <w:trPr>
          <w:cantSplit/>
          <w:trHeight w:hRule="exact" w:val="2269"/>
        </w:trPr>
        <w:tc>
          <w:tcPr>
            <w:tcW w:w="650" w:type="dxa"/>
            <w:vMerge/>
            <w:tcBorders>
              <w:left w:val="single" w:sz="12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626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19/05/2014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23/05/2014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854" w:right="9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105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5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053" w:type="dxa"/>
            <w:vMerge/>
            <w:tcBorders>
              <w:left w:val="single" w:sz="6" w:space="0" w:color="007DC3"/>
              <w:bottom w:val="single" w:sz="12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86" w:type="dxa"/>
            <w:vMerge/>
            <w:tcBorders>
              <w:left w:val="single" w:sz="6" w:space="0" w:color="007DC3"/>
              <w:bottom w:val="single" w:sz="12" w:space="0" w:color="007DC3"/>
              <w:right w:val="single" w:sz="12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</w:tbl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</w:p>
    <w:tbl>
      <w:tblPr>
        <w:tblW w:w="15026" w:type="dxa"/>
        <w:tblInd w:w="-55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1"/>
        <w:gridCol w:w="615"/>
        <w:gridCol w:w="567"/>
        <w:gridCol w:w="567"/>
        <w:gridCol w:w="1418"/>
        <w:gridCol w:w="1984"/>
        <w:gridCol w:w="2576"/>
        <w:gridCol w:w="2102"/>
        <w:gridCol w:w="4536"/>
      </w:tblGrid>
      <w:tr w:rsidR="0083524B" w:rsidRPr="00A374E5" w:rsidTr="00A374E5">
        <w:trPr>
          <w:trHeight w:hRule="exact" w:val="775"/>
        </w:trPr>
        <w:tc>
          <w:tcPr>
            <w:tcW w:w="661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Üni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e</w:t>
            </w:r>
          </w:p>
        </w:tc>
        <w:tc>
          <w:tcPr>
            <w:tcW w:w="615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yl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0"/>
              <w:ind w:left="7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ft</w:t>
            </w: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54" w:line="191" w:lineRule="auto"/>
              <w:ind w:left="92" w:right="106" w:firstLine="44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4"/>
                <w:w w:val="90"/>
                <w:sz w:val="24"/>
                <w:szCs w:val="24"/>
              </w:rPr>
              <w:t>De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  <w:r w:rsidRPr="00A374E5">
              <w:rPr>
                <w:rFonts w:ascii="Times New Roman" w:hAnsi="Times New Roman"/>
                <w:b/>
                <w:bCs/>
                <w:w w:val="9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Saa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left="336" w:right="85" w:hanging="227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95"/>
                <w:sz w:val="24"/>
                <w:szCs w:val="24"/>
              </w:rPr>
              <w:t>Ğ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REN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9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5"/>
                <w:sz w:val="24"/>
                <w:szCs w:val="24"/>
              </w:rPr>
              <w:t>ALAN</w:t>
            </w:r>
            <w:r w:rsidRPr="00A374E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I</w:t>
            </w:r>
          </w:p>
        </w:tc>
        <w:tc>
          <w:tcPr>
            <w:tcW w:w="1984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 w:line="243" w:lineRule="auto"/>
              <w:ind w:left="692" w:right="398" w:hanging="38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t</w:t>
            </w:r>
            <w:r w:rsidRPr="00A374E5">
              <w:rPr>
                <w:rFonts w:ascii="Times New Roman" w:hAnsi="Times New Roman"/>
                <w:b/>
                <w:bCs/>
                <w:spacing w:val="47"/>
                <w:w w:val="85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Ö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ğr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en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1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ı</w:t>
            </w:r>
          </w:p>
        </w:tc>
        <w:tc>
          <w:tcPr>
            <w:tcW w:w="257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641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K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Z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ANIM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R</w:t>
            </w:r>
          </w:p>
        </w:tc>
        <w:tc>
          <w:tcPr>
            <w:tcW w:w="2102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6" w:line="220" w:lineRule="exact"/>
              <w:rPr>
                <w:rFonts w:ascii="Times New Roman" w:hAnsi="Times New Roman"/>
              </w:rPr>
            </w:pPr>
          </w:p>
          <w:p w:rsidR="0083524B" w:rsidRPr="00A374E5" w:rsidRDefault="0083524B" w:rsidP="00A374E5">
            <w:pPr>
              <w:pStyle w:val="TableParagraph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TKİ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N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LİKL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  <w:tc>
          <w:tcPr>
            <w:tcW w:w="4536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96"/>
              <w:ind w:lef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UYARI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  <w:r w:rsidRPr="00A374E5">
              <w:rPr>
                <w:rFonts w:ascii="Times New Roman" w:hAnsi="Times New Roman"/>
                <w:b/>
                <w:bCs/>
                <w:spacing w:val="41"/>
                <w:w w:val="80"/>
                <w:sz w:val="24"/>
                <w:szCs w:val="24"/>
              </w:rPr>
              <w:t xml:space="preserve"> 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V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E</w:t>
            </w:r>
          </w:p>
          <w:p w:rsidR="0083524B" w:rsidRPr="00A374E5" w:rsidRDefault="0083524B" w:rsidP="00A374E5">
            <w:pPr>
              <w:pStyle w:val="TableParagraph"/>
              <w:spacing w:before="4"/>
              <w:ind w:left="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İLİ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Ş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KİL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END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İ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RME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0"/>
                <w:sz w:val="24"/>
                <w:szCs w:val="24"/>
              </w:rPr>
              <w:t>L</w:t>
            </w:r>
            <w:r w:rsidRPr="00A374E5">
              <w:rPr>
                <w:rFonts w:ascii="Times New Roman" w:hAnsi="Times New Roman"/>
                <w:b/>
                <w:bCs/>
                <w:spacing w:val="-1"/>
                <w:w w:val="80"/>
                <w:sz w:val="24"/>
                <w:szCs w:val="24"/>
              </w:rPr>
              <w:t>E</w:t>
            </w:r>
            <w:r w:rsidRPr="00A374E5">
              <w:rPr>
                <w:rFonts w:ascii="Times New Roman" w:hAnsi="Times New Roman"/>
                <w:b/>
                <w:bCs/>
                <w:w w:val="80"/>
                <w:sz w:val="24"/>
                <w:szCs w:val="24"/>
              </w:rPr>
              <w:t>R</w:t>
            </w:r>
          </w:p>
        </w:tc>
      </w:tr>
      <w:tr w:rsidR="0083524B" w:rsidRPr="00EA22F6" w:rsidTr="00A374E5">
        <w:trPr>
          <w:cantSplit/>
          <w:trHeight w:hRule="exact" w:val="1518"/>
        </w:trPr>
        <w:tc>
          <w:tcPr>
            <w:tcW w:w="661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15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4.</w:t>
            </w:r>
            <w:r w:rsidRPr="00A374E5">
              <w:rPr>
                <w:rFonts w:ascii="Times New Roman" w:hAnsi="Times New Roman"/>
                <w:i/>
                <w:spacing w:val="-12"/>
                <w:w w:val="105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w w:val="105"/>
                <w:sz w:val="20"/>
                <w:szCs w:val="20"/>
              </w:rPr>
              <w:t>ÜNİTE</w:t>
            </w:r>
          </w:p>
        </w:tc>
        <w:tc>
          <w:tcPr>
            <w:tcW w:w="615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pStyle w:val="TableParagraph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90"/>
                <w:sz w:val="24"/>
                <w:szCs w:val="24"/>
              </w:rPr>
              <w:t>M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90"/>
                <w:sz w:val="24"/>
                <w:szCs w:val="24"/>
              </w:rPr>
              <w:t>AYI</w:t>
            </w:r>
            <w:r w:rsidRPr="00A374E5">
              <w:rPr>
                <w:rFonts w:ascii="Times New Roman" w:hAnsi="Times New Roman"/>
                <w:b/>
                <w:bCs/>
                <w:w w:val="90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19/05/2014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23/05/2014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55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ÖLÇME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6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83524B" w:rsidRPr="00A374E5" w:rsidRDefault="0083524B" w:rsidP="00A374E5">
            <w:pPr>
              <w:pStyle w:val="TableParagraph"/>
              <w:ind w:left="447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pacing w:val="-12"/>
                <w:sz w:val="16"/>
                <w:szCs w:val="16"/>
              </w:rPr>
              <w:t>P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ARALARIMIZ</w:t>
            </w:r>
          </w:p>
        </w:tc>
        <w:tc>
          <w:tcPr>
            <w:tcW w:w="257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3524B" w:rsidRPr="00A374E5" w:rsidRDefault="0083524B" w:rsidP="00A374E5">
            <w:pPr>
              <w:pStyle w:val="TableParagraph"/>
              <w:ind w:left="106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Paralarımızı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tanı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before="19" w:line="280" w:lineRule="exact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167.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EA22F6" w:rsidRDefault="0083524B" w:rsidP="00A374E5">
            <w:pPr>
              <w:pStyle w:val="TableParagraph"/>
              <w:spacing w:before="48" w:line="200" w:lineRule="exact"/>
              <w:ind w:left="92" w:right="79" w:firstLine="283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1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Türk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lirasının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“TL”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ve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kuruşun “Kr”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olarak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kısaltıldığı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belirtili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198" w:lineRule="exact"/>
              <w:ind w:left="37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[!] 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Kâğıt </w:t>
            </w:r>
            <w:r w:rsidRPr="00EA22F6">
              <w:rPr>
                <w:rFonts w:ascii="Times New Roman" w:hAnsi="Times New Roman"/>
                <w:spacing w:val="1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paralarımızdan </w:t>
            </w:r>
            <w:r w:rsidRPr="00EA22F6">
              <w:rPr>
                <w:rFonts w:ascii="Times New Roman" w:hAnsi="Times New Roman"/>
                <w:spacing w:val="1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5, 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10,</w:t>
            </w:r>
          </w:p>
          <w:p w:rsidR="0083524B" w:rsidRPr="00EA22F6" w:rsidRDefault="0083524B" w:rsidP="00A374E5">
            <w:pPr>
              <w:pStyle w:val="TableParagraph"/>
              <w:spacing w:before="2" w:line="200" w:lineRule="exact"/>
              <w:ind w:left="92" w:right="79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Türk liraları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ile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1,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5, 10,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25,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50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kuruş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>la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</w:t>
            </w:r>
            <w:r w:rsidRPr="00EA22F6">
              <w:rPr>
                <w:rFonts w:ascii="Times New Roman" w:hAnsi="Times New Roman"/>
                <w:spacing w:val="-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L</w:t>
            </w:r>
            <w:r w:rsidRPr="00EA22F6">
              <w:rPr>
                <w:rFonts w:ascii="Times New Roman" w:hAnsi="Times New Roman"/>
                <w:spacing w:val="-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tanıtılı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190" w:lineRule="exact"/>
              <w:ind w:left="37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40"/>
                <w:sz w:val="24"/>
                <w:szCs w:val="24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73"/>
                <w:w w:val="140"/>
                <w:sz w:val="24"/>
                <w:szCs w:val="24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Doğal</w:t>
            </w:r>
            <w:r w:rsidRPr="00EA22F6">
              <w:rPr>
                <w:rFonts w:ascii="Times New Roman" w:hAnsi="Times New Roman"/>
                <w:spacing w:val="-36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Sayılar</w:t>
            </w:r>
          </w:p>
          <w:p w:rsidR="0083524B" w:rsidRPr="00EA22F6" w:rsidRDefault="0083524B" w:rsidP="00A374E5">
            <w:pPr>
              <w:pStyle w:val="TableParagraph"/>
              <w:spacing w:line="200" w:lineRule="exact"/>
              <w:ind w:left="37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05"/>
                <w:sz w:val="24"/>
                <w:szCs w:val="24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36"/>
                <w:w w:val="105"/>
                <w:sz w:val="24"/>
                <w:szCs w:val="24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Doğa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l</w:t>
            </w:r>
            <w:r w:rsidRPr="00EA22F6">
              <w:rPr>
                <w:rFonts w:ascii="Times New Roman" w:hAnsi="Times New Roman"/>
                <w:spacing w:val="-15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Sayılarl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-17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6"/>
                <w:w w:val="105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oplam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-14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İşlemi</w:t>
            </w:r>
          </w:p>
          <w:p w:rsidR="0083524B" w:rsidRPr="00EA22F6" w:rsidRDefault="0083524B" w:rsidP="00A374E5">
            <w:pPr>
              <w:pStyle w:val="TableParagraph"/>
              <w:spacing w:line="208" w:lineRule="exact"/>
              <w:ind w:left="37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05"/>
                <w:sz w:val="24"/>
                <w:szCs w:val="24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39"/>
                <w:w w:val="105"/>
                <w:sz w:val="24"/>
                <w:szCs w:val="24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Doğa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l</w:t>
            </w:r>
            <w:r w:rsidRPr="00EA22F6">
              <w:rPr>
                <w:rFonts w:ascii="Times New Roman" w:hAnsi="Times New Roman"/>
                <w:spacing w:val="-19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Sayılarl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-18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Çıkarm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a</w:t>
            </w:r>
            <w:r w:rsidRPr="00EA22F6">
              <w:rPr>
                <w:rFonts w:ascii="Times New Roman" w:hAnsi="Times New Roman"/>
                <w:spacing w:val="-18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5"/>
                <w:w w:val="105"/>
                <w:sz w:val="18"/>
                <w:szCs w:val="18"/>
                <w:lang w:val="sv-SE"/>
              </w:rPr>
              <w:t>İşlemi</w:t>
            </w:r>
          </w:p>
          <w:p w:rsidR="0083524B" w:rsidRPr="00EA22F6" w:rsidRDefault="0083524B" w:rsidP="00A374E5">
            <w:pPr>
              <w:pStyle w:val="TableParagraph"/>
              <w:spacing w:line="209" w:lineRule="exact"/>
              <w:ind w:left="37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75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Hayat</w:t>
            </w:r>
            <w:r w:rsidRPr="00EA22F6">
              <w:rPr>
                <w:rFonts w:ascii="Times New Roman" w:hAnsi="Times New Roman"/>
                <w:spacing w:val="-3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bilgisi</w:t>
            </w:r>
            <w:r w:rsidRPr="00EA22F6">
              <w:rPr>
                <w:rFonts w:ascii="Times New Roman" w:hAnsi="Times New Roman"/>
                <w:spacing w:val="-2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2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“Benim</w:t>
            </w:r>
            <w:r w:rsidRPr="00EA22F6">
              <w:rPr>
                <w:rFonts w:ascii="Times New Roman" w:hAnsi="Times New Roman"/>
                <w:spacing w:val="-37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Eş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siz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uvam”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teması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B.1.25): Aile</w:t>
            </w:r>
            <w:r w:rsidRPr="00EA22F6">
              <w:rPr>
                <w:rFonts w:ascii="Times New Roman" w:hAnsi="Times New Roman"/>
                <w:spacing w:val="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bütçesi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hazırlama</w:t>
            </w:r>
            <w:r w:rsidRPr="00EA22F6">
              <w:rPr>
                <w:rFonts w:ascii="Times New Roman" w:hAnsi="Times New Roman"/>
                <w:spacing w:val="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çalışmalarına</w:t>
            </w:r>
            <w:r w:rsidRPr="00EA22F6">
              <w:rPr>
                <w:rFonts w:ascii="Times New Roman" w:hAnsi="Times New Roman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katılarak</w:t>
            </w:r>
            <w:r w:rsidRPr="00EA22F6">
              <w:rPr>
                <w:rFonts w:ascii="Times New Roman" w:hAnsi="Times New Roman"/>
                <w:spacing w:val="-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paranın</w:t>
            </w:r>
            <w:r w:rsidRPr="00EA22F6">
              <w:rPr>
                <w:rFonts w:ascii="Times New Roman" w:hAnsi="Times New Roman"/>
                <w:spacing w:val="-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sınırlı</w:t>
            </w:r>
            <w:r w:rsidRPr="00EA22F6">
              <w:rPr>
                <w:rFonts w:ascii="Times New Roman" w:hAnsi="Times New Roman"/>
                <w:spacing w:val="-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</w:t>
            </w:r>
            <w:r w:rsidRPr="00EA22F6">
              <w:rPr>
                <w:rFonts w:ascii="Times New Roman" w:hAnsi="Times New Roman"/>
                <w:spacing w:val="-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kaynak</w:t>
            </w:r>
            <w:r w:rsidRPr="00EA22F6">
              <w:rPr>
                <w:rFonts w:ascii="Times New Roman" w:hAnsi="Times New Roman"/>
                <w:spacing w:val="-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olduğunu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keşfede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207" w:lineRule="exact"/>
              <w:ind w:left="376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lang w:val="sv-SE"/>
              </w:rPr>
              <w:t>.P</w:t>
            </w:r>
            <w:r w:rsidRPr="00EA22F6">
              <w:rPr>
                <w:rFonts w:ascii="Times New Roman" w:hAnsi="Times New Roman"/>
                <w:spacing w:val="-2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Girişimcilik</w:t>
            </w:r>
            <w:r w:rsidRPr="00EA22F6">
              <w:rPr>
                <w:rFonts w:ascii="Times New Roman" w:hAnsi="Times New Roman"/>
                <w:spacing w:val="2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2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32): 32.</w:t>
            </w:r>
          </w:p>
          <w:p w:rsidR="0083524B" w:rsidRPr="00EA22F6" w:rsidRDefault="0083524B" w:rsidP="00A374E5">
            <w:pPr>
              <w:pStyle w:val="TableParagraph"/>
              <w:spacing w:line="192" w:lineRule="exact"/>
              <w:ind w:left="92" w:right="79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Para</w:t>
            </w:r>
            <w:r w:rsidRPr="00EA22F6">
              <w:rPr>
                <w:rFonts w:ascii="Times New Roman" w:hAnsi="Times New Roman"/>
                <w:spacing w:val="-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çeşidi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olarak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bozuk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parayı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tanı</w:t>
            </w:r>
            <w:r w:rsidRPr="00EA22F6">
              <w:rPr>
                <w:rFonts w:ascii="Times New Roman" w:hAnsi="Times New Roman"/>
                <w:spacing w:val="-11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636"/>
        </w:trPr>
        <w:tc>
          <w:tcPr>
            <w:tcW w:w="661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541BEF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15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A374E5">
            <w:pPr>
              <w:pStyle w:val="TableParagraph"/>
              <w:ind w:right="1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26/05/2014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30/05/2014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688" w:right="6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105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102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  <w:tr w:rsidR="0083524B" w:rsidRPr="00EA22F6" w:rsidTr="00A374E5">
        <w:trPr>
          <w:cantSplit/>
          <w:trHeight w:hRule="exact" w:val="1186"/>
        </w:trPr>
        <w:tc>
          <w:tcPr>
            <w:tcW w:w="661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615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26/05/2014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30/05/2014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561" w:right="4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55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righ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w w:val="95"/>
                <w:sz w:val="20"/>
                <w:szCs w:val="20"/>
              </w:rPr>
              <w:t>ÖLÇME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363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ZAMANI</w:t>
            </w:r>
            <w:r w:rsidRPr="00A374E5">
              <w:rPr>
                <w:rFonts w:ascii="Times New Roman" w:hAnsi="Times New Roman"/>
                <w:spacing w:val="4"/>
                <w:sz w:val="16"/>
                <w:szCs w:val="16"/>
              </w:rPr>
              <w:t xml:space="preserve"> </w:t>
            </w:r>
            <w:r w:rsidRPr="00A374E5">
              <w:rPr>
                <w:rFonts w:ascii="Times New Roman" w:hAnsi="Times New Roman"/>
                <w:sz w:val="16"/>
                <w:szCs w:val="16"/>
              </w:rPr>
              <w:t>ÖLÇME</w:t>
            </w:r>
          </w:p>
        </w:tc>
        <w:tc>
          <w:tcPr>
            <w:tcW w:w="257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1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301" w:lineRule="auto"/>
              <w:ind w:left="389" w:hanging="284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374E5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Saat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modeli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oluşturarak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saat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başlarını</w:t>
            </w:r>
            <w:r w:rsidRPr="00A374E5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oku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before="6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EA22F6" w:rsidRDefault="0083524B" w:rsidP="00A374E5">
            <w:pPr>
              <w:pStyle w:val="TableParagraph"/>
              <w:spacing w:line="278" w:lineRule="auto"/>
              <w:ind w:left="135" w:right="214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Saat</w:t>
            </w:r>
            <w:r w:rsidRPr="00EA22F6">
              <w:rPr>
                <w:rFonts w:ascii="Times New Roman" w:hAnsi="Times New Roman"/>
                <w:spacing w:val="-8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Modeli</w:t>
            </w:r>
            <w:r w:rsidRPr="00EA22F6">
              <w:rPr>
                <w:rFonts w:ascii="Times New Roman" w:hAnsi="Times New Roman"/>
                <w:spacing w:val="-6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pacing w:val="-14"/>
                <w:sz w:val="18"/>
                <w:szCs w:val="18"/>
                <w:lang w:val="fi-FI"/>
              </w:rPr>
              <w:t>Y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fi-FI"/>
              </w:rPr>
              <w:t>a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palım</w:t>
            </w:r>
            <w:r w:rsidRPr="00EA22F6">
              <w:rPr>
                <w:rFonts w:ascii="Times New Roman" w:hAnsi="Times New Roman"/>
                <w:w w:val="97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(DK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170.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fi-FI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fi-FI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173.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173.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EA22F6" w:rsidRDefault="0083524B" w:rsidP="00A374E5">
            <w:pPr>
              <w:pStyle w:val="TableParagraph"/>
              <w:spacing w:before="8" w:line="280" w:lineRule="exact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78" w:lineRule="auto"/>
              <w:ind w:left="128" w:right="79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4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Sayısal</w:t>
            </w:r>
            <w:r w:rsidRPr="00EA22F6">
              <w:rPr>
                <w:rFonts w:ascii="Times New Roman" w:hAnsi="Times New Roman"/>
                <w:spacing w:val="4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saat</w:t>
            </w:r>
            <w:r w:rsidRPr="00EA22F6">
              <w:rPr>
                <w:rFonts w:ascii="Times New Roman" w:hAnsi="Times New Roman"/>
                <w:spacing w:val="4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modeli</w:t>
            </w:r>
            <w:r w:rsidRPr="00EA22F6">
              <w:rPr>
                <w:rFonts w:ascii="Times New Roman" w:hAnsi="Times New Roman"/>
                <w:spacing w:val="4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kullanıl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>maz.</w:t>
            </w:r>
          </w:p>
          <w:p w:rsidR="0083524B" w:rsidRPr="00EA22F6" w:rsidRDefault="0083524B" w:rsidP="00A374E5">
            <w:pPr>
              <w:pStyle w:val="TableParagraph"/>
              <w:spacing w:before="1" w:line="278" w:lineRule="auto"/>
              <w:ind w:left="128" w:right="77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>[!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]</w:t>
            </w:r>
            <w:r w:rsidRPr="00EA22F6">
              <w:rPr>
                <w:rFonts w:ascii="Times New Roman" w:hAnsi="Times New Roman"/>
                <w:spacing w:val="13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5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>elkovanı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n</w:t>
            </w:r>
            <w:r w:rsidRPr="00EA22F6">
              <w:rPr>
                <w:rFonts w:ascii="Times New Roman" w:hAnsi="Times New Roman"/>
                <w:spacing w:val="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>saa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t</w:t>
            </w:r>
            <w:r w:rsidRPr="00EA22F6">
              <w:rPr>
                <w:rFonts w:ascii="Times New Roman" w:hAnsi="Times New Roman"/>
                <w:spacing w:val="16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1"/>
                <w:sz w:val="18"/>
                <w:szCs w:val="18"/>
                <w:lang w:val="sv-SE"/>
              </w:rPr>
              <w:t>başlarında</w:t>
            </w:r>
            <w:r w:rsidRPr="00EA22F6">
              <w:rPr>
                <w:rFonts w:ascii="Times New Roman" w:hAnsi="Times New Roman"/>
                <w:spacing w:val="1"/>
                <w:w w:val="9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her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zaman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12’nin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üzerinde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olduğuna dikkat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çekili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081"/>
        </w:trPr>
        <w:tc>
          <w:tcPr>
            <w:tcW w:w="661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541BEF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15" w:type="dxa"/>
            <w:vMerge w:val="restart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jc w:val="center"/>
              <w:rPr>
                <w:rFonts w:ascii="Times New Roman" w:hAnsi="Times New Roman"/>
              </w:rPr>
            </w:pP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HA</w:t>
            </w:r>
            <w:r w:rsidRPr="00A374E5">
              <w:rPr>
                <w:rFonts w:ascii="Times New Roman" w:hAnsi="Times New Roman"/>
                <w:b/>
                <w:bCs/>
                <w:spacing w:val="-3"/>
                <w:w w:val="85"/>
                <w:sz w:val="24"/>
                <w:szCs w:val="24"/>
              </w:rPr>
              <w:t>ZİR</w:t>
            </w:r>
            <w:r w:rsidRPr="00A374E5">
              <w:rPr>
                <w:rFonts w:ascii="Times New Roman" w:hAnsi="Times New Roman"/>
                <w:b/>
                <w:bCs/>
                <w:spacing w:val="-2"/>
                <w:w w:val="85"/>
                <w:sz w:val="24"/>
                <w:szCs w:val="24"/>
              </w:rPr>
              <w:t>A</w:t>
            </w:r>
            <w:r w:rsidRPr="00A374E5">
              <w:rPr>
                <w:rFonts w:ascii="Times New Roman" w:hAnsi="Times New Roman"/>
                <w:b/>
                <w:bCs/>
                <w:w w:val="85"/>
                <w:sz w:val="24"/>
                <w:szCs w:val="24"/>
              </w:rPr>
              <w:t>N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tabs>
                <w:tab w:val="left" w:pos="735"/>
              </w:tabs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02/06/2014</w:t>
            </w:r>
          </w:p>
          <w:p w:rsidR="0083524B" w:rsidRPr="00A374E5" w:rsidRDefault="0083524B" w:rsidP="00A374E5">
            <w:pPr>
              <w:tabs>
                <w:tab w:val="left" w:pos="735"/>
              </w:tabs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06/06/2014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476" w:right="5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55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102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  <w:tr w:rsidR="0083524B" w:rsidRPr="00EA22F6" w:rsidTr="00A374E5">
        <w:trPr>
          <w:cantSplit/>
          <w:trHeight w:hRule="exact" w:val="1409"/>
        </w:trPr>
        <w:tc>
          <w:tcPr>
            <w:tcW w:w="661" w:type="dxa"/>
            <w:vMerge/>
            <w:tcBorders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615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tabs>
                <w:tab w:val="left" w:pos="735"/>
              </w:tabs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02/06/2014</w:t>
            </w:r>
          </w:p>
          <w:p w:rsidR="0083524B" w:rsidRPr="00A374E5" w:rsidRDefault="0083524B" w:rsidP="00A374E5">
            <w:pPr>
              <w:tabs>
                <w:tab w:val="left" w:pos="735"/>
              </w:tabs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06/06/2014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w w:val="105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7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71" w:lineRule="auto"/>
              <w:ind w:left="1096" w:right="10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4E5">
              <w:rPr>
                <w:rFonts w:ascii="Times New Roman" w:hAnsi="Times New Roman"/>
                <w:i/>
                <w:sz w:val="20"/>
                <w:szCs w:val="20"/>
              </w:rPr>
              <w:t>DOĞAL</w:t>
            </w:r>
            <w:r w:rsidRPr="00A374E5">
              <w:rPr>
                <w:rFonts w:ascii="Times New Roman" w:hAnsi="Times New Roman"/>
                <w:i/>
                <w:w w:val="91"/>
                <w:sz w:val="20"/>
                <w:szCs w:val="20"/>
              </w:rPr>
              <w:t xml:space="preserve"> </w:t>
            </w:r>
            <w:r w:rsidRPr="00A374E5">
              <w:rPr>
                <w:rFonts w:ascii="Times New Roman" w:hAnsi="Times New Roman"/>
                <w:i/>
                <w:sz w:val="20"/>
                <w:szCs w:val="20"/>
              </w:rPr>
              <w:t>SAYILAR</w:t>
            </w:r>
          </w:p>
        </w:tc>
        <w:tc>
          <w:tcPr>
            <w:tcW w:w="1984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4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ind w:left="579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KESİRLER</w:t>
            </w:r>
          </w:p>
        </w:tc>
        <w:tc>
          <w:tcPr>
            <w:tcW w:w="257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5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4"/>
              </w:numPr>
              <w:tabs>
                <w:tab w:val="left" w:pos="389"/>
              </w:tabs>
              <w:spacing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Uygun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şekil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veya</w:t>
            </w:r>
            <w:r w:rsidRPr="00A374E5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nesneleri iki</w:t>
            </w:r>
            <w:r w:rsidRPr="00A374E5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eş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parçaya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böler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yarı</w:t>
            </w:r>
            <w:r w:rsidRPr="00A374E5">
              <w:rPr>
                <w:rFonts w:ascii="Times New Roman" w:hAnsi="Times New Roman"/>
                <w:spacing w:val="-2"/>
                <w:sz w:val="18"/>
                <w:szCs w:val="18"/>
              </w:rPr>
              <w:t>m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ı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"/>
                <w:sz w:val="18"/>
                <w:szCs w:val="18"/>
              </w:rPr>
              <w:t>belirti</w:t>
            </w:r>
            <w:r w:rsidRPr="00A374E5">
              <w:rPr>
                <w:rFonts w:ascii="Times New Roman" w:hAnsi="Times New Roman"/>
                <w:spacing w:val="-10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3524B" w:rsidRPr="00A374E5" w:rsidRDefault="0083524B" w:rsidP="00A374E5">
            <w:pPr>
              <w:pStyle w:val="ListParagraph"/>
              <w:numPr>
                <w:ilvl w:val="0"/>
                <w:numId w:val="14"/>
              </w:numPr>
              <w:tabs>
                <w:tab w:val="left" w:pos="389"/>
              </w:tabs>
              <w:spacing w:before="1" w:line="301" w:lineRule="auto"/>
              <w:ind w:left="389" w:right="11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pacing w:val="-14"/>
                <w:sz w:val="18"/>
                <w:szCs w:val="18"/>
              </w:rPr>
              <w:t>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arım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ve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bütün</w:t>
            </w:r>
            <w:r w:rsidRPr="00A374E5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arasındaki</w:t>
            </w:r>
            <w:r w:rsidRPr="00A374E5">
              <w:rPr>
                <w:rFonts w:ascii="Times New Roman" w:hAnsi="Times New Roman"/>
                <w:w w:val="98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ilişkiyi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açıkla</w:t>
            </w:r>
            <w:r w:rsidRPr="00A374E5">
              <w:rPr>
                <w:rFonts w:ascii="Times New Roman" w:hAnsi="Times New Roman"/>
                <w:spacing w:val="-11"/>
                <w:sz w:val="18"/>
                <w:szCs w:val="18"/>
              </w:rPr>
              <w:t>r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before="1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83524B" w:rsidRPr="00A374E5" w:rsidRDefault="0083524B" w:rsidP="00A374E5">
            <w:pPr>
              <w:pStyle w:val="TableParagraph"/>
              <w:spacing w:line="278" w:lineRule="auto"/>
              <w:ind w:left="135" w:right="144"/>
              <w:rPr>
                <w:rFonts w:ascii="Times New Roman" w:hAnsi="Times New Roman"/>
                <w:sz w:val="18"/>
                <w:szCs w:val="18"/>
              </w:rPr>
            </w:pPr>
            <w:r w:rsidRPr="00A374E5">
              <w:rPr>
                <w:rFonts w:ascii="Times New Roman" w:hAnsi="Times New Roman"/>
                <w:sz w:val="18"/>
                <w:szCs w:val="18"/>
              </w:rPr>
              <w:t>Bir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Bütün</w:t>
            </w:r>
            <w:r w:rsidRPr="00A374E5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Kaç</w:t>
            </w:r>
            <w:r w:rsidRPr="00A374E5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pacing w:val="-14"/>
                <w:sz w:val="18"/>
                <w:szCs w:val="18"/>
              </w:rPr>
              <w:t>Y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arım?</w:t>
            </w:r>
            <w:r w:rsidRPr="00A374E5">
              <w:rPr>
                <w:rFonts w:ascii="Times New Roman" w:hAnsi="Times New Roman"/>
                <w:w w:val="97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(DK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174.</w:t>
            </w:r>
            <w:r w:rsidRPr="00A374E5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A374E5">
              <w:rPr>
                <w:rFonts w:ascii="Times New Roman" w:hAnsi="Times New Roman"/>
                <w:sz w:val="18"/>
                <w:szCs w:val="18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1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175.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  <w:p w:rsidR="0083524B" w:rsidRPr="00EA22F6" w:rsidRDefault="0083524B" w:rsidP="00A374E5">
            <w:pPr>
              <w:pStyle w:val="TableParagraph"/>
              <w:spacing w:before="33"/>
              <w:ind w:left="135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DE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(ÖK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176.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s.)</w:t>
            </w:r>
          </w:p>
        </w:tc>
        <w:tc>
          <w:tcPr>
            <w:tcW w:w="4536" w:type="dxa"/>
            <w:vMerge w:val="restart"/>
            <w:tcBorders>
              <w:top w:val="single" w:sz="6" w:space="0" w:color="007DC3"/>
              <w:left w:val="single" w:sz="6" w:space="0" w:color="007DC3"/>
              <w:right w:val="single" w:sz="6" w:space="0" w:color="007DC3"/>
            </w:tcBorders>
          </w:tcPr>
          <w:p w:rsidR="0083524B" w:rsidRPr="00EA22F6" w:rsidRDefault="0083524B" w:rsidP="00A374E5">
            <w:pPr>
              <w:pStyle w:val="TableParagraph"/>
              <w:spacing w:before="9" w:line="100" w:lineRule="exact"/>
              <w:rPr>
                <w:rFonts w:ascii="Times New Roman" w:hAnsi="Times New Roman"/>
                <w:sz w:val="10"/>
                <w:szCs w:val="1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sv-SE"/>
              </w:rPr>
            </w:pPr>
          </w:p>
          <w:p w:rsidR="0083524B" w:rsidRPr="00EA22F6" w:rsidRDefault="0083524B" w:rsidP="00A374E5">
            <w:pPr>
              <w:pStyle w:val="TableParagraph"/>
              <w:spacing w:line="200" w:lineRule="exact"/>
              <w:ind w:left="77" w:right="131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[!] </w:t>
            </w:r>
            <w:r w:rsidRPr="00EA22F6">
              <w:rPr>
                <w:rFonts w:ascii="Times New Roman" w:hAnsi="Times New Roman"/>
                <w:spacing w:val="12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Bir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çokluğun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yarısını</w:t>
            </w:r>
            <w:r w:rsidRPr="00EA22F6">
              <w:rPr>
                <w:rFonts w:ascii="Times New Roman" w:hAnsi="Times New Roman"/>
                <w:spacing w:val="3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gösterme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etkinliklerine</w:t>
            </w:r>
            <w:r w:rsidRPr="00EA22F6">
              <w:rPr>
                <w:rFonts w:ascii="Times New Roman" w:hAnsi="Times New Roman"/>
                <w:spacing w:val="4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girilmeyecekti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line="197" w:lineRule="exact"/>
              <w:ind w:left="360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35"/>
                <w:sz w:val="24"/>
                <w:szCs w:val="24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76"/>
                <w:w w:val="135"/>
                <w:sz w:val="24"/>
                <w:szCs w:val="24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20"/>
                <w:sz w:val="18"/>
                <w:szCs w:val="18"/>
                <w:lang w:val="sv-SE"/>
              </w:rPr>
              <w:t>Eşlik</w:t>
            </w:r>
          </w:p>
          <w:p w:rsidR="0083524B" w:rsidRPr="00EA22F6" w:rsidRDefault="0083524B" w:rsidP="00A374E5">
            <w:pPr>
              <w:pStyle w:val="TableParagraph"/>
              <w:spacing w:line="209" w:lineRule="exact"/>
              <w:ind w:right="13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50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65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10"/>
                <w:sz w:val="18"/>
                <w:szCs w:val="18"/>
                <w:lang w:val="sv-SE"/>
              </w:rPr>
              <w:t>Türkç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-5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10"/>
                <w:sz w:val="18"/>
                <w:szCs w:val="18"/>
                <w:lang w:val="sv-SE"/>
              </w:rPr>
              <w:t>ders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i</w:t>
            </w:r>
            <w:r w:rsidRPr="00EA22F6">
              <w:rPr>
                <w:rFonts w:ascii="Times New Roman" w:hAnsi="Times New Roman"/>
                <w:spacing w:val="-5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10"/>
                <w:sz w:val="18"/>
                <w:szCs w:val="18"/>
                <w:lang w:val="sv-SE"/>
              </w:rPr>
              <w:t>“Görse</w:t>
            </w:r>
            <w:r w:rsidRPr="00EA22F6">
              <w:rPr>
                <w:rFonts w:ascii="Times New Roman" w:hAnsi="Times New Roman"/>
                <w:w w:val="110"/>
                <w:sz w:val="18"/>
                <w:szCs w:val="18"/>
                <w:lang w:val="sv-SE"/>
              </w:rPr>
              <w:t>l</w:t>
            </w:r>
            <w:r w:rsidRPr="00EA22F6">
              <w:rPr>
                <w:rFonts w:ascii="Times New Roman" w:hAnsi="Times New Roman"/>
                <w:spacing w:val="-5"/>
                <w:w w:val="11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w w:val="110"/>
                <w:sz w:val="18"/>
                <w:szCs w:val="18"/>
                <w:lang w:val="sv-SE"/>
              </w:rPr>
              <w:t>Okuma</w:t>
            </w:r>
          </w:p>
          <w:p w:rsidR="0083524B" w:rsidRPr="00EA22F6" w:rsidRDefault="0083524B" w:rsidP="00A374E5">
            <w:pPr>
              <w:pStyle w:val="TableParagraph"/>
              <w:spacing w:line="192" w:lineRule="exact"/>
              <w:ind w:left="77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Görse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l</w:t>
            </w:r>
            <w:r w:rsidRPr="00EA22F6">
              <w:rPr>
                <w:rFonts w:ascii="Times New Roman" w:hAnsi="Times New Roman"/>
                <w:spacing w:val="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Sunu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”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öğrenm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>alan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ı</w:t>
            </w:r>
            <w:r w:rsidRPr="00EA22F6">
              <w:rPr>
                <w:rFonts w:ascii="Times New Roman" w:hAnsi="Times New Roman"/>
                <w:spacing w:val="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Görse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l </w:t>
            </w:r>
            <w:r w:rsidRPr="00EA22F6">
              <w:rPr>
                <w:rFonts w:ascii="Times New Roman" w:hAnsi="Times New Roman"/>
                <w:spacing w:val="1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Sun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u 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>(Kazanı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m 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5)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: </w:t>
            </w:r>
            <w:r w:rsidRPr="00EA22F6">
              <w:rPr>
                <w:rFonts w:ascii="Times New Roman" w:hAnsi="Times New Roman"/>
                <w:spacing w:val="19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Sunularda gerçe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k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nesn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e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2"/>
                <w:sz w:val="18"/>
                <w:szCs w:val="18"/>
                <w:lang w:val="sv-SE"/>
              </w:rPr>
              <w:t>modeller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i</w:t>
            </w:r>
            <w:r w:rsidRPr="00EA22F6">
              <w:rPr>
                <w:rFonts w:ascii="Times New Roman" w:hAnsi="Times New Roman"/>
                <w:spacing w:val="-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3"/>
                <w:sz w:val="18"/>
                <w:szCs w:val="18"/>
                <w:lang w:val="sv-SE"/>
              </w:rPr>
              <w:t>kullanı</w:t>
            </w:r>
            <w:r w:rsidRPr="00EA22F6">
              <w:rPr>
                <w:rFonts w:ascii="Times New Roman" w:hAnsi="Times New Roman"/>
                <w:spacing w:val="-13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  <w:p w:rsidR="0083524B" w:rsidRPr="00EA22F6" w:rsidRDefault="0083524B" w:rsidP="00A374E5">
            <w:pPr>
              <w:pStyle w:val="TableParagraph"/>
              <w:spacing w:before="14" w:line="206" w:lineRule="auto"/>
              <w:ind w:left="77" w:right="131" w:firstLine="283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[!]</w:t>
            </w:r>
            <w:r w:rsidRPr="00EA22F6">
              <w:rPr>
                <w:rFonts w:ascii="Times New Roman" w:hAnsi="Times New Roman"/>
                <w:spacing w:val="6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5"/>
                <w:w w:val="105"/>
                <w:sz w:val="18"/>
                <w:szCs w:val="18"/>
                <w:lang w:val="sv-SE"/>
              </w:rPr>
              <w:t>Y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arım</w:t>
            </w:r>
            <w:r w:rsidRPr="00EA22F6">
              <w:rPr>
                <w:rFonts w:ascii="Times New Roman" w:hAnsi="Times New Roman"/>
                <w:spacing w:val="-27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sayılarla</w:t>
            </w:r>
            <w:r w:rsidRPr="00EA22F6">
              <w:rPr>
                <w:rFonts w:ascii="Times New Roman" w:hAnsi="Times New Roman"/>
                <w:spacing w:val="-27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ifade</w:t>
            </w:r>
            <w:r w:rsidRPr="00EA22F6">
              <w:rPr>
                <w:rFonts w:ascii="Times New Roman" w:hAnsi="Times New Roman"/>
                <w:spacing w:val="-27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edilmez.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50"/>
                <w:lang w:val="sv-SE"/>
              </w:rPr>
              <w:t>o</w:t>
            </w:r>
            <w:r w:rsidRPr="00EA22F6">
              <w:rPr>
                <w:rFonts w:ascii="Times New Roman" w:hAnsi="Times New Roman"/>
                <w:spacing w:val="-56"/>
                <w:w w:val="150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Türkçe</w:t>
            </w:r>
            <w:r w:rsidRPr="00EA22F6">
              <w:rPr>
                <w:rFonts w:ascii="Times New Roman" w:hAnsi="Times New Roman"/>
                <w:spacing w:val="-7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dersi</w:t>
            </w:r>
            <w:r w:rsidRPr="00EA22F6">
              <w:rPr>
                <w:rFonts w:ascii="Times New Roman" w:hAnsi="Times New Roman"/>
                <w:spacing w:val="-6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“Okuma”</w:t>
            </w:r>
            <w:r w:rsidRPr="00EA22F6">
              <w:rPr>
                <w:rFonts w:ascii="Times New Roman" w:hAnsi="Times New Roman"/>
                <w:spacing w:val="-7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öğrenme</w:t>
            </w:r>
            <w:r w:rsidRPr="00EA22F6">
              <w:rPr>
                <w:rFonts w:ascii="Times New Roman" w:hAnsi="Times New Roman"/>
                <w:spacing w:val="28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alanı</w:t>
            </w:r>
            <w:r w:rsidRPr="00EA22F6">
              <w:rPr>
                <w:rFonts w:ascii="Times New Roman" w:hAnsi="Times New Roman"/>
                <w:spacing w:val="28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Söz</w:t>
            </w:r>
            <w:r w:rsidRPr="00EA22F6">
              <w:rPr>
                <w:rFonts w:ascii="Times New Roman" w:hAnsi="Times New Roman"/>
                <w:spacing w:val="28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pacing w:val="-15"/>
                <w:w w:val="105"/>
                <w:sz w:val="18"/>
                <w:szCs w:val="18"/>
                <w:lang w:val="sv-SE"/>
              </w:rPr>
              <w:t>V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arlığını</w:t>
            </w:r>
            <w:r w:rsidRPr="00EA22F6">
              <w:rPr>
                <w:rFonts w:ascii="Times New Roman" w:hAnsi="Times New Roman"/>
                <w:spacing w:val="28"/>
                <w:w w:val="105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w w:val="105"/>
                <w:sz w:val="18"/>
                <w:szCs w:val="18"/>
                <w:lang w:val="sv-SE"/>
              </w:rPr>
              <w:t>Geliştirme</w:t>
            </w:r>
          </w:p>
          <w:p w:rsidR="0083524B" w:rsidRPr="00EA22F6" w:rsidRDefault="0083524B" w:rsidP="00A374E5">
            <w:pPr>
              <w:pStyle w:val="TableParagraph"/>
              <w:spacing w:before="7" w:line="200" w:lineRule="exact"/>
              <w:ind w:left="77" w:right="131"/>
              <w:jc w:val="both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(Kazanım</w:t>
            </w:r>
            <w:r w:rsidRPr="00EA22F6">
              <w:rPr>
                <w:rFonts w:ascii="Times New Roman" w:hAnsi="Times New Roman"/>
                <w:spacing w:val="40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1):</w:t>
            </w:r>
            <w:r w:rsidRPr="00EA22F6">
              <w:rPr>
                <w:rFonts w:ascii="Times New Roman" w:hAnsi="Times New Roman"/>
                <w:spacing w:val="4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Görsellerden</w:t>
            </w:r>
            <w:r w:rsidRPr="00EA22F6">
              <w:rPr>
                <w:rFonts w:ascii="Times New Roman" w:hAnsi="Times New Roman"/>
                <w:spacing w:val="41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yararlanarak</w:t>
            </w:r>
            <w:r w:rsidRPr="00EA22F6">
              <w:rPr>
                <w:rFonts w:ascii="Times New Roman" w:hAnsi="Times New Roman"/>
                <w:spacing w:val="-8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söz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varlığını</w:t>
            </w:r>
            <w:r w:rsidRPr="00EA22F6">
              <w:rPr>
                <w:rFonts w:ascii="Times New Roman" w:hAnsi="Times New Roman"/>
                <w:spacing w:val="-7"/>
                <w:sz w:val="18"/>
                <w:szCs w:val="18"/>
                <w:lang w:val="sv-SE"/>
              </w:rPr>
              <w:t xml:space="preserve"> 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geliştiri</w:t>
            </w:r>
            <w:r w:rsidRPr="00EA22F6">
              <w:rPr>
                <w:rFonts w:ascii="Times New Roman" w:hAnsi="Times New Roman"/>
                <w:spacing w:val="-10"/>
                <w:sz w:val="18"/>
                <w:szCs w:val="18"/>
                <w:lang w:val="sv-SE"/>
              </w:rPr>
              <w:t>r</w:t>
            </w:r>
            <w:r w:rsidRPr="00EA22F6">
              <w:rPr>
                <w:rFonts w:ascii="Times New Roman" w:hAnsi="Times New Roman"/>
                <w:sz w:val="18"/>
                <w:szCs w:val="18"/>
                <w:lang w:val="sv-SE"/>
              </w:rPr>
              <w:t>.</w:t>
            </w:r>
          </w:p>
        </w:tc>
      </w:tr>
      <w:tr w:rsidR="0083524B" w:rsidRPr="00A374E5" w:rsidTr="00A374E5">
        <w:trPr>
          <w:cantSplit/>
          <w:trHeight w:hRule="exact" w:val="1481"/>
        </w:trPr>
        <w:tc>
          <w:tcPr>
            <w:tcW w:w="661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541BEF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615" w:type="dxa"/>
            <w:vMerge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EA22F6" w:rsidRDefault="0083524B" w:rsidP="00541BEF">
            <w:pPr>
              <w:rPr>
                <w:rFonts w:ascii="Times New Roman" w:hAnsi="Times New Roman"/>
                <w:lang w:val="sv-SE"/>
              </w:rPr>
            </w:pP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  <w:vAlign w:val="center"/>
          </w:tcPr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09/06/2014</w:t>
            </w:r>
          </w:p>
          <w:p w:rsidR="0083524B" w:rsidRPr="00A374E5" w:rsidRDefault="0083524B" w:rsidP="00A374E5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4E5">
              <w:rPr>
                <w:rFonts w:ascii="Times New Roman" w:hAnsi="Times New Roman"/>
                <w:sz w:val="16"/>
                <w:szCs w:val="16"/>
              </w:rPr>
              <w:t>13/06/2014</w:t>
            </w:r>
          </w:p>
        </w:tc>
        <w:tc>
          <w:tcPr>
            <w:tcW w:w="567" w:type="dxa"/>
            <w:tcBorders>
              <w:top w:val="single" w:sz="6" w:space="0" w:color="007DC3"/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A374E5">
            <w:pPr>
              <w:pStyle w:val="TableParagraph"/>
              <w:spacing w:before="8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83524B" w:rsidRPr="00A374E5" w:rsidRDefault="0083524B" w:rsidP="00A374E5">
            <w:pPr>
              <w:pStyle w:val="TableParagraph"/>
              <w:ind w:left="609" w:right="6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E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  <w:textDirection w:val="btLr"/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57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2102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6" w:space="0" w:color="007DC3"/>
              <w:bottom w:val="single" w:sz="6" w:space="0" w:color="007DC3"/>
              <w:right w:val="single" w:sz="6" w:space="0" w:color="007DC3"/>
            </w:tcBorders>
          </w:tcPr>
          <w:p w:rsidR="0083524B" w:rsidRPr="00A374E5" w:rsidRDefault="0083524B" w:rsidP="00541BEF">
            <w:pPr>
              <w:rPr>
                <w:rFonts w:ascii="Times New Roman" w:hAnsi="Times New Roman"/>
              </w:rPr>
            </w:pPr>
          </w:p>
        </w:tc>
      </w:tr>
    </w:tbl>
    <w:bookmarkStart w:id="0" w:name="_GoBack"/>
    <w:bookmarkEnd w:id="0"/>
    <w:p w:rsidR="0083524B" w:rsidRPr="000D3830" w:rsidRDefault="0083524B">
      <w:pPr>
        <w:pStyle w:val="BodyText"/>
        <w:tabs>
          <w:tab w:val="left" w:pos="3535"/>
          <w:tab w:val="left" w:pos="6635"/>
        </w:tabs>
        <w:ind w:left="456" w:firstLine="0"/>
        <w:rPr>
          <w:rFonts w:ascii="Times New Roman" w:hAnsi="Times New Roman"/>
        </w:rPr>
      </w:pPr>
      <w:r w:rsidRPr="00E74B79">
        <w:rPr>
          <w:color w:val="000000"/>
        </w:rPr>
        <w:fldChar w:fldCharType="begin"/>
      </w:r>
      <w:r w:rsidRPr="00E74B79">
        <w:rPr>
          <w:color w:val="000000"/>
        </w:rPr>
        <w:instrText xml:space="preserve"> HYPERLINK "http://www.sorubak.com" </w:instrText>
      </w:r>
      <w:r w:rsidRPr="00E74B79">
        <w:rPr>
          <w:color w:val="000000"/>
        </w:rPr>
      </w:r>
      <w:r w:rsidRPr="00E74B79">
        <w:rPr>
          <w:color w:val="000000"/>
        </w:rPr>
        <w:fldChar w:fldCharType="separate"/>
      </w:r>
      <w:r w:rsidRPr="00E74B79">
        <w:rPr>
          <w:rStyle w:val="Hyperlink"/>
          <w:color w:val="000000"/>
        </w:rPr>
        <w:t>www.sorubak.com</w:t>
      </w:r>
      <w:r w:rsidRPr="00E74B79">
        <w:rPr>
          <w:color w:val="000000"/>
        </w:rPr>
        <w:fldChar w:fldCharType="end"/>
      </w:r>
    </w:p>
    <w:sectPr w:rsidR="0083524B" w:rsidRPr="000D3830" w:rsidSect="00EA4729">
      <w:type w:val="continuous"/>
      <w:pgSz w:w="16840" w:h="11920" w:orient="landscape"/>
      <w:pgMar w:top="860" w:right="1480" w:bottom="280" w:left="1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1041"/>
    <w:multiLevelType w:val="hybridMultilevel"/>
    <w:tmpl w:val="66BEDDD6"/>
    <w:lvl w:ilvl="0" w:tplc="02608A6C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ED26488A">
      <w:start w:val="1"/>
      <w:numFmt w:val="bullet"/>
      <w:lvlText w:val="•"/>
      <w:lvlJc w:val="left"/>
      <w:rPr>
        <w:rFonts w:hint="default"/>
      </w:rPr>
    </w:lvl>
    <w:lvl w:ilvl="2" w:tplc="329CF850">
      <w:start w:val="1"/>
      <w:numFmt w:val="bullet"/>
      <w:lvlText w:val="•"/>
      <w:lvlJc w:val="left"/>
      <w:rPr>
        <w:rFonts w:hint="default"/>
      </w:rPr>
    </w:lvl>
    <w:lvl w:ilvl="3" w:tplc="D3482018">
      <w:start w:val="1"/>
      <w:numFmt w:val="bullet"/>
      <w:lvlText w:val="•"/>
      <w:lvlJc w:val="left"/>
      <w:rPr>
        <w:rFonts w:hint="default"/>
      </w:rPr>
    </w:lvl>
    <w:lvl w:ilvl="4" w:tplc="78ACEE76">
      <w:start w:val="1"/>
      <w:numFmt w:val="bullet"/>
      <w:lvlText w:val="•"/>
      <w:lvlJc w:val="left"/>
      <w:rPr>
        <w:rFonts w:hint="default"/>
      </w:rPr>
    </w:lvl>
    <w:lvl w:ilvl="5" w:tplc="CCF4650C">
      <w:start w:val="1"/>
      <w:numFmt w:val="bullet"/>
      <w:lvlText w:val="•"/>
      <w:lvlJc w:val="left"/>
      <w:rPr>
        <w:rFonts w:hint="default"/>
      </w:rPr>
    </w:lvl>
    <w:lvl w:ilvl="6" w:tplc="DC880E98">
      <w:start w:val="1"/>
      <w:numFmt w:val="bullet"/>
      <w:lvlText w:val="•"/>
      <w:lvlJc w:val="left"/>
      <w:rPr>
        <w:rFonts w:hint="default"/>
      </w:rPr>
    </w:lvl>
    <w:lvl w:ilvl="7" w:tplc="3DA41A4E">
      <w:start w:val="1"/>
      <w:numFmt w:val="bullet"/>
      <w:lvlText w:val="•"/>
      <w:lvlJc w:val="left"/>
      <w:rPr>
        <w:rFonts w:hint="default"/>
      </w:rPr>
    </w:lvl>
    <w:lvl w:ilvl="8" w:tplc="6BFC160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C164A5B"/>
    <w:multiLevelType w:val="hybridMultilevel"/>
    <w:tmpl w:val="82186450"/>
    <w:lvl w:ilvl="0" w:tplc="E4261CF2">
      <w:start w:val="4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3"/>
        <w:sz w:val="18"/>
        <w:szCs w:val="18"/>
      </w:rPr>
    </w:lvl>
    <w:lvl w:ilvl="1" w:tplc="D69E18F6">
      <w:start w:val="1"/>
      <w:numFmt w:val="bullet"/>
      <w:lvlText w:val="•"/>
      <w:lvlJc w:val="left"/>
      <w:rPr>
        <w:rFonts w:hint="default"/>
      </w:rPr>
    </w:lvl>
    <w:lvl w:ilvl="2" w:tplc="18D88A34">
      <w:start w:val="1"/>
      <w:numFmt w:val="bullet"/>
      <w:lvlText w:val="•"/>
      <w:lvlJc w:val="left"/>
      <w:rPr>
        <w:rFonts w:hint="default"/>
      </w:rPr>
    </w:lvl>
    <w:lvl w:ilvl="3" w:tplc="6D4EDAA6">
      <w:start w:val="1"/>
      <w:numFmt w:val="bullet"/>
      <w:lvlText w:val="•"/>
      <w:lvlJc w:val="left"/>
      <w:rPr>
        <w:rFonts w:hint="default"/>
      </w:rPr>
    </w:lvl>
    <w:lvl w:ilvl="4" w:tplc="C67C11DA">
      <w:start w:val="1"/>
      <w:numFmt w:val="bullet"/>
      <w:lvlText w:val="•"/>
      <w:lvlJc w:val="left"/>
      <w:rPr>
        <w:rFonts w:hint="default"/>
      </w:rPr>
    </w:lvl>
    <w:lvl w:ilvl="5" w:tplc="5B6A6EBC">
      <w:start w:val="1"/>
      <w:numFmt w:val="bullet"/>
      <w:lvlText w:val="•"/>
      <w:lvlJc w:val="left"/>
      <w:rPr>
        <w:rFonts w:hint="default"/>
      </w:rPr>
    </w:lvl>
    <w:lvl w:ilvl="6" w:tplc="BF0A92E6">
      <w:start w:val="1"/>
      <w:numFmt w:val="bullet"/>
      <w:lvlText w:val="•"/>
      <w:lvlJc w:val="left"/>
      <w:rPr>
        <w:rFonts w:hint="default"/>
      </w:rPr>
    </w:lvl>
    <w:lvl w:ilvl="7" w:tplc="0D0E45CA">
      <w:start w:val="1"/>
      <w:numFmt w:val="bullet"/>
      <w:lvlText w:val="•"/>
      <w:lvlJc w:val="left"/>
      <w:rPr>
        <w:rFonts w:hint="default"/>
      </w:rPr>
    </w:lvl>
    <w:lvl w:ilvl="8" w:tplc="B2A04FB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ED6510E"/>
    <w:multiLevelType w:val="hybridMultilevel"/>
    <w:tmpl w:val="76D651B0"/>
    <w:lvl w:ilvl="0" w:tplc="29C85D10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A844D51C">
      <w:start w:val="1"/>
      <w:numFmt w:val="bullet"/>
      <w:lvlText w:val="•"/>
      <w:lvlJc w:val="left"/>
      <w:rPr>
        <w:rFonts w:hint="default"/>
      </w:rPr>
    </w:lvl>
    <w:lvl w:ilvl="2" w:tplc="3334A0A2">
      <w:start w:val="1"/>
      <w:numFmt w:val="bullet"/>
      <w:lvlText w:val="•"/>
      <w:lvlJc w:val="left"/>
      <w:rPr>
        <w:rFonts w:hint="default"/>
      </w:rPr>
    </w:lvl>
    <w:lvl w:ilvl="3" w:tplc="E2FEACF0">
      <w:start w:val="1"/>
      <w:numFmt w:val="bullet"/>
      <w:lvlText w:val="•"/>
      <w:lvlJc w:val="left"/>
      <w:rPr>
        <w:rFonts w:hint="default"/>
      </w:rPr>
    </w:lvl>
    <w:lvl w:ilvl="4" w:tplc="E054829A">
      <w:start w:val="1"/>
      <w:numFmt w:val="bullet"/>
      <w:lvlText w:val="•"/>
      <w:lvlJc w:val="left"/>
      <w:rPr>
        <w:rFonts w:hint="default"/>
      </w:rPr>
    </w:lvl>
    <w:lvl w:ilvl="5" w:tplc="D3F27834">
      <w:start w:val="1"/>
      <w:numFmt w:val="bullet"/>
      <w:lvlText w:val="•"/>
      <w:lvlJc w:val="left"/>
      <w:rPr>
        <w:rFonts w:hint="default"/>
      </w:rPr>
    </w:lvl>
    <w:lvl w:ilvl="6" w:tplc="04323908">
      <w:start w:val="1"/>
      <w:numFmt w:val="bullet"/>
      <w:lvlText w:val="•"/>
      <w:lvlJc w:val="left"/>
      <w:rPr>
        <w:rFonts w:hint="default"/>
      </w:rPr>
    </w:lvl>
    <w:lvl w:ilvl="7" w:tplc="3B00E648">
      <w:start w:val="1"/>
      <w:numFmt w:val="bullet"/>
      <w:lvlText w:val="•"/>
      <w:lvlJc w:val="left"/>
      <w:rPr>
        <w:rFonts w:hint="default"/>
      </w:rPr>
    </w:lvl>
    <w:lvl w:ilvl="8" w:tplc="E02C7DF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20218B7"/>
    <w:multiLevelType w:val="hybridMultilevel"/>
    <w:tmpl w:val="9892C766"/>
    <w:lvl w:ilvl="0" w:tplc="36281A8C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C6505D0E">
      <w:start w:val="1"/>
      <w:numFmt w:val="bullet"/>
      <w:lvlText w:val="•"/>
      <w:lvlJc w:val="left"/>
      <w:rPr>
        <w:rFonts w:hint="default"/>
      </w:rPr>
    </w:lvl>
    <w:lvl w:ilvl="2" w:tplc="3F726804">
      <w:start w:val="1"/>
      <w:numFmt w:val="bullet"/>
      <w:lvlText w:val="•"/>
      <w:lvlJc w:val="left"/>
      <w:rPr>
        <w:rFonts w:hint="default"/>
      </w:rPr>
    </w:lvl>
    <w:lvl w:ilvl="3" w:tplc="FCA6034E">
      <w:start w:val="1"/>
      <w:numFmt w:val="bullet"/>
      <w:lvlText w:val="•"/>
      <w:lvlJc w:val="left"/>
      <w:rPr>
        <w:rFonts w:hint="default"/>
      </w:rPr>
    </w:lvl>
    <w:lvl w:ilvl="4" w:tplc="44AE22F2">
      <w:start w:val="1"/>
      <w:numFmt w:val="bullet"/>
      <w:lvlText w:val="•"/>
      <w:lvlJc w:val="left"/>
      <w:rPr>
        <w:rFonts w:hint="default"/>
      </w:rPr>
    </w:lvl>
    <w:lvl w:ilvl="5" w:tplc="1A34C62E">
      <w:start w:val="1"/>
      <w:numFmt w:val="bullet"/>
      <w:lvlText w:val="•"/>
      <w:lvlJc w:val="left"/>
      <w:rPr>
        <w:rFonts w:hint="default"/>
      </w:rPr>
    </w:lvl>
    <w:lvl w:ilvl="6" w:tplc="529ED33C">
      <w:start w:val="1"/>
      <w:numFmt w:val="bullet"/>
      <w:lvlText w:val="•"/>
      <w:lvlJc w:val="left"/>
      <w:rPr>
        <w:rFonts w:hint="default"/>
      </w:rPr>
    </w:lvl>
    <w:lvl w:ilvl="7" w:tplc="2F32036C">
      <w:start w:val="1"/>
      <w:numFmt w:val="bullet"/>
      <w:lvlText w:val="•"/>
      <w:lvlJc w:val="left"/>
      <w:rPr>
        <w:rFonts w:hint="default"/>
      </w:rPr>
    </w:lvl>
    <w:lvl w:ilvl="8" w:tplc="A43C0E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8C20A44"/>
    <w:multiLevelType w:val="hybridMultilevel"/>
    <w:tmpl w:val="21169700"/>
    <w:lvl w:ilvl="0" w:tplc="6FE6485C">
      <w:start w:val="4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4608FCB6">
      <w:start w:val="1"/>
      <w:numFmt w:val="bullet"/>
      <w:lvlText w:val="•"/>
      <w:lvlJc w:val="left"/>
      <w:rPr>
        <w:rFonts w:hint="default"/>
      </w:rPr>
    </w:lvl>
    <w:lvl w:ilvl="2" w:tplc="5EC04932">
      <w:start w:val="1"/>
      <w:numFmt w:val="bullet"/>
      <w:lvlText w:val="•"/>
      <w:lvlJc w:val="left"/>
      <w:rPr>
        <w:rFonts w:hint="default"/>
      </w:rPr>
    </w:lvl>
    <w:lvl w:ilvl="3" w:tplc="71346D46">
      <w:start w:val="1"/>
      <w:numFmt w:val="bullet"/>
      <w:lvlText w:val="•"/>
      <w:lvlJc w:val="left"/>
      <w:rPr>
        <w:rFonts w:hint="default"/>
      </w:rPr>
    </w:lvl>
    <w:lvl w:ilvl="4" w:tplc="96C81C46">
      <w:start w:val="1"/>
      <w:numFmt w:val="bullet"/>
      <w:lvlText w:val="•"/>
      <w:lvlJc w:val="left"/>
      <w:rPr>
        <w:rFonts w:hint="default"/>
      </w:rPr>
    </w:lvl>
    <w:lvl w:ilvl="5" w:tplc="0F14B6A4">
      <w:start w:val="1"/>
      <w:numFmt w:val="bullet"/>
      <w:lvlText w:val="•"/>
      <w:lvlJc w:val="left"/>
      <w:rPr>
        <w:rFonts w:hint="default"/>
      </w:rPr>
    </w:lvl>
    <w:lvl w:ilvl="6" w:tplc="351A9460">
      <w:start w:val="1"/>
      <w:numFmt w:val="bullet"/>
      <w:lvlText w:val="•"/>
      <w:lvlJc w:val="left"/>
      <w:rPr>
        <w:rFonts w:hint="default"/>
      </w:rPr>
    </w:lvl>
    <w:lvl w:ilvl="7" w:tplc="8C6A2158">
      <w:start w:val="1"/>
      <w:numFmt w:val="bullet"/>
      <w:lvlText w:val="•"/>
      <w:lvlJc w:val="left"/>
      <w:rPr>
        <w:rFonts w:hint="default"/>
      </w:rPr>
    </w:lvl>
    <w:lvl w:ilvl="8" w:tplc="AEDA92B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A7F220F"/>
    <w:multiLevelType w:val="hybridMultilevel"/>
    <w:tmpl w:val="6A246BE0"/>
    <w:lvl w:ilvl="0" w:tplc="ED20769C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A45A927C">
      <w:start w:val="1"/>
      <w:numFmt w:val="bullet"/>
      <w:lvlText w:val="•"/>
      <w:lvlJc w:val="left"/>
      <w:rPr>
        <w:rFonts w:hint="default"/>
      </w:rPr>
    </w:lvl>
    <w:lvl w:ilvl="2" w:tplc="031486D2">
      <w:start w:val="1"/>
      <w:numFmt w:val="bullet"/>
      <w:lvlText w:val="•"/>
      <w:lvlJc w:val="left"/>
      <w:rPr>
        <w:rFonts w:hint="default"/>
      </w:rPr>
    </w:lvl>
    <w:lvl w:ilvl="3" w:tplc="A31292C6">
      <w:start w:val="1"/>
      <w:numFmt w:val="bullet"/>
      <w:lvlText w:val="•"/>
      <w:lvlJc w:val="left"/>
      <w:rPr>
        <w:rFonts w:hint="default"/>
      </w:rPr>
    </w:lvl>
    <w:lvl w:ilvl="4" w:tplc="5E2E9184">
      <w:start w:val="1"/>
      <w:numFmt w:val="bullet"/>
      <w:lvlText w:val="•"/>
      <w:lvlJc w:val="left"/>
      <w:rPr>
        <w:rFonts w:hint="default"/>
      </w:rPr>
    </w:lvl>
    <w:lvl w:ilvl="5" w:tplc="F0767662">
      <w:start w:val="1"/>
      <w:numFmt w:val="bullet"/>
      <w:lvlText w:val="•"/>
      <w:lvlJc w:val="left"/>
      <w:rPr>
        <w:rFonts w:hint="default"/>
      </w:rPr>
    </w:lvl>
    <w:lvl w:ilvl="6" w:tplc="14905046">
      <w:start w:val="1"/>
      <w:numFmt w:val="bullet"/>
      <w:lvlText w:val="•"/>
      <w:lvlJc w:val="left"/>
      <w:rPr>
        <w:rFonts w:hint="default"/>
      </w:rPr>
    </w:lvl>
    <w:lvl w:ilvl="7" w:tplc="165E5C30">
      <w:start w:val="1"/>
      <w:numFmt w:val="bullet"/>
      <w:lvlText w:val="•"/>
      <w:lvlJc w:val="left"/>
      <w:rPr>
        <w:rFonts w:hint="default"/>
      </w:rPr>
    </w:lvl>
    <w:lvl w:ilvl="8" w:tplc="31F8783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A920CB6"/>
    <w:multiLevelType w:val="hybridMultilevel"/>
    <w:tmpl w:val="BC965FF4"/>
    <w:lvl w:ilvl="0" w:tplc="881050D0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D10A0246">
      <w:start w:val="1"/>
      <w:numFmt w:val="bullet"/>
      <w:lvlText w:val="•"/>
      <w:lvlJc w:val="left"/>
      <w:rPr>
        <w:rFonts w:hint="default"/>
      </w:rPr>
    </w:lvl>
    <w:lvl w:ilvl="2" w:tplc="B1A23422">
      <w:start w:val="1"/>
      <w:numFmt w:val="bullet"/>
      <w:lvlText w:val="•"/>
      <w:lvlJc w:val="left"/>
      <w:rPr>
        <w:rFonts w:hint="default"/>
      </w:rPr>
    </w:lvl>
    <w:lvl w:ilvl="3" w:tplc="7382E6EE">
      <w:start w:val="1"/>
      <w:numFmt w:val="bullet"/>
      <w:lvlText w:val="•"/>
      <w:lvlJc w:val="left"/>
      <w:rPr>
        <w:rFonts w:hint="default"/>
      </w:rPr>
    </w:lvl>
    <w:lvl w:ilvl="4" w:tplc="E28821C4">
      <w:start w:val="1"/>
      <w:numFmt w:val="bullet"/>
      <w:lvlText w:val="•"/>
      <w:lvlJc w:val="left"/>
      <w:rPr>
        <w:rFonts w:hint="default"/>
      </w:rPr>
    </w:lvl>
    <w:lvl w:ilvl="5" w:tplc="D85E211A">
      <w:start w:val="1"/>
      <w:numFmt w:val="bullet"/>
      <w:lvlText w:val="•"/>
      <w:lvlJc w:val="left"/>
      <w:rPr>
        <w:rFonts w:hint="default"/>
      </w:rPr>
    </w:lvl>
    <w:lvl w:ilvl="6" w:tplc="2F6A66A6">
      <w:start w:val="1"/>
      <w:numFmt w:val="bullet"/>
      <w:lvlText w:val="•"/>
      <w:lvlJc w:val="left"/>
      <w:rPr>
        <w:rFonts w:hint="default"/>
      </w:rPr>
    </w:lvl>
    <w:lvl w:ilvl="7" w:tplc="87DC6B30">
      <w:start w:val="1"/>
      <w:numFmt w:val="bullet"/>
      <w:lvlText w:val="•"/>
      <w:lvlJc w:val="left"/>
      <w:rPr>
        <w:rFonts w:hint="default"/>
      </w:rPr>
    </w:lvl>
    <w:lvl w:ilvl="8" w:tplc="AB568D1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E54321E"/>
    <w:multiLevelType w:val="hybridMultilevel"/>
    <w:tmpl w:val="A77EF792"/>
    <w:lvl w:ilvl="0" w:tplc="1F0A05BE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AE0A6278">
      <w:start w:val="1"/>
      <w:numFmt w:val="bullet"/>
      <w:lvlText w:val="•"/>
      <w:lvlJc w:val="left"/>
      <w:rPr>
        <w:rFonts w:hint="default"/>
      </w:rPr>
    </w:lvl>
    <w:lvl w:ilvl="2" w:tplc="FCF858EE">
      <w:start w:val="1"/>
      <w:numFmt w:val="bullet"/>
      <w:lvlText w:val="•"/>
      <w:lvlJc w:val="left"/>
      <w:rPr>
        <w:rFonts w:hint="default"/>
      </w:rPr>
    </w:lvl>
    <w:lvl w:ilvl="3" w:tplc="2A36C91E">
      <w:start w:val="1"/>
      <w:numFmt w:val="bullet"/>
      <w:lvlText w:val="•"/>
      <w:lvlJc w:val="left"/>
      <w:rPr>
        <w:rFonts w:hint="default"/>
      </w:rPr>
    </w:lvl>
    <w:lvl w:ilvl="4" w:tplc="28D251CC">
      <w:start w:val="1"/>
      <w:numFmt w:val="bullet"/>
      <w:lvlText w:val="•"/>
      <w:lvlJc w:val="left"/>
      <w:rPr>
        <w:rFonts w:hint="default"/>
      </w:rPr>
    </w:lvl>
    <w:lvl w:ilvl="5" w:tplc="8222D28A">
      <w:start w:val="1"/>
      <w:numFmt w:val="bullet"/>
      <w:lvlText w:val="•"/>
      <w:lvlJc w:val="left"/>
      <w:rPr>
        <w:rFonts w:hint="default"/>
      </w:rPr>
    </w:lvl>
    <w:lvl w:ilvl="6" w:tplc="B808B5F2">
      <w:start w:val="1"/>
      <w:numFmt w:val="bullet"/>
      <w:lvlText w:val="•"/>
      <w:lvlJc w:val="left"/>
      <w:rPr>
        <w:rFonts w:hint="default"/>
      </w:rPr>
    </w:lvl>
    <w:lvl w:ilvl="7" w:tplc="B7D04E66">
      <w:start w:val="1"/>
      <w:numFmt w:val="bullet"/>
      <w:lvlText w:val="•"/>
      <w:lvlJc w:val="left"/>
      <w:rPr>
        <w:rFonts w:hint="default"/>
      </w:rPr>
    </w:lvl>
    <w:lvl w:ilvl="8" w:tplc="FBE668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1F552D40"/>
    <w:multiLevelType w:val="hybridMultilevel"/>
    <w:tmpl w:val="F9327E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30C81"/>
    <w:multiLevelType w:val="hybridMultilevel"/>
    <w:tmpl w:val="D2A0D642"/>
    <w:lvl w:ilvl="0" w:tplc="2118FB6A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B2420CFA">
      <w:start w:val="1"/>
      <w:numFmt w:val="bullet"/>
      <w:lvlText w:val="•"/>
      <w:lvlJc w:val="left"/>
      <w:rPr>
        <w:rFonts w:hint="default"/>
      </w:rPr>
    </w:lvl>
    <w:lvl w:ilvl="2" w:tplc="32147FF2">
      <w:start w:val="1"/>
      <w:numFmt w:val="bullet"/>
      <w:lvlText w:val="•"/>
      <w:lvlJc w:val="left"/>
      <w:rPr>
        <w:rFonts w:hint="default"/>
      </w:rPr>
    </w:lvl>
    <w:lvl w:ilvl="3" w:tplc="E6C820B6">
      <w:start w:val="1"/>
      <w:numFmt w:val="bullet"/>
      <w:lvlText w:val="•"/>
      <w:lvlJc w:val="left"/>
      <w:rPr>
        <w:rFonts w:hint="default"/>
      </w:rPr>
    </w:lvl>
    <w:lvl w:ilvl="4" w:tplc="609CD21A">
      <w:start w:val="1"/>
      <w:numFmt w:val="bullet"/>
      <w:lvlText w:val="•"/>
      <w:lvlJc w:val="left"/>
      <w:rPr>
        <w:rFonts w:hint="default"/>
      </w:rPr>
    </w:lvl>
    <w:lvl w:ilvl="5" w:tplc="C13E0094">
      <w:start w:val="1"/>
      <w:numFmt w:val="bullet"/>
      <w:lvlText w:val="•"/>
      <w:lvlJc w:val="left"/>
      <w:rPr>
        <w:rFonts w:hint="default"/>
      </w:rPr>
    </w:lvl>
    <w:lvl w:ilvl="6" w:tplc="6DD2ABAC">
      <w:start w:val="1"/>
      <w:numFmt w:val="bullet"/>
      <w:lvlText w:val="•"/>
      <w:lvlJc w:val="left"/>
      <w:rPr>
        <w:rFonts w:hint="default"/>
      </w:rPr>
    </w:lvl>
    <w:lvl w:ilvl="7" w:tplc="639CF156">
      <w:start w:val="1"/>
      <w:numFmt w:val="bullet"/>
      <w:lvlText w:val="•"/>
      <w:lvlJc w:val="left"/>
      <w:rPr>
        <w:rFonts w:hint="default"/>
      </w:rPr>
    </w:lvl>
    <w:lvl w:ilvl="8" w:tplc="26A272A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49E631BD"/>
    <w:multiLevelType w:val="hybridMultilevel"/>
    <w:tmpl w:val="C38690CC"/>
    <w:lvl w:ilvl="0" w:tplc="889E93AA">
      <w:start w:val="7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76460098">
      <w:start w:val="1"/>
      <w:numFmt w:val="bullet"/>
      <w:lvlText w:val="•"/>
      <w:lvlJc w:val="left"/>
      <w:rPr>
        <w:rFonts w:hint="default"/>
      </w:rPr>
    </w:lvl>
    <w:lvl w:ilvl="2" w:tplc="097E76EC">
      <w:start w:val="1"/>
      <w:numFmt w:val="bullet"/>
      <w:lvlText w:val="•"/>
      <w:lvlJc w:val="left"/>
      <w:rPr>
        <w:rFonts w:hint="default"/>
      </w:rPr>
    </w:lvl>
    <w:lvl w:ilvl="3" w:tplc="D5A6E70A">
      <w:start w:val="1"/>
      <w:numFmt w:val="bullet"/>
      <w:lvlText w:val="•"/>
      <w:lvlJc w:val="left"/>
      <w:rPr>
        <w:rFonts w:hint="default"/>
      </w:rPr>
    </w:lvl>
    <w:lvl w:ilvl="4" w:tplc="09F20210">
      <w:start w:val="1"/>
      <w:numFmt w:val="bullet"/>
      <w:lvlText w:val="•"/>
      <w:lvlJc w:val="left"/>
      <w:rPr>
        <w:rFonts w:hint="default"/>
      </w:rPr>
    </w:lvl>
    <w:lvl w:ilvl="5" w:tplc="85EE8168">
      <w:start w:val="1"/>
      <w:numFmt w:val="bullet"/>
      <w:lvlText w:val="•"/>
      <w:lvlJc w:val="left"/>
      <w:rPr>
        <w:rFonts w:hint="default"/>
      </w:rPr>
    </w:lvl>
    <w:lvl w:ilvl="6" w:tplc="1A00B6BE">
      <w:start w:val="1"/>
      <w:numFmt w:val="bullet"/>
      <w:lvlText w:val="•"/>
      <w:lvlJc w:val="left"/>
      <w:rPr>
        <w:rFonts w:hint="default"/>
      </w:rPr>
    </w:lvl>
    <w:lvl w:ilvl="7" w:tplc="0E203EE2">
      <w:start w:val="1"/>
      <w:numFmt w:val="bullet"/>
      <w:lvlText w:val="•"/>
      <w:lvlJc w:val="left"/>
      <w:rPr>
        <w:rFonts w:hint="default"/>
      </w:rPr>
    </w:lvl>
    <w:lvl w:ilvl="8" w:tplc="BCCC4F5E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5ECD1C2E"/>
    <w:multiLevelType w:val="hybridMultilevel"/>
    <w:tmpl w:val="6D78EE44"/>
    <w:lvl w:ilvl="0" w:tplc="28E414A0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93D021B0">
      <w:start w:val="1"/>
      <w:numFmt w:val="bullet"/>
      <w:lvlText w:val="•"/>
      <w:lvlJc w:val="left"/>
      <w:rPr>
        <w:rFonts w:hint="default"/>
      </w:rPr>
    </w:lvl>
    <w:lvl w:ilvl="2" w:tplc="CF58E8D2">
      <w:start w:val="1"/>
      <w:numFmt w:val="bullet"/>
      <w:lvlText w:val="•"/>
      <w:lvlJc w:val="left"/>
      <w:rPr>
        <w:rFonts w:hint="default"/>
      </w:rPr>
    </w:lvl>
    <w:lvl w:ilvl="3" w:tplc="4206726E">
      <w:start w:val="1"/>
      <w:numFmt w:val="bullet"/>
      <w:lvlText w:val="•"/>
      <w:lvlJc w:val="left"/>
      <w:rPr>
        <w:rFonts w:hint="default"/>
      </w:rPr>
    </w:lvl>
    <w:lvl w:ilvl="4" w:tplc="6CF09D5A">
      <w:start w:val="1"/>
      <w:numFmt w:val="bullet"/>
      <w:lvlText w:val="•"/>
      <w:lvlJc w:val="left"/>
      <w:rPr>
        <w:rFonts w:hint="default"/>
      </w:rPr>
    </w:lvl>
    <w:lvl w:ilvl="5" w:tplc="33B633BE">
      <w:start w:val="1"/>
      <w:numFmt w:val="bullet"/>
      <w:lvlText w:val="•"/>
      <w:lvlJc w:val="left"/>
      <w:rPr>
        <w:rFonts w:hint="default"/>
      </w:rPr>
    </w:lvl>
    <w:lvl w:ilvl="6" w:tplc="63B46DE2">
      <w:start w:val="1"/>
      <w:numFmt w:val="bullet"/>
      <w:lvlText w:val="•"/>
      <w:lvlJc w:val="left"/>
      <w:rPr>
        <w:rFonts w:hint="default"/>
      </w:rPr>
    </w:lvl>
    <w:lvl w:ilvl="7" w:tplc="E0FE1D7C">
      <w:start w:val="1"/>
      <w:numFmt w:val="bullet"/>
      <w:lvlText w:val="•"/>
      <w:lvlJc w:val="left"/>
      <w:rPr>
        <w:rFonts w:hint="default"/>
      </w:rPr>
    </w:lvl>
    <w:lvl w:ilvl="8" w:tplc="62606DEE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5F907082"/>
    <w:multiLevelType w:val="hybridMultilevel"/>
    <w:tmpl w:val="D6F63776"/>
    <w:lvl w:ilvl="0" w:tplc="1E6C655E">
      <w:start w:val="6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43E0755E">
      <w:start w:val="1"/>
      <w:numFmt w:val="bullet"/>
      <w:lvlText w:val="•"/>
      <w:lvlJc w:val="left"/>
      <w:rPr>
        <w:rFonts w:hint="default"/>
      </w:rPr>
    </w:lvl>
    <w:lvl w:ilvl="2" w:tplc="131A20F8">
      <w:start w:val="1"/>
      <w:numFmt w:val="bullet"/>
      <w:lvlText w:val="•"/>
      <w:lvlJc w:val="left"/>
      <w:rPr>
        <w:rFonts w:hint="default"/>
      </w:rPr>
    </w:lvl>
    <w:lvl w:ilvl="3" w:tplc="3DE615DE">
      <w:start w:val="1"/>
      <w:numFmt w:val="bullet"/>
      <w:lvlText w:val="•"/>
      <w:lvlJc w:val="left"/>
      <w:rPr>
        <w:rFonts w:hint="default"/>
      </w:rPr>
    </w:lvl>
    <w:lvl w:ilvl="4" w:tplc="6AC0D890">
      <w:start w:val="1"/>
      <w:numFmt w:val="bullet"/>
      <w:lvlText w:val="•"/>
      <w:lvlJc w:val="left"/>
      <w:rPr>
        <w:rFonts w:hint="default"/>
      </w:rPr>
    </w:lvl>
    <w:lvl w:ilvl="5" w:tplc="CD1401C0">
      <w:start w:val="1"/>
      <w:numFmt w:val="bullet"/>
      <w:lvlText w:val="•"/>
      <w:lvlJc w:val="left"/>
      <w:rPr>
        <w:rFonts w:hint="default"/>
      </w:rPr>
    </w:lvl>
    <w:lvl w:ilvl="6" w:tplc="6F98B44A">
      <w:start w:val="1"/>
      <w:numFmt w:val="bullet"/>
      <w:lvlText w:val="•"/>
      <w:lvlJc w:val="left"/>
      <w:rPr>
        <w:rFonts w:hint="default"/>
      </w:rPr>
    </w:lvl>
    <w:lvl w:ilvl="7" w:tplc="19D20D48">
      <w:start w:val="1"/>
      <w:numFmt w:val="bullet"/>
      <w:lvlText w:val="•"/>
      <w:lvlJc w:val="left"/>
      <w:rPr>
        <w:rFonts w:hint="default"/>
      </w:rPr>
    </w:lvl>
    <w:lvl w:ilvl="8" w:tplc="F81E3556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683203B2"/>
    <w:multiLevelType w:val="hybridMultilevel"/>
    <w:tmpl w:val="DDFEE72E"/>
    <w:lvl w:ilvl="0" w:tplc="7436C1BA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945C3662">
      <w:start w:val="1"/>
      <w:numFmt w:val="bullet"/>
      <w:lvlText w:val="•"/>
      <w:lvlJc w:val="left"/>
      <w:rPr>
        <w:rFonts w:hint="default"/>
      </w:rPr>
    </w:lvl>
    <w:lvl w:ilvl="2" w:tplc="C1BA9CE0">
      <w:start w:val="1"/>
      <w:numFmt w:val="bullet"/>
      <w:lvlText w:val="•"/>
      <w:lvlJc w:val="left"/>
      <w:rPr>
        <w:rFonts w:hint="default"/>
      </w:rPr>
    </w:lvl>
    <w:lvl w:ilvl="3" w:tplc="BA32AD30">
      <w:start w:val="1"/>
      <w:numFmt w:val="bullet"/>
      <w:lvlText w:val="•"/>
      <w:lvlJc w:val="left"/>
      <w:rPr>
        <w:rFonts w:hint="default"/>
      </w:rPr>
    </w:lvl>
    <w:lvl w:ilvl="4" w:tplc="773A8B4A">
      <w:start w:val="1"/>
      <w:numFmt w:val="bullet"/>
      <w:lvlText w:val="•"/>
      <w:lvlJc w:val="left"/>
      <w:rPr>
        <w:rFonts w:hint="default"/>
      </w:rPr>
    </w:lvl>
    <w:lvl w:ilvl="5" w:tplc="24AADEC6">
      <w:start w:val="1"/>
      <w:numFmt w:val="bullet"/>
      <w:lvlText w:val="•"/>
      <w:lvlJc w:val="left"/>
      <w:rPr>
        <w:rFonts w:hint="default"/>
      </w:rPr>
    </w:lvl>
    <w:lvl w:ilvl="6" w:tplc="16B09BB2">
      <w:start w:val="1"/>
      <w:numFmt w:val="bullet"/>
      <w:lvlText w:val="•"/>
      <w:lvlJc w:val="left"/>
      <w:rPr>
        <w:rFonts w:hint="default"/>
      </w:rPr>
    </w:lvl>
    <w:lvl w:ilvl="7" w:tplc="894EDEB0">
      <w:start w:val="1"/>
      <w:numFmt w:val="bullet"/>
      <w:lvlText w:val="•"/>
      <w:lvlJc w:val="left"/>
      <w:rPr>
        <w:rFonts w:hint="default"/>
      </w:rPr>
    </w:lvl>
    <w:lvl w:ilvl="8" w:tplc="C6B0E136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7F4015D4"/>
    <w:multiLevelType w:val="hybridMultilevel"/>
    <w:tmpl w:val="1B225D70"/>
    <w:lvl w:ilvl="0" w:tplc="139EFADA">
      <w:start w:val="1"/>
      <w:numFmt w:val="decimal"/>
      <w:lvlText w:val="%1."/>
      <w:lvlJc w:val="left"/>
      <w:pPr>
        <w:ind w:hanging="284"/>
      </w:pPr>
      <w:rPr>
        <w:rFonts w:ascii="Arial" w:eastAsia="Times New Roman" w:hAnsi="Arial" w:cs="Times New Roman" w:hint="default"/>
        <w:color w:val="231F20"/>
        <w:spacing w:val="-1"/>
        <w:sz w:val="18"/>
        <w:szCs w:val="18"/>
      </w:rPr>
    </w:lvl>
    <w:lvl w:ilvl="1" w:tplc="3AAAFBFA">
      <w:start w:val="1"/>
      <w:numFmt w:val="bullet"/>
      <w:lvlText w:val="•"/>
      <w:lvlJc w:val="left"/>
      <w:rPr>
        <w:rFonts w:hint="default"/>
      </w:rPr>
    </w:lvl>
    <w:lvl w:ilvl="2" w:tplc="4DD65D50">
      <w:start w:val="1"/>
      <w:numFmt w:val="bullet"/>
      <w:lvlText w:val="•"/>
      <w:lvlJc w:val="left"/>
      <w:rPr>
        <w:rFonts w:hint="default"/>
      </w:rPr>
    </w:lvl>
    <w:lvl w:ilvl="3" w:tplc="3E280F20">
      <w:start w:val="1"/>
      <w:numFmt w:val="bullet"/>
      <w:lvlText w:val="•"/>
      <w:lvlJc w:val="left"/>
      <w:rPr>
        <w:rFonts w:hint="default"/>
      </w:rPr>
    </w:lvl>
    <w:lvl w:ilvl="4" w:tplc="8FF04F30">
      <w:start w:val="1"/>
      <w:numFmt w:val="bullet"/>
      <w:lvlText w:val="•"/>
      <w:lvlJc w:val="left"/>
      <w:rPr>
        <w:rFonts w:hint="default"/>
      </w:rPr>
    </w:lvl>
    <w:lvl w:ilvl="5" w:tplc="573AD660">
      <w:start w:val="1"/>
      <w:numFmt w:val="bullet"/>
      <w:lvlText w:val="•"/>
      <w:lvlJc w:val="left"/>
      <w:rPr>
        <w:rFonts w:hint="default"/>
      </w:rPr>
    </w:lvl>
    <w:lvl w:ilvl="6" w:tplc="E1FAD9CC">
      <w:start w:val="1"/>
      <w:numFmt w:val="bullet"/>
      <w:lvlText w:val="•"/>
      <w:lvlJc w:val="left"/>
      <w:rPr>
        <w:rFonts w:hint="default"/>
      </w:rPr>
    </w:lvl>
    <w:lvl w:ilvl="7" w:tplc="1514E2EC">
      <w:start w:val="1"/>
      <w:numFmt w:val="bullet"/>
      <w:lvlText w:val="•"/>
      <w:lvlJc w:val="left"/>
      <w:rPr>
        <w:rFonts w:hint="default"/>
      </w:rPr>
    </w:lvl>
    <w:lvl w:ilvl="8" w:tplc="180C0AF0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7"/>
  </w:num>
  <w:num w:numId="5">
    <w:abstractNumId w:val="13"/>
  </w:num>
  <w:num w:numId="6">
    <w:abstractNumId w:val="12"/>
  </w:num>
  <w:num w:numId="7">
    <w:abstractNumId w:val="9"/>
  </w:num>
  <w:num w:numId="8">
    <w:abstractNumId w:val="14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  <w:num w:numId="13">
    <w:abstractNumId w:val="3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729"/>
    <w:rsid w:val="00031A70"/>
    <w:rsid w:val="000D3830"/>
    <w:rsid w:val="00123C1C"/>
    <w:rsid w:val="002D1C6B"/>
    <w:rsid w:val="003616B2"/>
    <w:rsid w:val="003E1AE1"/>
    <w:rsid w:val="00427629"/>
    <w:rsid w:val="00541BEF"/>
    <w:rsid w:val="00600AF4"/>
    <w:rsid w:val="00635403"/>
    <w:rsid w:val="00665A69"/>
    <w:rsid w:val="006F75D8"/>
    <w:rsid w:val="00745A44"/>
    <w:rsid w:val="008006EF"/>
    <w:rsid w:val="0083524B"/>
    <w:rsid w:val="0084039E"/>
    <w:rsid w:val="00992944"/>
    <w:rsid w:val="009A2849"/>
    <w:rsid w:val="00A374E5"/>
    <w:rsid w:val="00A77EF9"/>
    <w:rsid w:val="00AA6749"/>
    <w:rsid w:val="00B50DDA"/>
    <w:rsid w:val="00B51D9F"/>
    <w:rsid w:val="00BB7149"/>
    <w:rsid w:val="00BF5A46"/>
    <w:rsid w:val="00C01A74"/>
    <w:rsid w:val="00C02225"/>
    <w:rsid w:val="00C32528"/>
    <w:rsid w:val="00DD3B37"/>
    <w:rsid w:val="00E70C93"/>
    <w:rsid w:val="00E720D4"/>
    <w:rsid w:val="00E74B79"/>
    <w:rsid w:val="00EA22F6"/>
    <w:rsid w:val="00EA4729"/>
    <w:rsid w:val="00EA52B2"/>
    <w:rsid w:val="00F22433"/>
    <w:rsid w:val="00F80824"/>
    <w:rsid w:val="00FA4887"/>
    <w:rsid w:val="00FC5727"/>
    <w:rsid w:val="00FC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29"/>
    <w:pPr>
      <w:widowControl w:val="0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EA4729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EA4729"/>
    <w:pPr>
      <w:ind w:left="389" w:hanging="284"/>
    </w:pPr>
    <w:rPr>
      <w:rFonts w:ascii="Arial" w:hAnsi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648B6"/>
    <w:rPr>
      <w:lang w:val="en-US" w:eastAsia="en-US"/>
    </w:rPr>
  </w:style>
  <w:style w:type="paragraph" w:customStyle="1" w:styleId="Balk11">
    <w:name w:val="Başlık 11"/>
    <w:basedOn w:val="Normal"/>
    <w:uiPriority w:val="99"/>
    <w:rsid w:val="00EA4729"/>
    <w:pPr>
      <w:spacing w:before="58"/>
      <w:ind w:left="20"/>
      <w:outlineLvl w:val="1"/>
    </w:pPr>
    <w:rPr>
      <w:rFonts w:ascii="Arial" w:hAnsi="Arial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EA4729"/>
  </w:style>
  <w:style w:type="paragraph" w:customStyle="1" w:styleId="TableParagraph">
    <w:name w:val="Table Paragraph"/>
    <w:basedOn w:val="Normal"/>
    <w:uiPriority w:val="99"/>
    <w:rsid w:val="00EA4729"/>
  </w:style>
  <w:style w:type="character" w:styleId="Hyperlink">
    <w:name w:val="Hyperlink"/>
    <w:basedOn w:val="DefaultParagraphFont"/>
    <w:uiPriority w:val="99"/>
    <w:rsid w:val="00C325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0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8</Pages>
  <Words>2611</Words>
  <Characters>14884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DokuG5</dc:creator>
  <cp:keywords>www.sorubak.com</cp:keywords>
  <dc:description>www.sorubak.com</dc:description>
  <cp:lastModifiedBy>Dogan</cp:lastModifiedBy>
  <cp:revision>www.sorubak.com</cp:revision>
  <dcterms:created xsi:type="dcterms:W3CDTF">2013-09-13T11:46:00Z</dcterms:created>
  <dcterms:modified xsi:type="dcterms:W3CDTF">2013-09-18T06:01:00Z</dcterms:modified>
  <cp:category>www.sorubak.com</cp:category>
</cp:coreProperties>
</file>