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10" w:rsidRDefault="00423810">
      <w:r>
        <w:t>ADI SOYADI :                                       İSKENDERUN İSTİKLAL MAKZUME ANADOLU LİSESİ  2013 2014 EĞİTİM ÖĞRETİM</w:t>
      </w:r>
    </w:p>
    <w:p w:rsidR="00423810" w:rsidRDefault="00423810">
      <w:r>
        <w:t xml:space="preserve"> SINIF VE NO:                                                  YILI 12 A,12 C SINIFLARI 1. DÖNEM 1. YAZILI SORULARI A GRUBU</w:t>
      </w:r>
    </w:p>
    <w:p w:rsidR="00423810" w:rsidRDefault="00423810">
      <w:r>
        <w:t>1…)</w:t>
      </w:r>
    </w:p>
    <w:p w:rsidR="00423810" w:rsidRDefault="00423810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0;margin-top:0;width:128.25pt;height:99.75pt;z-index:251658240;visibility:visible;mso-position-horizontal:left;mso-position-vertical:top">
            <v:imagedata r:id="rId4" o:title=""/>
            <w10:wrap type="square"/>
          </v:shape>
        </w:pict>
      </w:r>
      <w:r>
        <w:t xml:space="preserve">Büyük Patlama da  elementlerin oluşumuna ilişkin yanda verilen reaksiyonların gerçekleş    me sırasını yazınız.           </w:t>
      </w:r>
    </w:p>
    <w:bookmarkStart w:id="0" w:name="OLE_LINK1"/>
    <w:bookmarkStart w:id="1" w:name="OLE_LINK2"/>
    <w:p w:rsidR="00423810" w:rsidRDefault="00423810"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  <w:r>
        <w:br w:type="textWrapping" w:clear="all"/>
        <w:t>2…)</w:t>
      </w:r>
    </w:p>
    <w:p w:rsidR="00423810" w:rsidRDefault="00423810" w:rsidP="003E7ECF">
      <w:pPr>
        <w:spacing w:after="0"/>
      </w:pPr>
      <w:r w:rsidRPr="00FD2EA2">
        <w:rPr>
          <w:noProof/>
          <w:lang w:eastAsia="tr-TR"/>
        </w:rPr>
        <w:pict>
          <v:shape id="Resim 2" o:spid="_x0000_i1025" type="#_x0000_t75" style="width:253.5pt;height:136.5pt;visibility:visible">
            <v:imagedata r:id="rId5" o:title=""/>
          </v:shape>
        </w:pict>
      </w:r>
    </w:p>
    <w:p w:rsidR="00423810" w:rsidRDefault="00423810">
      <w:r>
        <w:t>3…)</w:t>
      </w:r>
    </w:p>
    <w:p w:rsidR="00423810" w:rsidRDefault="00423810" w:rsidP="003E7ECF">
      <w:pPr>
        <w:spacing w:after="0"/>
      </w:pPr>
      <w:r w:rsidRPr="00FD2EA2">
        <w:rPr>
          <w:noProof/>
          <w:lang w:eastAsia="tr-TR"/>
        </w:rPr>
        <w:pict>
          <v:shape id="Resim 6" o:spid="_x0000_i1026" type="#_x0000_t75" style="width:228.75pt;height:102.75pt;visibility:visible">
            <v:imagedata r:id="rId6" o:title=""/>
          </v:shape>
        </w:pict>
      </w:r>
    </w:p>
    <w:p w:rsidR="00423810" w:rsidRDefault="00423810" w:rsidP="003E7ECF">
      <w:pPr>
        <w:spacing w:after="0"/>
      </w:pPr>
      <w:r>
        <w:t>Yukarıda verilen doğal kaynaklar ile bu kaynaklardan elde edilen metallerin eşleştirilmesini yapınız.</w:t>
      </w:r>
    </w:p>
    <w:p w:rsidR="00423810" w:rsidRDefault="00423810">
      <w:r>
        <w:t xml:space="preserve">4…)                            </w:t>
      </w:r>
    </w:p>
    <w:p w:rsidR="00423810" w:rsidRDefault="00423810" w:rsidP="003E7ECF">
      <w:pPr>
        <w:spacing w:after="0"/>
      </w:pPr>
      <w:r w:rsidRPr="00FD2EA2">
        <w:rPr>
          <w:noProof/>
          <w:lang w:eastAsia="tr-TR"/>
        </w:rPr>
        <w:pict>
          <v:shape id="Resim 8" o:spid="_x0000_i1027" type="#_x0000_t75" style="width:228.75pt;height:58.5pt;visibility:visible">
            <v:imagedata r:id="rId7" o:title=""/>
          </v:shape>
        </w:pict>
      </w:r>
    </w:p>
    <w:p w:rsidR="00423810" w:rsidRDefault="00423810" w:rsidP="003E7ECF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</w:t>
      </w:r>
      <w:r w:rsidRPr="00FD2EA2">
        <w:rPr>
          <w:noProof/>
          <w:lang w:eastAsia="tr-TR"/>
        </w:rPr>
        <w:pict>
          <v:shape id="Resim 10" o:spid="_x0000_i1028" type="#_x0000_t75" style="width:71.25pt;height:104.25pt;visibility:visible">
            <v:imagedata r:id="rId8" o:title=""/>
          </v:shape>
        </w:pict>
      </w:r>
    </w:p>
    <w:p w:rsidR="00423810" w:rsidRDefault="00423810" w:rsidP="003E7ECF">
      <w:pPr>
        <w:spacing w:after="0"/>
        <w:rPr>
          <w:noProof/>
          <w:lang w:eastAsia="tr-TR"/>
        </w:rPr>
      </w:pPr>
    </w:p>
    <w:p w:rsidR="00423810" w:rsidRDefault="00423810" w:rsidP="003E7ECF">
      <w:pPr>
        <w:spacing w:after="0"/>
      </w:pPr>
      <w:r>
        <w:t>5…) Aşağıdakilerden hangisi cevher elde etmek uygulanan işlemlerden değildir?</w:t>
      </w:r>
    </w:p>
    <w:p w:rsidR="00423810" w:rsidRDefault="00423810" w:rsidP="003E7ECF">
      <w:pPr>
        <w:spacing w:after="0"/>
      </w:pPr>
    </w:p>
    <w:p w:rsidR="00423810" w:rsidRDefault="00423810" w:rsidP="003E7ECF">
      <w:pPr>
        <w:spacing w:after="0"/>
      </w:pPr>
      <w:r>
        <w:t xml:space="preserve">    I…Destilasyon     II…Kırma       III…Zenginleştirme     IV…Kavurma      V… İndirgeme</w:t>
      </w:r>
    </w:p>
    <w:p w:rsidR="00423810" w:rsidRDefault="00423810" w:rsidP="003E7ECF">
      <w:pPr>
        <w:spacing w:after="0"/>
      </w:pPr>
    </w:p>
    <w:p w:rsidR="00423810" w:rsidRDefault="00423810" w:rsidP="003E7ECF">
      <w:pPr>
        <w:spacing w:after="0"/>
      </w:pPr>
    </w:p>
    <w:p w:rsidR="00423810" w:rsidRDefault="00423810" w:rsidP="003E7ECF">
      <w:pPr>
        <w:spacing w:after="0"/>
      </w:pPr>
      <w:r>
        <w:t>6…)</w:t>
      </w:r>
    </w:p>
    <w:p w:rsidR="00423810" w:rsidRDefault="00423810" w:rsidP="003E7ECF">
      <w:pPr>
        <w:spacing w:after="0"/>
      </w:pPr>
      <w:r w:rsidRPr="00FD2EA2">
        <w:rPr>
          <w:noProof/>
          <w:lang w:eastAsia="tr-TR"/>
        </w:rPr>
        <w:pict>
          <v:shape id="Resim 11" o:spid="_x0000_i1029" type="#_x0000_t75" style="width:228pt;height:63.75pt;visibility:visible">
            <v:imagedata r:id="rId9" o:title=""/>
          </v:shape>
        </w:pict>
      </w:r>
    </w:p>
    <w:p w:rsidR="00423810" w:rsidRDefault="00423810" w:rsidP="003E7ECF">
      <w:pPr>
        <w:spacing w:after="0"/>
      </w:pPr>
    </w:p>
    <w:p w:rsidR="00423810" w:rsidRDefault="00423810" w:rsidP="003E7ECF">
      <w:pPr>
        <w:spacing w:after="0"/>
      </w:pPr>
      <w:r>
        <w:t>7…)</w:t>
      </w:r>
    </w:p>
    <w:p w:rsidR="00423810" w:rsidRDefault="00423810" w:rsidP="003E7ECF">
      <w:pPr>
        <w:spacing w:after="0"/>
      </w:pPr>
      <w:r w:rsidRPr="00FD2EA2">
        <w:rPr>
          <w:noProof/>
          <w:lang w:eastAsia="tr-TR"/>
        </w:rPr>
        <w:pict>
          <v:shape id="Resim 13" o:spid="_x0000_i1030" type="#_x0000_t75" style="width:267.75pt;height:81pt;visibility:visible">
            <v:imagedata r:id="rId10" o:title=""/>
          </v:shape>
        </w:pict>
      </w:r>
    </w:p>
    <w:p w:rsidR="00423810" w:rsidRDefault="00423810" w:rsidP="003E7ECF">
      <w:pPr>
        <w:spacing w:after="0"/>
        <w:rPr>
          <w:noProof/>
          <w:lang w:eastAsia="tr-TR"/>
        </w:rPr>
      </w:pPr>
      <w:r>
        <w:t>8…)</w:t>
      </w:r>
    </w:p>
    <w:p w:rsidR="00423810" w:rsidRDefault="00423810" w:rsidP="003E7ECF">
      <w:pPr>
        <w:spacing w:after="0"/>
      </w:pPr>
      <w:r w:rsidRPr="00FD2EA2">
        <w:rPr>
          <w:noProof/>
          <w:lang w:eastAsia="tr-TR"/>
        </w:rPr>
        <w:pict>
          <v:shape id="Resim 14" o:spid="_x0000_i1031" type="#_x0000_t75" style="width:258pt;height:105.75pt;visibility:visible">
            <v:imagedata r:id="rId11" o:title=""/>
          </v:shape>
        </w:pict>
      </w:r>
    </w:p>
    <w:p w:rsidR="00423810" w:rsidRDefault="00423810" w:rsidP="003E7ECF">
      <w:pPr>
        <w:spacing w:after="0"/>
      </w:pPr>
      <w:r>
        <w:t>9…)</w:t>
      </w:r>
      <w:bookmarkStart w:id="2" w:name="_GoBack"/>
      <w:bookmarkEnd w:id="2"/>
    </w:p>
    <w:p w:rsidR="00423810" w:rsidRDefault="00423810" w:rsidP="003E7ECF">
      <w:pPr>
        <w:spacing w:after="0"/>
      </w:pPr>
      <w:r w:rsidRPr="00FD2EA2">
        <w:rPr>
          <w:noProof/>
          <w:lang w:eastAsia="tr-TR"/>
        </w:rPr>
        <w:pict>
          <v:shape id="Resim 17" o:spid="_x0000_i1032" type="#_x0000_t75" style="width:234pt;height:17.25pt;visibility:visible">
            <v:imagedata r:id="rId12" o:title=""/>
          </v:shape>
        </w:pict>
      </w:r>
    </w:p>
    <w:p w:rsidR="00423810" w:rsidRDefault="00423810" w:rsidP="003E7ECF">
      <w:pPr>
        <w:spacing w:after="0"/>
      </w:pPr>
      <w:r>
        <w:t>Aşağıdaki ifadelerin karsısına D (doğru) ve Y (yanlış) olduklarını yazınız.</w:t>
      </w:r>
    </w:p>
    <w:p w:rsidR="00423810" w:rsidRDefault="00423810" w:rsidP="003E7ECF">
      <w:pPr>
        <w:spacing w:after="0"/>
      </w:pPr>
      <w:r w:rsidRPr="00FD2EA2">
        <w:rPr>
          <w:noProof/>
          <w:lang w:eastAsia="tr-TR"/>
        </w:rPr>
        <w:pict>
          <v:shape id="Resim 15" o:spid="_x0000_i1033" type="#_x0000_t75" style="width:270pt;height:2in;visibility:visible">
            <v:imagedata r:id="rId13" o:title=""/>
          </v:shape>
        </w:pict>
      </w:r>
    </w:p>
    <w:p w:rsidR="00423810" w:rsidRDefault="00423810" w:rsidP="003E7ECF">
      <w:pPr>
        <w:spacing w:after="0"/>
      </w:pPr>
      <w:r>
        <w:t>10…)</w:t>
      </w:r>
    </w:p>
    <w:p w:rsidR="00423810" w:rsidRDefault="00423810" w:rsidP="003E7ECF">
      <w:pPr>
        <w:spacing w:after="0"/>
        <w:rPr>
          <w:b/>
        </w:rPr>
      </w:pPr>
      <w:r w:rsidRPr="00FD2EA2">
        <w:rPr>
          <w:noProof/>
          <w:lang w:eastAsia="tr-TR"/>
        </w:rPr>
        <w:pict>
          <v:shape id="Resim 16" o:spid="_x0000_i1034" type="#_x0000_t75" style="width:249pt;height:130.5pt;visibility:visible">
            <v:imagedata r:id="rId14" o:title=""/>
          </v:shape>
        </w:pict>
      </w:r>
    </w:p>
    <w:p w:rsidR="00423810" w:rsidRDefault="00423810" w:rsidP="006D0B7F">
      <w:pPr>
        <w:spacing w:after="0"/>
      </w:pPr>
      <w:hyperlink r:id="rId15" w:history="1">
        <w:r>
          <w:rPr>
            <w:rStyle w:val="Hyperlink"/>
            <w:color w:val="000000"/>
          </w:rPr>
          <w:t>www.sorubak.com</w:t>
        </w:r>
      </w:hyperlink>
    </w:p>
    <w:sectPr w:rsidR="00423810" w:rsidSect="001D0F8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F13"/>
    <w:rsid w:val="00004B50"/>
    <w:rsid w:val="00156AA0"/>
    <w:rsid w:val="001A72EA"/>
    <w:rsid w:val="001D0F89"/>
    <w:rsid w:val="002C40E6"/>
    <w:rsid w:val="003E7ECF"/>
    <w:rsid w:val="00423810"/>
    <w:rsid w:val="004B3EC7"/>
    <w:rsid w:val="00500CD0"/>
    <w:rsid w:val="00580A3D"/>
    <w:rsid w:val="005E38E9"/>
    <w:rsid w:val="00652F13"/>
    <w:rsid w:val="006D0B7F"/>
    <w:rsid w:val="007D1BF3"/>
    <w:rsid w:val="007E75D7"/>
    <w:rsid w:val="00830DF8"/>
    <w:rsid w:val="008F7EBC"/>
    <w:rsid w:val="009377F8"/>
    <w:rsid w:val="00AA0563"/>
    <w:rsid w:val="00B3336F"/>
    <w:rsid w:val="00C425A0"/>
    <w:rsid w:val="00EA0210"/>
    <w:rsid w:val="00EB25C8"/>
    <w:rsid w:val="00F56122"/>
    <w:rsid w:val="00F65727"/>
    <w:rsid w:val="00FD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2E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30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0D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6D0B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137</Words>
  <Characters>785</Characters>
  <Application>Microsoft Office Outlook</Application>
  <DocSecurity>0</DocSecurity>
  <Lines>0</Lines>
  <Paragraphs>0</Paragraphs>
  <ScaleCrop>false</ScaleCrop>
  <Manager>dosyabak.com</Manager>
  <Company>dosyabak.com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dosyabak.com</dc:creator>
  <cp:keywords>www.sorubak.com; dosyabak.com</cp:keywords>
  <dc:description>www.sorubak.com</dc:description>
  <cp:lastModifiedBy>Dogan</cp:lastModifiedBy>
  <cp:revision>www.sorubak.com</cp:revision>
  <dcterms:created xsi:type="dcterms:W3CDTF">2012-11-06T22:28:00Z</dcterms:created>
  <dcterms:modified xsi:type="dcterms:W3CDTF">2013-10-01T20:18:00Z</dcterms:modified>
  <cp:category>www.sorubak.com; dosyabak.com</cp:category>
  <cp:version>www.sorubak.com</cp:version>
</cp:coreProperties>
</file>