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76" w:rsidRPr="001B6740" w:rsidRDefault="0007215D" w:rsidP="004B4076">
      <w:pPr>
        <w:rPr>
          <w:b/>
        </w:rPr>
        <w:sectPr w:rsidR="004B4076" w:rsidRPr="001B6740" w:rsidSect="00624E4C">
          <w:headerReference w:type="even" r:id="rId8"/>
          <w:headerReference w:type="default" r:id="rId9"/>
          <w:headerReference w:type="first" r:id="rId10"/>
          <w:pgSz w:w="11906" w:h="16838" w:code="9"/>
          <w:pgMar w:top="340" w:right="284" w:bottom="249" w:left="284" w:header="227" w:footer="284" w:gutter="0"/>
          <w:cols w:space="708"/>
          <w:docGrid w:linePitch="360"/>
        </w:sectPr>
      </w:pPr>
      <w:r>
        <w:rPr>
          <w:b/>
        </w:rPr>
      </w:r>
      <w:r w:rsidR="006F7283">
        <w:rPr>
          <w:b/>
        </w:rPr>
        <w:pict>
          <v:group id="_x0000_s1258" editas="orgchart" style="width:566.4pt;height:80.95pt;mso-position-horizontal-relative:char;mso-position-vertical-relative:line" coordorigin="1642,2077" coordsize="7182,960">
            <o:lock v:ext="edit" aspectratio="t"/>
            <o:diagram v:ext="edit" dgmstyle="0" dgmscalex="100877" dgmscaley="154307" dgmfontsize="18" constrainbounds="0,0,0,0">
              <o:relationtable v:ext="edit">
                <o:rel v:ext="edit" idsrc="#_s1263" iddest="#_s1263"/>
                <o:rel v:ext="edit" idsrc="#_s1264" iddest="#_s1263" idcntr="#_s1262"/>
                <o:rel v:ext="edit" idsrc="#_s1265" iddest="#_s1263" idcntr="#_s1261"/>
                <o:rel v:ext="edit" idsrc="#_s1266" iddest="#_s1263" idcntr="#_s1260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9" type="#_x0000_t75" style="position:absolute;left:1642;top:2077;width:7182;height:96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0" o:spid="_x0000_s1260" type="#_x0000_t34" style="position:absolute;left:6237;top:1318;width:503;height:2511;rotation:270;flip:x" o:connectortype="elbow" adj="4585,9674,-252654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261" o:spid="_x0000_s1261" type="#_x0000_t32" style="position:absolute;left:4982;top:2573;width:503;height:1;rotation:270" o:connectortype="elbow" adj="-151760,-1,-151760" strokeweight="2.25pt"/>
            <v:shape id="_s1262" o:spid="_x0000_s1262" type="#_x0000_t34" style="position:absolute;left:3726;top:1318;width:503;height:2511;rotation:270" o:connectortype="elbow" adj="4585,-9676,-50892" strokeweight="2.25pt"/>
            <v:roundrect id="_s1263" o:spid="_x0000_s1263" style="position:absolute;left:1687;top:2077;width:7092;height:245;v-text-anchor:middle" arcsize="10923f" o:dgmlayout="0" o:dgmnodekind="1" fillcolor="#bbe0e3">
              <v:textbox style="mso-next-textbox:#_s1263" inset="0,0,0,0">
                <w:txbxContent>
                  <w:p w:rsidR="00096226" w:rsidRPr="001B6740" w:rsidRDefault="00096226" w:rsidP="001B6740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</w:rPr>
                    </w:pPr>
                    <w:r w:rsidRPr="001B6740">
                      <w:rPr>
                        <w:rFonts w:ascii="Arial Narrow" w:hAnsi="Arial Narrow"/>
                        <w:b/>
                        <w:sz w:val="28"/>
                      </w:rPr>
                      <w:t>ZAFER SABANCI ANADOLU LİSESİ 11. SINIFLAR MATEMATİK DERSİ 2. YAZILI SINAVI</w:t>
                    </w:r>
                  </w:p>
                  <w:p w:rsidR="00096226" w:rsidRPr="001B6740" w:rsidRDefault="00096226" w:rsidP="001B6740">
                    <w:pPr>
                      <w:rPr>
                        <w:sz w:val="23"/>
                      </w:rPr>
                    </w:pPr>
                  </w:p>
                </w:txbxContent>
              </v:textbox>
            </v:roundrect>
            <v:roundrect id="_s1264" o:spid="_x0000_s1264" style="position:absolute;left:1642;top:2825;width:2160;height:212;v-text-anchor:middle" arcsize="10923f" o:dgmlayout="0" o:dgmnodekind="0" fillcolor="#bbe0e3">
              <v:textbox style="mso-next-textbox:#_s1264" inset="0,0,0,0">
                <w:txbxContent>
                  <w:p w:rsidR="00096226" w:rsidRPr="001B6740" w:rsidRDefault="00096226" w:rsidP="001B6740">
                    <w:r w:rsidRPr="001B6740">
                      <w:rPr>
                        <w:rFonts w:ascii="Angsana New" w:hAnsi="Angsana New" w:cs="Angsana New"/>
                        <w:b/>
                      </w:rPr>
                      <w:t>ADI –SOYADI:</w:t>
                    </w:r>
                    <w:r w:rsidRPr="001B6740">
                      <w:rPr>
                        <w:rFonts w:ascii="Angsana New" w:hAnsi="Angsana New" w:cs="Angsana New"/>
                        <w:b/>
                      </w:rPr>
                      <w:tab/>
                    </w:r>
                    <w:r w:rsidRPr="001B6740">
                      <w:rPr>
                        <w:rFonts w:ascii="Angsana New" w:hAnsi="Angsana New" w:cs="Angsana New"/>
                        <w:b/>
                      </w:rPr>
                      <w:tab/>
                    </w:r>
                  </w:p>
                </w:txbxContent>
              </v:textbox>
            </v:roundrect>
            <v:roundrect id="_s1265" o:spid="_x0000_s1265" style="position:absolute;left:4153;top:2825;width:2160;height:212;v-text-anchor:middle" arcsize="10923f" o:dgmlayout="0" o:dgmnodekind="0" fillcolor="#bbe0e3">
              <v:textbox style="mso-next-textbox:#_s1265" inset="0,0,0,0">
                <w:txbxContent>
                  <w:p w:rsidR="00096226" w:rsidRPr="001B6740" w:rsidRDefault="00096226" w:rsidP="001B6740">
                    <w:r>
                      <w:rPr>
                        <w:rFonts w:ascii="Angsana New" w:hAnsi="Angsana New" w:cs="Angsana New"/>
                        <w:b/>
                      </w:rPr>
                      <w:t>SINIFI/</w:t>
                    </w:r>
                    <w:r w:rsidRPr="001B6740">
                      <w:rPr>
                        <w:rFonts w:ascii="Angsana New" w:hAnsi="Angsana New" w:cs="Angsana New"/>
                        <w:b/>
                      </w:rPr>
                      <w:t>NO:</w:t>
                    </w:r>
                  </w:p>
                </w:txbxContent>
              </v:textbox>
            </v:roundrect>
            <v:roundrect id="_s1266" o:spid="_x0000_s1266" style="position:absolute;left:6664;top:2825;width:2160;height:212;v-text-anchor:middle" arcsize="10923f" o:dgmlayout="0" o:dgmnodekind="0" fillcolor="#bbe0e3">
              <v:textbox style="mso-next-textbox:#_s1266" inset="0,0,0,0">
                <w:txbxContent>
                  <w:p w:rsidR="00096226" w:rsidRPr="001B6740" w:rsidRDefault="00096226" w:rsidP="001B6740">
                    <w:r w:rsidRPr="001B6740">
                      <w:rPr>
                        <w:rFonts w:ascii="Angsana New" w:hAnsi="Angsana New" w:cs="Angsana New"/>
                        <w:b/>
                      </w:rPr>
                      <w:t>PUANI: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B4076" w:rsidRPr="001B6740" w:rsidRDefault="0007215D" w:rsidP="004B4076">
      <w:pPr>
        <w:rPr>
          <w:rFonts w:ascii="Angsana New" w:hAnsi="Angsana New" w:cs="Angsana New"/>
          <w:b/>
        </w:rPr>
        <w:sectPr w:rsidR="004B4076" w:rsidRPr="001B6740" w:rsidSect="00624E4C">
          <w:type w:val="continuous"/>
          <w:pgSz w:w="11906" w:h="16838"/>
          <w:pgMar w:top="170" w:right="227" w:bottom="227" w:left="227" w:header="709" w:footer="709" w:gutter="0"/>
          <w:cols w:space="708"/>
          <w:docGrid w:linePitch="360"/>
        </w:sectPr>
      </w:pPr>
      <w:r>
        <w:rPr>
          <w:rFonts w:ascii="Angsana New" w:hAnsi="Angsana New" w:cs="Angsana New"/>
          <w:b/>
          <w:noProof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276" type="#_x0000_t106" style="position:absolute;margin-left:235.4pt;margin-top:13.1pt;width:102pt;height:31.5pt;z-index:251672576" adj="97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96226" w:rsidRPr="00323AD5" w:rsidRDefault="00096226" w:rsidP="00323AD5">
                  <w:pPr>
                    <w:jc w:val="center"/>
                    <w:rPr>
                      <w:rFonts w:ascii="Arial Narrow" w:hAnsi="Arial Narrow" w:cs="MoolBoran"/>
                      <w:b/>
                    </w:rPr>
                  </w:pPr>
                  <w:r w:rsidRPr="00323AD5">
                    <w:rPr>
                      <w:rFonts w:ascii="Arial Narrow" w:hAnsi="Arial Narrow" w:cs="MoolBoran"/>
                      <w:b/>
                    </w:rPr>
                    <w:t>SORULAR</w:t>
                  </w:r>
                </w:p>
              </w:txbxContent>
            </v:textbox>
          </v:shape>
        </w:pict>
      </w:r>
    </w:p>
    <w:p w:rsidR="004B4076" w:rsidRPr="001B6740" w:rsidRDefault="004B4076" w:rsidP="00624E4C">
      <w:pPr>
        <w:rPr>
          <w:rFonts w:ascii="Angsana New" w:hAnsi="Angsana New" w:cs="Angsana New"/>
          <w:b/>
        </w:rPr>
        <w:sectPr w:rsidR="004B4076" w:rsidRPr="001B6740" w:rsidSect="00624E4C">
          <w:type w:val="continuous"/>
          <w:pgSz w:w="11906" w:h="16838"/>
          <w:pgMar w:top="340" w:right="284" w:bottom="249" w:left="397" w:header="709" w:footer="709" w:gutter="0"/>
          <w:cols w:num="2" w:space="170"/>
          <w:docGrid w:linePitch="360"/>
        </w:sectPr>
      </w:pPr>
    </w:p>
    <w:p w:rsidR="00207B11" w:rsidRDefault="0007215D" w:rsidP="00207B11">
      <w:pPr>
        <w:tabs>
          <w:tab w:val="left" w:pos="187"/>
          <w:tab w:val="center" w:pos="5527"/>
        </w:tabs>
        <w:sectPr w:rsidR="00207B11" w:rsidSect="00624E4C">
          <w:type w:val="continuous"/>
          <w:pgSz w:w="11906" w:h="16838"/>
          <w:pgMar w:top="340" w:right="284" w:bottom="249" w:left="284" w:header="709" w:footer="709" w:gutter="0"/>
          <w:cols w:num="2" w:space="170"/>
          <w:docGrid w:linePitch="360"/>
        </w:sectPr>
      </w:pPr>
      <w:r w:rsidRPr="0007215D">
        <w:rPr>
          <w:rFonts w:ascii="Verdana" w:hAnsi="Verdana"/>
          <w:noProof/>
          <w:color w:val="000000"/>
          <w:position w:val="-44"/>
          <w:sz w:val="15"/>
          <w:szCs w:val="15"/>
        </w:rPr>
        <w:lastRenderedPageBreak/>
        <w:pict>
          <v:group id="_x0000_s1275" style="position:absolute;margin-left:270.8pt;margin-top:3.7pt;width:25.3pt;height:651.15pt;z-index:251671552" coordorigin="5835,2805" coordsize="506,13023">
            <v:roundrect id="_x0000_s1270" style="position:absolute;left:5835;top:6777;width:506;height:3798;mso-position-vertical-relative:margin" arcsize="10923f" o:regroupid="3" fillcolor="white [3201]" strokecolor="#666 [1936]" strokeweight="1pt">
              <v:fill color2="#999 [1296]" focusposition="1" focussize="" focus="100%" type="gradient"/>
              <v:shadow on="t" type="perspective" color="#7f7f7f [1601]" opacity=".5" offset="1pt" offset2="-3pt"/>
              <v:textbox style="layout-flow:vertical;mso-layout-flow-alt:bottom-to-top;mso-next-textbox:#_x0000_s1270">
                <w:txbxContent>
                  <w:p w:rsidR="00096226" w:rsidRPr="00490520" w:rsidRDefault="00096226" w:rsidP="00490520">
                    <w:pPr>
                      <w:jc w:val="center"/>
                      <w:rPr>
                        <w:rFonts w:ascii="Arial Narrow" w:hAnsi="Arial Narrow"/>
                        <w:b/>
                        <w:i/>
                        <w:sz w:val="20"/>
                      </w:rPr>
                    </w:pPr>
                    <w:r w:rsidRPr="00490520">
                      <w:rPr>
                        <w:rFonts w:ascii="Arial Narrow" w:hAnsi="Arial Narrow"/>
                        <w:b/>
                        <w:i/>
                        <w:sz w:val="20"/>
                      </w:rPr>
                      <w:t>ZAFER SABANCI ANADOLU LİSESİ</w:t>
                    </w:r>
                  </w:p>
                </w:txbxContent>
              </v:textbox>
            </v:roundrect>
            <v:shape id="_x0000_s1272" type="#_x0000_t32" style="position:absolute;left:6090;top:10575;width:1;height:5253" o:connectortype="straight" o:regroupid="3" strokecolor="#666 [1936]" strokeweight="1pt">
              <v:shadow type="perspective" color="#7f7f7f [1601]" opacity=".5" offset="1pt" offset2="-3pt"/>
            </v:shape>
            <v:shape id="_x0000_s1274" type="#_x0000_t32" style="position:absolute;left:6075;top:2805;width:16;height:3972;flip:x" o:connectortype="straight" strokecolor="#666" strokeweight="1pt">
              <v:shadow type="perspective" color="#7f7f7f" opacity=".5" offset="1pt" offset2="-3pt"/>
            </v:shape>
          </v:group>
        </w:pict>
      </w:r>
    </w:p>
    <w:p w:rsidR="00C720F6" w:rsidRDefault="00C720F6" w:rsidP="00207B11">
      <w:pPr>
        <w:tabs>
          <w:tab w:val="left" w:pos="187"/>
          <w:tab w:val="center" w:pos="5527"/>
        </w:tabs>
        <w:sectPr w:rsidR="00C720F6" w:rsidSect="00624E4C">
          <w:type w:val="continuous"/>
          <w:pgSz w:w="11906" w:h="16838"/>
          <w:pgMar w:top="340" w:right="284" w:bottom="249" w:left="284" w:header="709" w:footer="709" w:gutter="0"/>
          <w:cols w:num="2" w:space="170"/>
          <w:docGrid w:linePitch="360"/>
        </w:sectPr>
      </w:pPr>
    </w:p>
    <w:p w:rsidR="00490415" w:rsidRDefault="00490415" w:rsidP="00624E4C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  <w:sectPr w:rsidR="00490415" w:rsidSect="00624E4C">
          <w:type w:val="continuous"/>
          <w:pgSz w:w="11906" w:h="16838"/>
          <w:pgMar w:top="340" w:right="284" w:bottom="249" w:left="284" w:header="709" w:footer="709" w:gutter="0"/>
          <w:cols w:num="2" w:space="170"/>
          <w:docGrid w:linePitch="360"/>
        </w:sectPr>
      </w:pPr>
    </w:p>
    <w:p w:rsidR="00D2333A" w:rsidRDefault="00832C86" w:rsidP="00624E4C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2"/>
          <w:sz w:val="15"/>
          <w:szCs w:val="15"/>
        </w:rPr>
      </w:pPr>
      <w:r w:rsidRPr="001D6F3D">
        <w:rPr>
          <w:rFonts w:ascii="Verdana" w:hAnsi="Verdana"/>
          <w:color w:val="000000"/>
          <w:position w:val="-42"/>
          <w:sz w:val="15"/>
          <w:szCs w:val="15"/>
        </w:rPr>
        <w:object w:dxaOrig="4840" w:dyaOrig="960">
          <v:shape id="_x0000_i1026" type="#_x0000_t75" style="width:238.5pt;height:48.75pt" o:ole="">
            <v:imagedata r:id="rId11" o:title=""/>
          </v:shape>
          <o:OLEObject Type="Embed" ProgID="Equation.DSMT4" ShapeID="_x0000_i1026" DrawAspect="Content" ObjectID="_1447661572" r:id="rId12"/>
        </w:object>
      </w:r>
      <w:r w:rsidR="009539E1">
        <w:rPr>
          <w:rFonts w:ascii="Verdana" w:hAnsi="Verdana"/>
          <w:color w:val="000000"/>
          <w:position w:val="-10"/>
          <w:sz w:val="15"/>
          <w:szCs w:val="15"/>
        </w:rPr>
        <w:t xml:space="preserve">       </w:t>
      </w:r>
    </w:p>
    <w:p w:rsidR="004521B9" w:rsidRDefault="00D2333A" w:rsidP="004521B9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position w:val="-102"/>
          <w:sz w:val="15"/>
          <w:szCs w:val="15"/>
        </w:rPr>
        <w:t xml:space="preserve">     </w:t>
      </w:r>
    </w:p>
    <w:p w:rsidR="004521B9" w:rsidRDefault="004521B9" w:rsidP="004521B9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          </w:t>
      </w:r>
    </w:p>
    <w:p w:rsidR="008E28EF" w:rsidRDefault="004521B9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</w:t>
      </w:r>
      <w:r w:rsidR="00D84F63">
        <w:rPr>
          <w:rFonts w:ascii="Verdana" w:hAnsi="Verdana"/>
          <w:color w:val="000000"/>
          <w:sz w:val="15"/>
          <w:szCs w:val="15"/>
        </w:rPr>
        <w:t xml:space="preserve">               </w:t>
      </w:r>
    </w:p>
    <w:p w:rsidR="00A6672F" w:rsidRDefault="00F2429A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</w:t>
      </w:r>
      <w:r w:rsidR="00A6672F">
        <w:rPr>
          <w:rFonts w:ascii="Verdana" w:hAnsi="Verdana"/>
          <w:color w:val="000000"/>
          <w:sz w:val="15"/>
          <w:szCs w:val="15"/>
        </w:rPr>
        <w:t xml:space="preserve">    </w:t>
      </w:r>
      <w:r>
        <w:rPr>
          <w:rFonts w:ascii="Verdana" w:hAnsi="Verdana"/>
          <w:color w:val="000000"/>
          <w:sz w:val="15"/>
          <w:szCs w:val="15"/>
        </w:rPr>
        <w:t xml:space="preserve"> </w:t>
      </w:r>
    </w:p>
    <w:p w:rsidR="00D2333A" w:rsidRDefault="00D2333A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D2333A" w:rsidRDefault="00D2333A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bookmarkStart w:id="0" w:name="OLE_LINK2"/>
    <w:bookmarkStart w:id="1" w:name="OLE_LINK1"/>
    <w:p w:rsidR="00490415" w:rsidRDefault="006F7283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</w:rPr>
        <w:t>www.sorubak.com</w:t>
      </w:r>
      <w:bookmarkEnd w:id="0"/>
      <w:bookmarkEnd w:id="1"/>
      <w:r>
        <w:fldChar w:fldCharType="end"/>
      </w: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C21540" w:rsidRDefault="00C2154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C21540" w:rsidRDefault="00C2154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520" w:rsidRDefault="0049052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520" w:rsidRDefault="0049052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C21540" w:rsidRDefault="00C2154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C21540" w:rsidRDefault="00C2154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C21540" w:rsidRDefault="00C2154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C21540" w:rsidRDefault="00C2154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C21540" w:rsidRDefault="00C2154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D2333A" w:rsidRDefault="00D2333A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position w:val="-10"/>
          <w:sz w:val="15"/>
          <w:szCs w:val="15"/>
        </w:rPr>
        <w:t xml:space="preserve">  </w:t>
      </w:r>
      <w:r w:rsidR="00832C86" w:rsidRPr="00832C86">
        <w:rPr>
          <w:rFonts w:ascii="Verdana" w:hAnsi="Verdana"/>
          <w:color w:val="000000"/>
          <w:position w:val="-66"/>
          <w:sz w:val="15"/>
          <w:szCs w:val="15"/>
        </w:rPr>
        <w:object w:dxaOrig="4680" w:dyaOrig="1440">
          <v:shape id="_x0000_i1027" type="#_x0000_t75" style="width:228.75pt;height:69.75pt" o:ole="">
            <v:imagedata r:id="rId13" o:title=""/>
          </v:shape>
          <o:OLEObject Type="Embed" ProgID="Equation.DSMT4" ShapeID="_x0000_i1027" DrawAspect="Content" ObjectID="_1447661573" r:id="rId14"/>
        </w:object>
      </w:r>
    </w:p>
    <w:p w:rsidR="00490415" w:rsidRDefault="00490520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position w:val="-18"/>
          <w:sz w:val="15"/>
          <w:szCs w:val="15"/>
        </w:rPr>
        <w:lastRenderedPageBreak/>
        <w:t xml:space="preserve">    </w:t>
      </w:r>
      <w:r w:rsidR="00832C86" w:rsidRPr="004E553E">
        <w:rPr>
          <w:rFonts w:ascii="Verdana" w:hAnsi="Verdana"/>
          <w:color w:val="000000"/>
          <w:position w:val="-16"/>
          <w:sz w:val="15"/>
          <w:szCs w:val="15"/>
        </w:rPr>
        <w:object w:dxaOrig="4320" w:dyaOrig="420">
          <v:shape id="_x0000_i1028" type="#_x0000_t75" style="width:3in;height:21pt" o:ole="">
            <v:imagedata r:id="rId15" o:title=""/>
          </v:shape>
          <o:OLEObject Type="Embed" ProgID="Equation.DSMT4" ShapeID="_x0000_i1028" DrawAspect="Content" ObjectID="_1447661574" r:id="rId16"/>
        </w:object>
      </w: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415" w:rsidRDefault="00490415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D2333A" w:rsidRDefault="00D2333A" w:rsidP="00A6672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76DE0" w:rsidRDefault="00A6672F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      </w:t>
      </w:r>
    </w:p>
    <w:p w:rsidR="001B6740" w:rsidRDefault="00D2333A" w:rsidP="001B6740">
      <w:pPr>
        <w:tabs>
          <w:tab w:val="left" w:pos="187"/>
          <w:tab w:val="center" w:pos="5527"/>
        </w:tabs>
        <w:ind w:left="187"/>
        <w:rPr>
          <w:b/>
        </w:rPr>
      </w:pPr>
      <w:r>
        <w:rPr>
          <w:rFonts w:ascii="Verdana" w:hAnsi="Verdana"/>
          <w:color w:val="000000"/>
          <w:position w:val="-54"/>
          <w:sz w:val="15"/>
          <w:szCs w:val="15"/>
        </w:rPr>
        <w:t xml:space="preserve"> </w:t>
      </w:r>
      <w:r w:rsidR="0001380D">
        <w:rPr>
          <w:rFonts w:ascii="Verdana" w:hAnsi="Verdana"/>
          <w:color w:val="000000"/>
          <w:position w:val="-54"/>
          <w:sz w:val="15"/>
          <w:szCs w:val="15"/>
        </w:rPr>
        <w:t xml:space="preserve">    </w:t>
      </w:r>
    </w:p>
    <w:p w:rsidR="00E76DE0" w:rsidRDefault="00E76DE0" w:rsidP="0001380D">
      <w:pPr>
        <w:tabs>
          <w:tab w:val="left" w:pos="187"/>
          <w:tab w:val="center" w:pos="5527"/>
        </w:tabs>
        <w:ind w:left="187"/>
        <w:rPr>
          <w:rFonts w:ascii="Verdana" w:hAnsi="Verdana"/>
          <w:color w:val="000000"/>
          <w:position w:val="-54"/>
          <w:sz w:val="15"/>
          <w:szCs w:val="15"/>
        </w:rPr>
      </w:pPr>
    </w:p>
    <w:p w:rsidR="00C21540" w:rsidRDefault="00C21540" w:rsidP="0001380D">
      <w:pPr>
        <w:tabs>
          <w:tab w:val="left" w:pos="187"/>
          <w:tab w:val="center" w:pos="5527"/>
        </w:tabs>
        <w:ind w:left="187"/>
        <w:rPr>
          <w:rFonts w:ascii="Verdana" w:hAnsi="Verdana"/>
          <w:color w:val="000000"/>
          <w:position w:val="-54"/>
          <w:sz w:val="15"/>
          <w:szCs w:val="15"/>
        </w:rPr>
      </w:pPr>
    </w:p>
    <w:p w:rsidR="00C21540" w:rsidRDefault="00C21540" w:rsidP="0001380D">
      <w:pPr>
        <w:tabs>
          <w:tab w:val="left" w:pos="187"/>
          <w:tab w:val="center" w:pos="5527"/>
        </w:tabs>
        <w:ind w:left="187"/>
        <w:rPr>
          <w:rFonts w:ascii="Verdana" w:hAnsi="Verdana"/>
          <w:color w:val="000000"/>
          <w:sz w:val="15"/>
          <w:szCs w:val="15"/>
        </w:rPr>
      </w:pPr>
    </w:p>
    <w:p w:rsidR="00E76DE0" w:rsidRDefault="00E76DE0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490415" w:rsidRDefault="00490415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490415" w:rsidRDefault="00490415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521B9" w:rsidRDefault="004521B9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521B9" w:rsidRDefault="004521B9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521B9" w:rsidRDefault="004521B9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520" w:rsidRDefault="00490520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90520" w:rsidRDefault="00490520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6B299C" w:rsidRDefault="006B299C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1D6F3D" w:rsidRDefault="001D6F3D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F2429A" w:rsidRDefault="000D7163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</w:t>
      </w:r>
      <w:r w:rsidR="00AF7F74">
        <w:rPr>
          <w:rFonts w:ascii="Verdana" w:hAnsi="Verdana"/>
          <w:color w:val="000000"/>
          <w:sz w:val="15"/>
          <w:szCs w:val="15"/>
        </w:rPr>
        <w:t xml:space="preserve"> </w:t>
      </w:r>
    </w:p>
    <w:p w:rsidR="006B299C" w:rsidRDefault="00F2429A" w:rsidP="00E83524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   </w:t>
      </w:r>
      <w:r w:rsidR="00413853">
        <w:rPr>
          <w:rFonts w:ascii="Verdana" w:hAnsi="Verdana"/>
          <w:color w:val="000000"/>
          <w:sz w:val="15"/>
          <w:szCs w:val="15"/>
        </w:rPr>
        <w:t xml:space="preserve">  </w:t>
      </w:r>
    </w:p>
    <w:p w:rsidR="006B299C" w:rsidRDefault="00A6672F" w:rsidP="00E83524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  <w:r>
        <w:rPr>
          <w:rFonts w:ascii="Chiller" w:hAnsi="Chiller"/>
          <w:b/>
          <w:color w:val="000000"/>
          <w:sz w:val="18"/>
          <w:szCs w:val="15"/>
        </w:rPr>
        <w:t xml:space="preserve">     </w:t>
      </w:r>
    </w:p>
    <w:p w:rsidR="002414C8" w:rsidRDefault="00490520" w:rsidP="00D2333A">
      <w:pPr>
        <w:tabs>
          <w:tab w:val="left" w:pos="187"/>
          <w:tab w:val="left" w:pos="3119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  <w:r>
        <w:rPr>
          <w:rFonts w:ascii="Verdana" w:hAnsi="Verdana"/>
          <w:color w:val="000000"/>
          <w:position w:val="-38"/>
          <w:sz w:val="15"/>
          <w:szCs w:val="15"/>
        </w:rPr>
        <w:t xml:space="preserve">       </w:t>
      </w:r>
      <w:r w:rsidR="00832C86" w:rsidRPr="004E553E">
        <w:rPr>
          <w:rFonts w:ascii="Verdana" w:hAnsi="Verdana"/>
          <w:color w:val="000000"/>
          <w:position w:val="-36"/>
          <w:sz w:val="15"/>
          <w:szCs w:val="15"/>
        </w:rPr>
        <w:object w:dxaOrig="4420" w:dyaOrig="820">
          <v:shape id="_x0000_i1029" type="#_x0000_t75" style="width:3in;height:41.25pt" o:ole="">
            <v:imagedata r:id="rId17" o:title=""/>
          </v:shape>
          <o:OLEObject Type="Embed" ProgID="Equation.DSMT4" ShapeID="_x0000_i1029" DrawAspect="Content" ObjectID="_1447661575" r:id="rId18"/>
        </w:object>
      </w:r>
    </w:p>
    <w:p w:rsidR="002414C8" w:rsidRPr="004521B9" w:rsidRDefault="002414C8" w:rsidP="00E83524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  <w:sectPr w:rsidR="002414C8" w:rsidRPr="004521B9" w:rsidSect="00624E4C">
          <w:type w:val="continuous"/>
          <w:pgSz w:w="11906" w:h="16838"/>
          <w:pgMar w:top="340" w:right="284" w:bottom="249" w:left="284" w:header="709" w:footer="709" w:gutter="0"/>
          <w:cols w:num="2" w:space="170"/>
          <w:docGrid w:linePitch="360"/>
        </w:sectPr>
      </w:pPr>
    </w:p>
    <w:p w:rsidR="00413853" w:rsidRDefault="00413853" w:rsidP="002A0D0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13853" w:rsidRDefault="00413853" w:rsidP="002A0D0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521B9" w:rsidRDefault="004521B9" w:rsidP="002A0D0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521B9" w:rsidRDefault="004521B9" w:rsidP="002A0D0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521B9" w:rsidRDefault="004521B9" w:rsidP="002A0D0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1E2412" w:rsidRPr="003666E4" w:rsidRDefault="001E2412" w:rsidP="006B299C">
      <w:pPr>
        <w:tabs>
          <w:tab w:val="left" w:pos="187"/>
          <w:tab w:val="center" w:pos="5529"/>
        </w:tabs>
        <w:rPr>
          <w:rFonts w:ascii="Verdana" w:hAnsi="Verdana"/>
          <w:color w:val="000000"/>
          <w:sz w:val="15"/>
          <w:szCs w:val="15"/>
        </w:rPr>
      </w:pPr>
    </w:p>
    <w:p w:rsidR="001E2412" w:rsidRDefault="001E2412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E2412" w:rsidRDefault="001E2412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D6F3D" w:rsidRDefault="001D6F3D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C21540" w:rsidRDefault="00C21540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490415" w:rsidRDefault="00490415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E2412" w:rsidRDefault="001E2412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E2412" w:rsidRDefault="001E2412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1E2412" w:rsidRDefault="001E2412" w:rsidP="006B299C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6B299C" w:rsidRDefault="006B299C" w:rsidP="008E28E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9164FE" w:rsidRDefault="009164FE" w:rsidP="008E28E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9164FE" w:rsidRDefault="009164FE" w:rsidP="008E28E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9164FE" w:rsidRDefault="009164FE" w:rsidP="008E28E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9164FE" w:rsidRDefault="009164FE" w:rsidP="008E28E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9164FE" w:rsidRDefault="009164FE" w:rsidP="008E28E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9164FE" w:rsidRDefault="009164FE" w:rsidP="008E28E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  <w:sectPr w:rsidR="009164FE" w:rsidSect="00323AD5">
          <w:type w:val="continuous"/>
          <w:pgSz w:w="11906" w:h="16838"/>
          <w:pgMar w:top="340" w:right="284" w:bottom="249" w:left="284" w:header="709" w:footer="709" w:gutter="0"/>
          <w:cols w:num="2" w:space="170"/>
          <w:docGrid w:linePitch="360"/>
        </w:sectPr>
      </w:pPr>
    </w:p>
    <w:p w:rsidR="009C1A01" w:rsidRDefault="009C1A01" w:rsidP="008E28EF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  <w:sectPr w:rsidR="009C1A01" w:rsidSect="00624E4C">
          <w:type w:val="continuous"/>
          <w:pgSz w:w="11906" w:h="16838"/>
          <w:pgMar w:top="340" w:right="284" w:bottom="249" w:left="284" w:header="709" w:footer="709" w:gutter="0"/>
          <w:cols w:num="2" w:space="170"/>
          <w:docGrid w:linePitch="360"/>
        </w:sectPr>
      </w:pPr>
    </w:p>
    <w:p w:rsidR="00C03597" w:rsidRDefault="0007215D" w:rsidP="003666E4">
      <w:pPr>
        <w:tabs>
          <w:tab w:val="left" w:pos="187"/>
          <w:tab w:val="center" w:pos="5527"/>
        </w:tabs>
        <w:ind w:left="187"/>
        <w:rPr>
          <w:rFonts w:ascii="Verdana" w:hAnsi="Verdana"/>
          <w:color w:val="000000"/>
          <w:position w:val="-10"/>
          <w:sz w:val="15"/>
          <w:szCs w:val="15"/>
        </w:rPr>
      </w:pPr>
      <w:r w:rsidRPr="0007215D">
        <w:rPr>
          <w:rFonts w:ascii="Verdana" w:hAnsi="Verdana"/>
          <w:noProof/>
          <w:color w:val="000000"/>
          <w:sz w:val="15"/>
          <w:szCs w:val="15"/>
        </w:rPr>
        <w:lastRenderedPageBreak/>
        <w:pict>
          <v:group id="_x0000_s1277" style="position:absolute;left:0;text-align:left;margin-left:272.35pt;margin-top:-5.9pt;width:25.3pt;height:769pt;z-index:251673600" coordorigin="5835,2805" coordsize="506,13023">
            <v:roundrect id="_x0000_s1278" style="position:absolute;left:5835;top:6777;width:506;height:3798;mso-position-vertical-relative:margin" arcsize="10923f" strokecolor="#666" strokeweight="1pt">
              <v:fill color2="#999" focusposition="1" focussize="" focus="100%" type="gradient"/>
              <v:shadow on="t" type="perspective" color="#7f7f7f" opacity=".5" offset="1pt" offset2="-3pt"/>
              <v:textbox style="layout-flow:vertical;mso-layout-flow-alt:bottom-to-top;mso-next-textbox:#_x0000_s1278">
                <w:txbxContent>
                  <w:p w:rsidR="00096226" w:rsidRPr="00490520" w:rsidRDefault="00096226" w:rsidP="001D6F3D">
                    <w:pPr>
                      <w:jc w:val="center"/>
                      <w:rPr>
                        <w:rFonts w:ascii="Arial Narrow" w:hAnsi="Arial Narrow"/>
                        <w:b/>
                        <w:i/>
                        <w:sz w:val="20"/>
                      </w:rPr>
                    </w:pPr>
                    <w:r w:rsidRPr="00490520">
                      <w:rPr>
                        <w:rFonts w:ascii="Arial Narrow" w:hAnsi="Arial Narrow"/>
                        <w:b/>
                        <w:i/>
                        <w:sz w:val="20"/>
                      </w:rPr>
                      <w:t>ZAFER SABANCI ANADOLU LİSESİ</w:t>
                    </w:r>
                  </w:p>
                </w:txbxContent>
              </v:textbox>
            </v:roundrect>
            <v:shape id="_x0000_s1279" type="#_x0000_t32" style="position:absolute;left:6090;top:10575;width:1;height:5253" o:connectortype="straight" strokecolor="#666" strokeweight="1pt">
              <v:shadow type="perspective" color="#7f7f7f" opacity=".5" offset="1pt" offset2="-3pt"/>
            </v:shape>
            <v:shape id="_x0000_s1280" type="#_x0000_t32" style="position:absolute;left:6075;top:2805;width:16;height:3972;flip:x" o:connectortype="straight" strokecolor="#666" strokeweight="1pt">
              <v:shadow type="perspective" color="#7f7f7f" opacity=".5" offset="1pt" offset2="-3pt"/>
            </v:shape>
          </v:group>
        </w:pict>
      </w:r>
      <w:r w:rsidR="005625F9" w:rsidRPr="005625F9">
        <w:rPr>
          <w:rFonts w:ascii="Verdana" w:hAnsi="Verdana"/>
          <w:color w:val="000000"/>
          <w:position w:val="-36"/>
          <w:sz w:val="15"/>
          <w:szCs w:val="15"/>
        </w:rPr>
        <w:object w:dxaOrig="4880" w:dyaOrig="820">
          <v:shape id="_x0000_i1030" type="#_x0000_t75" style="width:243.75pt;height:42pt" o:ole="">
            <v:imagedata r:id="rId19" o:title=""/>
          </v:shape>
          <o:OLEObject Type="Embed" ProgID="Equation.DSMT4" ShapeID="_x0000_i1030" DrawAspect="Content" ObjectID="_1447661576" r:id="rId20"/>
        </w:object>
      </w:r>
      <w:r w:rsidR="003666E4">
        <w:rPr>
          <w:rFonts w:ascii="Verdana" w:hAnsi="Verdana"/>
          <w:color w:val="000000"/>
          <w:position w:val="-10"/>
          <w:sz w:val="15"/>
          <w:szCs w:val="15"/>
        </w:rPr>
        <w:t xml:space="preserve">     </w:t>
      </w:r>
    </w:p>
    <w:p w:rsidR="002B66A3" w:rsidRDefault="002B66A3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413853" w:rsidRDefault="002414C8" w:rsidP="002414C8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</w:t>
      </w:r>
    </w:p>
    <w:p w:rsidR="000D7163" w:rsidRDefault="000D7163" w:rsidP="002B66A3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0D7163" w:rsidRDefault="000D7163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832C86" w:rsidRDefault="00832C8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832C86" w:rsidRDefault="00832C8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832C86" w:rsidRDefault="00832C8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832C86" w:rsidRDefault="00832C8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832C86" w:rsidRDefault="00832C8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832C86" w:rsidRDefault="00832C8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832C86" w:rsidRDefault="00832C8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832C86" w:rsidRDefault="00832C8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832C86" w:rsidRDefault="00832C8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2414C8" w:rsidRDefault="002414C8" w:rsidP="009164FE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AE5B52" w:rsidRDefault="00AE5B52" w:rsidP="00AE5B52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AE5B52" w:rsidRDefault="00AE5B52" w:rsidP="00AE5B52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AE5B52" w:rsidRDefault="00AE5B52" w:rsidP="00AE5B52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AE5B52" w:rsidRDefault="00AE5B52" w:rsidP="00AE5B52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AE5B52" w:rsidRDefault="00D2333A" w:rsidP="00D2333A">
      <w:pPr>
        <w:tabs>
          <w:tab w:val="left" w:pos="187"/>
          <w:tab w:val="center" w:pos="5527"/>
        </w:tabs>
        <w:ind w:left="187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position w:val="-42"/>
          <w:sz w:val="15"/>
          <w:szCs w:val="15"/>
        </w:rPr>
        <w:t xml:space="preserve">  </w:t>
      </w:r>
      <w:r w:rsidR="007D53A4" w:rsidRPr="007D53A4">
        <w:rPr>
          <w:rFonts w:ascii="Verdana" w:hAnsi="Verdana"/>
          <w:color w:val="000000"/>
          <w:position w:val="-40"/>
          <w:sz w:val="15"/>
          <w:szCs w:val="15"/>
        </w:rPr>
        <w:object w:dxaOrig="2760" w:dyaOrig="900">
          <v:shape id="_x0000_i1031" type="#_x0000_t75" style="width:2in;height:45.75pt" o:ole="">
            <v:imagedata r:id="rId21" o:title=""/>
          </v:shape>
          <o:OLEObject Type="Embed" ProgID="Equation.DSMT4" ShapeID="_x0000_i1031" DrawAspect="Content" ObjectID="_1447661577" r:id="rId22"/>
        </w:object>
      </w:r>
      <w:r>
        <w:rPr>
          <w:rFonts w:ascii="Verdana" w:hAnsi="Verdana"/>
          <w:color w:val="000000"/>
          <w:position w:val="-42"/>
          <w:sz w:val="15"/>
          <w:szCs w:val="15"/>
        </w:rPr>
        <w:t xml:space="preserve">            </w:t>
      </w:r>
    </w:p>
    <w:p w:rsidR="00AE5B52" w:rsidRDefault="00AE5B52" w:rsidP="00AE5B52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D94070" w:rsidRDefault="00D94070" w:rsidP="009164FE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9E40D2" w:rsidRDefault="009E40D2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9E40D2" w:rsidRDefault="009E40D2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66533E" w:rsidRDefault="0066533E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E24E85" w:rsidRDefault="009E40D2" w:rsidP="009E40D2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position w:val="-10"/>
          <w:sz w:val="15"/>
          <w:szCs w:val="15"/>
        </w:rPr>
        <w:t xml:space="preserve">     </w:t>
      </w:r>
      <w:r w:rsidR="00D63371">
        <w:rPr>
          <w:rFonts w:ascii="Verdana" w:hAnsi="Verdana"/>
          <w:color w:val="000000"/>
          <w:position w:val="-10"/>
          <w:sz w:val="15"/>
          <w:szCs w:val="15"/>
        </w:rPr>
        <w:t xml:space="preserve"> </w:t>
      </w:r>
      <w:r w:rsidR="00CC6B11">
        <w:rPr>
          <w:rFonts w:ascii="Verdana" w:hAnsi="Verdana"/>
          <w:color w:val="000000"/>
          <w:position w:val="-10"/>
          <w:sz w:val="15"/>
          <w:szCs w:val="15"/>
        </w:rPr>
        <w:t xml:space="preserve"> </w:t>
      </w:r>
    </w:p>
    <w:p w:rsidR="00413853" w:rsidRDefault="00413853" w:rsidP="009E40D2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66533E" w:rsidRDefault="0066533E" w:rsidP="00FE4C56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2414C8" w:rsidRPr="009164FE" w:rsidRDefault="009E40D2" w:rsidP="009164FE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  <w:r>
        <w:rPr>
          <w:rFonts w:ascii="Chiller" w:hAnsi="Chiller"/>
          <w:b/>
          <w:color w:val="000000"/>
          <w:sz w:val="18"/>
          <w:szCs w:val="15"/>
        </w:rPr>
        <w:t xml:space="preserve">  </w:t>
      </w:r>
    </w:p>
    <w:p w:rsidR="00D2333A" w:rsidRDefault="00D2333A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D2333A" w:rsidRDefault="000B0E11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  <w:r>
        <w:rPr>
          <w:rFonts w:ascii="Verdana" w:hAnsi="Verdana"/>
          <w:color w:val="000000"/>
          <w:position w:val="-10"/>
          <w:sz w:val="15"/>
          <w:szCs w:val="15"/>
        </w:rPr>
        <w:t xml:space="preserve">     </w:t>
      </w:r>
    </w:p>
    <w:p w:rsidR="009164FE" w:rsidRDefault="000B0E11" w:rsidP="00F05476">
      <w:pPr>
        <w:tabs>
          <w:tab w:val="left" w:pos="187"/>
          <w:tab w:val="center" w:pos="5527"/>
        </w:tabs>
        <w:ind w:left="187"/>
        <w:rPr>
          <w:rFonts w:ascii="Verdana" w:hAnsi="Verdana"/>
          <w:color w:val="000000"/>
          <w:position w:val="-158"/>
          <w:sz w:val="15"/>
          <w:szCs w:val="15"/>
        </w:rPr>
      </w:pPr>
      <w:r>
        <w:rPr>
          <w:rFonts w:ascii="Verdana" w:hAnsi="Verdana"/>
          <w:color w:val="000000"/>
          <w:position w:val="-10"/>
          <w:sz w:val="15"/>
          <w:szCs w:val="15"/>
        </w:rPr>
        <w:t xml:space="preserve"> </w:t>
      </w:r>
      <w:r w:rsidR="004E2337">
        <w:rPr>
          <w:rFonts w:ascii="Verdana" w:hAnsi="Verdana"/>
          <w:color w:val="000000"/>
          <w:sz w:val="15"/>
          <w:szCs w:val="15"/>
        </w:rPr>
        <w:t xml:space="preserve"> </w:t>
      </w:r>
      <w:r w:rsidR="009164FE">
        <w:rPr>
          <w:rFonts w:ascii="Verdana" w:hAnsi="Verdana"/>
          <w:color w:val="000000"/>
          <w:sz w:val="15"/>
          <w:szCs w:val="15"/>
        </w:rPr>
        <w:t xml:space="preserve">  </w:t>
      </w:r>
      <w:r w:rsidR="007D53A4" w:rsidRPr="00E46627">
        <w:rPr>
          <w:rFonts w:ascii="Verdana" w:hAnsi="Verdana"/>
          <w:color w:val="000000"/>
          <w:position w:val="-202"/>
          <w:sz w:val="15"/>
          <w:szCs w:val="15"/>
        </w:rPr>
        <w:object w:dxaOrig="3000" w:dyaOrig="4160">
          <v:shape id="_x0000_i1032" type="#_x0000_t75" style="width:153.75pt;height:210.75pt" o:ole="">
            <v:imagedata r:id="rId23" o:title=""/>
          </v:shape>
          <o:OLEObject Type="Embed" ProgID="Equation.DSMT4" ShapeID="_x0000_i1032" DrawAspect="Content" ObjectID="_1447661578" r:id="rId24"/>
        </w:object>
      </w:r>
      <w:r w:rsidR="00F05476">
        <w:rPr>
          <w:rFonts w:ascii="Verdana" w:hAnsi="Verdana"/>
          <w:color w:val="000000"/>
          <w:position w:val="-10"/>
          <w:sz w:val="15"/>
          <w:szCs w:val="15"/>
        </w:rPr>
        <w:t xml:space="preserve">    </w:t>
      </w:r>
    </w:p>
    <w:p w:rsidR="009164FE" w:rsidRDefault="009164FE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    </w:t>
      </w:r>
    </w:p>
    <w:p w:rsidR="00003399" w:rsidRDefault="004E233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 </w:t>
      </w:r>
      <w:r w:rsidR="00FE4C56">
        <w:rPr>
          <w:rFonts w:ascii="Verdana" w:hAnsi="Verdana"/>
          <w:color w:val="000000"/>
          <w:sz w:val="15"/>
          <w:szCs w:val="15"/>
        </w:rPr>
        <w:t xml:space="preserve"> </w:t>
      </w:r>
    </w:p>
    <w:p w:rsidR="002155F7" w:rsidRDefault="00003399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   </w:t>
      </w:r>
      <w:r w:rsidR="00FE4C56">
        <w:rPr>
          <w:rFonts w:ascii="Verdana" w:hAnsi="Verdana"/>
          <w:color w:val="000000"/>
          <w:sz w:val="15"/>
          <w:szCs w:val="15"/>
        </w:rPr>
        <w:t xml:space="preserve"> </w:t>
      </w: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E46627" w:rsidRDefault="00E46627" w:rsidP="00FE4C5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6B299C" w:rsidRPr="009164FE" w:rsidRDefault="007D7BFE" w:rsidP="00D94070">
      <w:pPr>
        <w:tabs>
          <w:tab w:val="left" w:pos="187"/>
          <w:tab w:val="center" w:pos="5527"/>
        </w:tabs>
        <w:rPr>
          <w:rFonts w:ascii="Verdana" w:hAnsi="Verdana"/>
          <w:color w:val="000000"/>
          <w:sz w:val="18"/>
          <w:szCs w:val="15"/>
        </w:rPr>
      </w:pPr>
      <w:r>
        <w:rPr>
          <w:rFonts w:ascii="Verdana" w:hAnsi="Verdana"/>
          <w:color w:val="000000"/>
          <w:position w:val="-10"/>
          <w:sz w:val="15"/>
          <w:szCs w:val="15"/>
        </w:rPr>
        <w:lastRenderedPageBreak/>
        <w:tab/>
      </w:r>
      <w:r w:rsidRPr="00E46627">
        <w:rPr>
          <w:rFonts w:ascii="Verdana" w:hAnsi="Verdana"/>
          <w:color w:val="000000"/>
          <w:position w:val="-34"/>
          <w:sz w:val="15"/>
          <w:szCs w:val="15"/>
        </w:rPr>
        <w:object w:dxaOrig="4800" w:dyaOrig="800">
          <v:shape id="_x0000_i1033" type="#_x0000_t75" style="width:237pt;height:39pt" o:ole="">
            <v:imagedata r:id="rId25" o:title=""/>
          </v:shape>
          <o:OLEObject Type="Embed" ProgID="Equation.DSMT4" ShapeID="_x0000_i1033" DrawAspect="Content" ObjectID="_1447661579" r:id="rId26"/>
        </w:object>
      </w:r>
    </w:p>
    <w:p w:rsidR="006B299C" w:rsidRDefault="006B299C" w:rsidP="00D94070">
      <w:pPr>
        <w:tabs>
          <w:tab w:val="left" w:pos="187"/>
          <w:tab w:val="center" w:pos="5529"/>
        </w:tabs>
        <w:rPr>
          <w:rFonts w:ascii="Chiller" w:hAnsi="Chiller"/>
          <w:b/>
          <w:color w:val="000000"/>
          <w:sz w:val="18"/>
          <w:szCs w:val="15"/>
        </w:rPr>
      </w:pPr>
    </w:p>
    <w:p w:rsidR="000D6E9F" w:rsidRDefault="0007215D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  <w:r w:rsidRPr="0007215D">
        <w:rPr>
          <w:rFonts w:ascii="Verdana" w:hAnsi="Verdana"/>
          <w:noProof/>
          <w:color w:val="000000"/>
          <w:sz w:val="15"/>
          <w:szCs w:val="15"/>
        </w:rPr>
        <w:pict>
          <v:shape id="_x0000_s1229" style="position:absolute;margin-left:7599.45pt;margin-top:11238.55pt;width:0;height:0;z-index:251661312;mso-position-horizontal-relative:text;mso-position-vertical-relative:text" coordorigin="13662,20422" coordsize="1,1" path="m13662,20422r,l13662,20422r,l13662,20422r,l13662,20422r,l13662,20422e" filled="f" strokecolor="black [3213]" strokeweight="1.5pt">
            <v:stroke endcap="round"/>
            <v:path shadowok="f" o:extrusionok="f" fillok="f" insetpenok="f"/>
            <o:lock v:ext="edit" rotation="t" aspectratio="t" verticies="t" text="t" shapetype="t"/>
            <o:ink i="AKkBHQIEBAEgAGgMAAAAAADAAAAAAAAARljPVIrml8VPjwb4utLhmyIDHmQGPoBEyNIAAEgVRTUb&#10;AgCt/0Y1GwIArf9XDQAAAAUDOAtlGSAyCQD+/wMBC/55RTMJAP7/AwEL/nlFOAgA/g8AAAAAABVV&#10;S4Q/QF8lPwAAEDkAAAg5CikJgv8ATFX+AJisAIL/AWu9/gLXfACD+dPlnjeZsAo/QCLSQIrfg5A5&#10;YJ==&#10;" annotation="t"/>
          </v:shape>
        </w:pict>
      </w:r>
      <w:r w:rsidR="00535DE1">
        <w:rPr>
          <w:rFonts w:ascii="Chiller" w:hAnsi="Chiller"/>
          <w:b/>
          <w:color w:val="000000"/>
          <w:sz w:val="18"/>
          <w:szCs w:val="15"/>
        </w:rPr>
        <w:t xml:space="preserve"> </w:t>
      </w: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Chiller" w:hAnsi="Chiller"/>
          <w:b/>
          <w:color w:val="000000"/>
          <w:sz w:val="18"/>
          <w:szCs w:val="15"/>
        </w:rPr>
      </w:pPr>
    </w:p>
    <w:p w:rsidR="007D7BFE" w:rsidRDefault="007D7BFE" w:rsidP="00F05476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4E2337" w:rsidRDefault="004E2337" w:rsidP="00CA7050">
      <w:pPr>
        <w:tabs>
          <w:tab w:val="left" w:pos="187"/>
          <w:tab w:val="center" w:pos="5527"/>
        </w:tabs>
        <w:ind w:left="426"/>
        <w:rPr>
          <w:rFonts w:ascii="Verdana" w:hAnsi="Verdana"/>
          <w:color w:val="000000"/>
          <w:sz w:val="15"/>
          <w:szCs w:val="15"/>
        </w:rPr>
      </w:pPr>
    </w:p>
    <w:p w:rsidR="00F22366" w:rsidRDefault="00413853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</w:t>
      </w:r>
      <w:r w:rsidR="00D42E3F">
        <w:rPr>
          <w:rFonts w:ascii="Verdana" w:hAnsi="Verdana"/>
          <w:color w:val="000000"/>
          <w:sz w:val="15"/>
          <w:szCs w:val="15"/>
        </w:rPr>
        <w:t xml:space="preserve">    </w:t>
      </w:r>
      <w:r w:rsidR="007D7BFE" w:rsidRPr="007D7BFE">
        <w:rPr>
          <w:rFonts w:ascii="Verdana" w:hAnsi="Verdana"/>
          <w:color w:val="000000"/>
          <w:position w:val="-30"/>
          <w:sz w:val="15"/>
          <w:szCs w:val="15"/>
        </w:rPr>
        <w:object w:dxaOrig="4540" w:dyaOrig="720">
          <v:shape id="_x0000_i1034" type="#_x0000_t75" style="width:221.25pt;height:35.25pt" o:ole="">
            <v:imagedata r:id="rId27" o:title=""/>
          </v:shape>
          <o:OLEObject Type="Embed" ProgID="Equation.DSMT4" ShapeID="_x0000_i1034" DrawAspect="Content" ObjectID="_1447661580" r:id="rId28"/>
        </w:object>
      </w: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1D6F3D" w:rsidRPr="009164FE" w:rsidRDefault="001D6F3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</w:p>
    <w:p w:rsidR="00F22366" w:rsidRDefault="00F22366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7D53A4" w:rsidRDefault="007D53A4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F22366" w:rsidRDefault="0007215D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  <w:r>
        <w:rPr>
          <w:rFonts w:ascii="Verdana" w:hAnsi="Verdana"/>
          <w:noProof/>
          <w:color w:val="000000"/>
          <w:position w:val="-10"/>
          <w:sz w:val="15"/>
          <w:szCs w:val="1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7" type="#_x0000_t202" style="position:absolute;margin-left:125pt;margin-top:-.2pt;width:157.75pt;height:178pt;z-index:251674624;mso-wrap-style:none" stroked="f">
            <v:textbox style="mso-fit-shape-to-text:t">
              <w:txbxContent>
                <w:p w:rsidR="00D42E3F" w:rsidRDefault="0007215D">
                  <w:r w:rsidRPr="0007215D"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pict>
                      <v:shape id="_x0000_i1036" type="#_x0000_t75" style="width:143.25pt;height:171pt">
                        <v:imagedata r:id="rId29" o:title=""/>
                      </v:shape>
                    </w:pict>
                  </w:r>
                </w:p>
              </w:txbxContent>
            </v:textbox>
          </v:shape>
        </w:pict>
      </w:r>
    </w:p>
    <w:p w:rsidR="00F22366" w:rsidRDefault="00F22366" w:rsidP="00CA519A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</w:p>
    <w:p w:rsidR="00AD1E43" w:rsidRPr="00F05476" w:rsidRDefault="007D53A4" w:rsidP="00F05476">
      <w:pPr>
        <w:tabs>
          <w:tab w:val="left" w:pos="187"/>
          <w:tab w:val="center" w:pos="5527"/>
        </w:tabs>
        <w:rPr>
          <w:rFonts w:ascii="Verdana" w:hAnsi="Verdana"/>
          <w:color w:val="000000"/>
          <w:position w:val="-10"/>
          <w:sz w:val="15"/>
          <w:szCs w:val="15"/>
        </w:rPr>
      </w:pPr>
      <w:r>
        <w:rPr>
          <w:rFonts w:ascii="Verdana" w:hAnsi="Verdana"/>
          <w:color w:val="000000"/>
          <w:position w:val="-10"/>
          <w:sz w:val="15"/>
          <w:szCs w:val="15"/>
        </w:rPr>
        <w:t xml:space="preserve">  </w:t>
      </w:r>
      <w:r w:rsidR="00D42E3F">
        <w:rPr>
          <w:rFonts w:ascii="Verdana" w:hAnsi="Verdana"/>
          <w:color w:val="000000"/>
          <w:position w:val="-10"/>
          <w:sz w:val="15"/>
          <w:szCs w:val="15"/>
        </w:rPr>
        <w:t xml:space="preserve">   </w:t>
      </w:r>
      <w:r w:rsidRPr="007D53A4">
        <w:rPr>
          <w:rFonts w:ascii="Verdana" w:hAnsi="Verdana"/>
          <w:color w:val="000000"/>
          <w:position w:val="-108"/>
          <w:sz w:val="15"/>
          <w:szCs w:val="15"/>
        </w:rPr>
        <w:object w:dxaOrig="2340" w:dyaOrig="2260">
          <v:shape id="_x0000_i1037" type="#_x0000_t75" style="width:114.75pt;height:109.5pt" o:ole="">
            <v:imagedata r:id="rId30" o:title=""/>
          </v:shape>
          <o:OLEObject Type="Embed" ProgID="Equation.DSMT4" ShapeID="_x0000_i1037" DrawAspect="Content" ObjectID="_1447661581" r:id="rId31"/>
        </w:object>
      </w:r>
    </w:p>
    <w:p w:rsidR="00F22366" w:rsidRDefault="00F22366" w:rsidP="00F05476">
      <w:pPr>
        <w:tabs>
          <w:tab w:val="left" w:pos="187"/>
          <w:tab w:val="center" w:pos="5527"/>
        </w:tabs>
        <w:rPr>
          <w:rFonts w:ascii="Verdana" w:hAnsi="Verdana"/>
          <w:b/>
          <w:color w:val="000000"/>
          <w:sz w:val="15"/>
          <w:szCs w:val="15"/>
        </w:rPr>
      </w:pPr>
    </w:p>
    <w:p w:rsidR="00F22366" w:rsidRDefault="00F2236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F22366" w:rsidRDefault="00F2236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F22366" w:rsidRDefault="00F2236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6F7283">
      <w:pPr>
        <w:tabs>
          <w:tab w:val="left" w:pos="187"/>
          <w:tab w:val="center" w:pos="5527"/>
        </w:tabs>
        <w:rPr>
          <w:rFonts w:ascii="Verdana" w:hAnsi="Verdana"/>
          <w:b/>
          <w:color w:val="000000"/>
          <w:sz w:val="15"/>
          <w:szCs w:val="15"/>
        </w:rPr>
      </w:pPr>
    </w:p>
    <w:p w:rsidR="00D42E3F" w:rsidRDefault="00D42E3F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7D53A4" w:rsidRDefault="007D53A4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F22366" w:rsidRDefault="00F22366" w:rsidP="00CA7050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</w:p>
    <w:p w:rsidR="00F22366" w:rsidRPr="00311655" w:rsidRDefault="00F22366" w:rsidP="00F22366">
      <w:pPr>
        <w:tabs>
          <w:tab w:val="left" w:pos="187"/>
          <w:tab w:val="center" w:pos="5527"/>
        </w:tabs>
        <w:ind w:left="426"/>
        <w:rPr>
          <w:rFonts w:ascii="Freehand521 BT" w:hAnsi="Freehand521 BT" w:cs="MoolBoran"/>
          <w:color w:val="000000"/>
          <w:sz w:val="28"/>
          <w:szCs w:val="15"/>
        </w:rPr>
      </w:pPr>
      <w:r w:rsidRPr="00311655">
        <w:rPr>
          <w:rFonts w:ascii="Freehand521 BT" w:hAnsi="Freehand521 BT" w:cs="MoolBoran"/>
          <w:color w:val="000000"/>
          <w:sz w:val="28"/>
          <w:szCs w:val="15"/>
        </w:rPr>
        <w:t>Ferdi CENGİZ</w:t>
      </w:r>
    </w:p>
    <w:p w:rsidR="00F22366" w:rsidRPr="00311655" w:rsidRDefault="00F22366" w:rsidP="00F22366">
      <w:pPr>
        <w:tabs>
          <w:tab w:val="left" w:pos="187"/>
          <w:tab w:val="center" w:pos="5527"/>
        </w:tabs>
        <w:ind w:left="426"/>
        <w:rPr>
          <w:rFonts w:ascii="Freehand521 BT" w:hAnsi="Freehand521 BT"/>
          <w:color w:val="000000"/>
          <w:sz w:val="20"/>
          <w:szCs w:val="15"/>
        </w:rPr>
      </w:pPr>
      <w:r w:rsidRPr="00311655">
        <w:rPr>
          <w:rFonts w:ascii="Freehand521 BT" w:hAnsi="Freehand521 BT"/>
          <w:color w:val="000000"/>
          <w:sz w:val="20"/>
          <w:szCs w:val="15"/>
        </w:rPr>
        <w:t>Matematik Öğretmeni</w:t>
      </w:r>
    </w:p>
    <w:p w:rsidR="00F22366" w:rsidRPr="00311655" w:rsidRDefault="00F22366" w:rsidP="00F22366">
      <w:pPr>
        <w:tabs>
          <w:tab w:val="left" w:pos="187"/>
          <w:tab w:val="center" w:pos="5527"/>
        </w:tabs>
        <w:ind w:left="426"/>
        <w:rPr>
          <w:rFonts w:ascii="Freehand521 BT" w:hAnsi="Freehand521 BT"/>
          <w:color w:val="000000"/>
          <w:sz w:val="20"/>
          <w:szCs w:val="15"/>
        </w:rPr>
      </w:pPr>
      <w:r w:rsidRPr="00311655">
        <w:rPr>
          <w:rFonts w:ascii="Freehand521 BT" w:hAnsi="Freehand521 BT"/>
          <w:color w:val="000000"/>
          <w:sz w:val="20"/>
          <w:szCs w:val="15"/>
        </w:rPr>
        <w:t>Sınavınızda başarılar dilerim…</w:t>
      </w:r>
    </w:p>
    <w:p w:rsidR="00F22366" w:rsidRPr="00AD1E43" w:rsidRDefault="00F22366" w:rsidP="00F22366">
      <w:pPr>
        <w:tabs>
          <w:tab w:val="left" w:pos="187"/>
          <w:tab w:val="center" w:pos="5527"/>
        </w:tabs>
        <w:ind w:left="426"/>
        <w:rPr>
          <w:rFonts w:ascii="Verdana" w:hAnsi="Verdana"/>
          <w:b/>
          <w:color w:val="000000"/>
          <w:sz w:val="15"/>
          <w:szCs w:val="15"/>
        </w:rPr>
      </w:pPr>
      <w:r w:rsidRPr="00311655">
        <w:rPr>
          <w:rFonts w:ascii="Freehand521 BT" w:hAnsi="Freehand521 BT"/>
          <w:color w:val="000000"/>
          <w:sz w:val="22"/>
          <w:szCs w:val="15"/>
        </w:rPr>
        <w:t xml:space="preserve">Her sorunun doğru çözümü 10puandır. </w:t>
      </w:r>
      <w:r w:rsidRPr="00311655">
        <w:rPr>
          <w:rFonts w:ascii="Freehand521 BT" w:hAnsi="Freehand521 BT"/>
          <w:color w:val="000000"/>
          <w:szCs w:val="15"/>
          <w:u w:val="single"/>
        </w:rPr>
        <w:t>Süre 45d</w:t>
      </w:r>
    </w:p>
    <w:sectPr w:rsidR="00F22366" w:rsidRPr="00AD1E43" w:rsidSect="001D6F3D">
      <w:type w:val="continuous"/>
      <w:pgSz w:w="11906" w:h="16838" w:code="9"/>
      <w:pgMar w:top="238" w:right="244" w:bottom="249" w:left="238" w:header="227" w:footer="170" w:gutter="0"/>
      <w:cols w:num="2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226" w:rsidRDefault="00096226" w:rsidP="009B60AD">
      <w:r>
        <w:separator/>
      </w:r>
    </w:p>
  </w:endnote>
  <w:endnote w:type="continuationSeparator" w:id="0">
    <w:p w:rsidR="00096226" w:rsidRDefault="00096226" w:rsidP="009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Freehand521 BT">
    <w:altName w:val="Denise Sans"/>
    <w:charset w:val="A2"/>
    <w:family w:val="script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226" w:rsidRDefault="00096226" w:rsidP="009B60AD">
      <w:r>
        <w:separator/>
      </w:r>
    </w:p>
  </w:footnote>
  <w:footnote w:type="continuationSeparator" w:id="0">
    <w:p w:rsidR="00096226" w:rsidRDefault="00096226" w:rsidP="009B60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226" w:rsidRDefault="000721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506138" o:spid="_x0000_s56322" type="#_x0000_t136" style="position:absolute;margin-left:0;margin-top:0;width:699.4pt;height:99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Borg9&quot;;font-size:1pt" string="Matemati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226" w:rsidRDefault="000721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506139" o:spid="_x0000_s56323" type="#_x0000_t136" style="position:absolute;margin-left:0;margin-top:0;width:707.85pt;height:99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Borg9&quot;;font-size:1pt" string="Matemati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226" w:rsidRDefault="000721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506137" o:spid="_x0000_s56321" type="#_x0000_t136" style="position:absolute;margin-left:0;margin-top:0;width:699.4pt;height:99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Borg9&quot;;font-size:1pt" string="Matemati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506"/>
    <w:multiLevelType w:val="hybridMultilevel"/>
    <w:tmpl w:val="F600F7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F199F"/>
    <w:multiLevelType w:val="hybridMultilevel"/>
    <w:tmpl w:val="31585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C113D"/>
    <w:multiLevelType w:val="hybridMultilevel"/>
    <w:tmpl w:val="11AAE76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88E3E50"/>
    <w:multiLevelType w:val="hybridMultilevel"/>
    <w:tmpl w:val="02B8A5B0"/>
    <w:lvl w:ilvl="0" w:tplc="EDD6BAEA">
      <w:start w:val="1"/>
      <w:numFmt w:val="decimal"/>
      <w:lvlText w:val="%1."/>
      <w:lvlJc w:val="left"/>
      <w:pPr>
        <w:tabs>
          <w:tab w:val="num" w:pos="446"/>
        </w:tabs>
        <w:ind w:left="446" w:hanging="360"/>
      </w:pPr>
      <w:rPr>
        <w:rFonts w:ascii="Monotype Corsiva" w:hAnsi="Monotype Corsiva" w:hint="default"/>
        <w:b w:val="0"/>
        <w:sz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66"/>
        </w:tabs>
        <w:ind w:left="116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86"/>
        </w:tabs>
        <w:ind w:left="188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06"/>
        </w:tabs>
        <w:ind w:left="260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26"/>
        </w:tabs>
        <w:ind w:left="332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46"/>
        </w:tabs>
        <w:ind w:left="404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66"/>
        </w:tabs>
        <w:ind w:left="476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86"/>
        </w:tabs>
        <w:ind w:left="548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06"/>
        </w:tabs>
        <w:ind w:left="6206" w:hanging="180"/>
      </w:pPr>
    </w:lvl>
  </w:abstractNum>
  <w:abstractNum w:abstractNumId="4">
    <w:nsid w:val="19FE541F"/>
    <w:multiLevelType w:val="multilevel"/>
    <w:tmpl w:val="E50C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540C4E"/>
    <w:multiLevelType w:val="hybridMultilevel"/>
    <w:tmpl w:val="68F26AE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3454141"/>
    <w:multiLevelType w:val="hybridMultilevel"/>
    <w:tmpl w:val="B6CC4B34"/>
    <w:lvl w:ilvl="0" w:tplc="CE9016DA">
      <w:start w:val="7"/>
      <w:numFmt w:val="decimal"/>
      <w:lvlText w:val="%1."/>
      <w:lvlJc w:val="left"/>
      <w:pPr>
        <w:tabs>
          <w:tab w:val="num" w:pos="340"/>
        </w:tabs>
        <w:ind w:left="170" w:hanging="170"/>
      </w:pPr>
      <w:rPr>
        <w:rFonts w:ascii="Times New Roman" w:hAnsi="Times New Roman" w:hint="default"/>
        <w:b/>
        <w:i w:val="0"/>
        <w:spacing w:val="4"/>
        <w:w w:val="100"/>
        <w:kern w:val="24"/>
        <w:position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305FFF"/>
    <w:multiLevelType w:val="hybridMultilevel"/>
    <w:tmpl w:val="B3368C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53A7C"/>
    <w:multiLevelType w:val="hybridMultilevel"/>
    <w:tmpl w:val="78DAB0F0"/>
    <w:lvl w:ilvl="0" w:tplc="997A759E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BEC523A">
      <w:start w:val="5"/>
      <w:numFmt w:val="decimal"/>
      <w:lvlText w:val="%2."/>
      <w:lvlJc w:val="left"/>
      <w:pPr>
        <w:tabs>
          <w:tab w:val="num" w:pos="340"/>
        </w:tabs>
        <w:ind w:left="170" w:hanging="170"/>
      </w:pPr>
      <w:rPr>
        <w:rFonts w:ascii="Times New Roman" w:hAnsi="Times New Roman" w:hint="default"/>
        <w:b/>
        <w:i w:val="0"/>
        <w:spacing w:val="4"/>
        <w:w w:val="100"/>
        <w:kern w:val="24"/>
        <w:position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9">
    <w:nsid w:val="409D7FF8"/>
    <w:multiLevelType w:val="hybridMultilevel"/>
    <w:tmpl w:val="488ECD5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BC37B7"/>
    <w:multiLevelType w:val="hybridMultilevel"/>
    <w:tmpl w:val="CB58A3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D6576"/>
    <w:multiLevelType w:val="hybridMultilevel"/>
    <w:tmpl w:val="5F5CE41C"/>
    <w:lvl w:ilvl="0" w:tplc="041F000F">
      <w:start w:val="1"/>
      <w:numFmt w:val="decimal"/>
      <w:lvlText w:val="%1."/>
      <w:lvlJc w:val="left"/>
      <w:pPr>
        <w:tabs>
          <w:tab w:val="num" w:pos="6165"/>
        </w:tabs>
        <w:ind w:left="616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6885"/>
        </w:tabs>
        <w:ind w:left="68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7605"/>
        </w:tabs>
        <w:ind w:left="76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8325"/>
        </w:tabs>
        <w:ind w:left="83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9045"/>
        </w:tabs>
        <w:ind w:left="90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9765"/>
        </w:tabs>
        <w:ind w:left="97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0485"/>
        </w:tabs>
        <w:ind w:left="104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1205"/>
        </w:tabs>
        <w:ind w:left="112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11925"/>
        </w:tabs>
        <w:ind w:left="11925" w:hanging="180"/>
      </w:pPr>
    </w:lvl>
  </w:abstractNum>
  <w:abstractNum w:abstractNumId="12">
    <w:nsid w:val="59BE1C3D"/>
    <w:multiLevelType w:val="hybridMultilevel"/>
    <w:tmpl w:val="15F4A8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532717E"/>
    <w:multiLevelType w:val="hybridMultilevel"/>
    <w:tmpl w:val="5A26D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26B20"/>
    <w:multiLevelType w:val="hybridMultilevel"/>
    <w:tmpl w:val="9D6A985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FBC2B9F"/>
    <w:multiLevelType w:val="hybridMultilevel"/>
    <w:tmpl w:val="889C5F3C"/>
    <w:lvl w:ilvl="0" w:tplc="0B44B0A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11"/>
  </w:num>
  <w:num w:numId="5">
    <w:abstractNumId w:val="9"/>
  </w:num>
  <w:num w:numId="6">
    <w:abstractNumId w:val="12"/>
  </w:num>
  <w:num w:numId="7">
    <w:abstractNumId w:val="1"/>
  </w:num>
  <w:num w:numId="8">
    <w:abstractNumId w:val="3"/>
  </w:num>
  <w:num w:numId="9">
    <w:abstractNumId w:val="13"/>
  </w:num>
  <w:num w:numId="10">
    <w:abstractNumId w:val="8"/>
  </w:num>
  <w:num w:numId="11">
    <w:abstractNumId w:val="10"/>
  </w:num>
  <w:num w:numId="12">
    <w:abstractNumId w:val="0"/>
  </w:num>
  <w:num w:numId="13">
    <w:abstractNumId w:val="6"/>
  </w:num>
  <w:num w:numId="14">
    <w:abstractNumId w:val="15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6324">
      <v:stroke endarrow="block"/>
      <o:colormenu v:ext="edit" fillcolor="none" strokecolor="none" shadowcolor="none" extrusioncolor="none"/>
    </o:shapedefaults>
    <o:shapelayout v:ext="edit">
      <o:idmap v:ext="edit" data="55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4E85"/>
    <w:rsid w:val="00001B0B"/>
    <w:rsid w:val="00003399"/>
    <w:rsid w:val="0001380D"/>
    <w:rsid w:val="0001661B"/>
    <w:rsid w:val="000501AD"/>
    <w:rsid w:val="00050FD6"/>
    <w:rsid w:val="0007215D"/>
    <w:rsid w:val="00081B73"/>
    <w:rsid w:val="00083404"/>
    <w:rsid w:val="00087CE7"/>
    <w:rsid w:val="00090ACF"/>
    <w:rsid w:val="00096226"/>
    <w:rsid w:val="000B0E11"/>
    <w:rsid w:val="000B7721"/>
    <w:rsid w:val="000C581D"/>
    <w:rsid w:val="000D3842"/>
    <w:rsid w:val="000D6E9F"/>
    <w:rsid w:val="000D7163"/>
    <w:rsid w:val="000E3BC7"/>
    <w:rsid w:val="000F3BF5"/>
    <w:rsid w:val="00146803"/>
    <w:rsid w:val="00162732"/>
    <w:rsid w:val="001652CF"/>
    <w:rsid w:val="00166BA7"/>
    <w:rsid w:val="001831AE"/>
    <w:rsid w:val="00192CD2"/>
    <w:rsid w:val="0019370E"/>
    <w:rsid w:val="001A1F7F"/>
    <w:rsid w:val="001B0B23"/>
    <w:rsid w:val="001B4C6B"/>
    <w:rsid w:val="001B6740"/>
    <w:rsid w:val="001C3ECC"/>
    <w:rsid w:val="001D1559"/>
    <w:rsid w:val="001D1755"/>
    <w:rsid w:val="001D6F3D"/>
    <w:rsid w:val="001E2412"/>
    <w:rsid w:val="001E61C5"/>
    <w:rsid w:val="001E6D8B"/>
    <w:rsid w:val="002007BC"/>
    <w:rsid w:val="00207B11"/>
    <w:rsid w:val="00215106"/>
    <w:rsid w:val="002155F7"/>
    <w:rsid w:val="00216E4E"/>
    <w:rsid w:val="0023493E"/>
    <w:rsid w:val="002414C8"/>
    <w:rsid w:val="002964BE"/>
    <w:rsid w:val="002A0D06"/>
    <w:rsid w:val="002A0F3F"/>
    <w:rsid w:val="002B3B1A"/>
    <w:rsid w:val="002B66A3"/>
    <w:rsid w:val="002E532E"/>
    <w:rsid w:val="002F2BA5"/>
    <w:rsid w:val="002F5C88"/>
    <w:rsid w:val="0030011C"/>
    <w:rsid w:val="003053A3"/>
    <w:rsid w:val="00316844"/>
    <w:rsid w:val="0031694F"/>
    <w:rsid w:val="0032376D"/>
    <w:rsid w:val="00323AD5"/>
    <w:rsid w:val="003346DC"/>
    <w:rsid w:val="003351FC"/>
    <w:rsid w:val="00335AF9"/>
    <w:rsid w:val="003666E4"/>
    <w:rsid w:val="003A1EE6"/>
    <w:rsid w:val="003A56BF"/>
    <w:rsid w:val="003B298C"/>
    <w:rsid w:val="003B3783"/>
    <w:rsid w:val="003B415F"/>
    <w:rsid w:val="003C00C3"/>
    <w:rsid w:val="003C179D"/>
    <w:rsid w:val="003E05C0"/>
    <w:rsid w:val="003F5B81"/>
    <w:rsid w:val="00410AA0"/>
    <w:rsid w:val="00413853"/>
    <w:rsid w:val="00414302"/>
    <w:rsid w:val="00431D32"/>
    <w:rsid w:val="00446D4F"/>
    <w:rsid w:val="00447B71"/>
    <w:rsid w:val="004521B9"/>
    <w:rsid w:val="004531D8"/>
    <w:rsid w:val="00465953"/>
    <w:rsid w:val="0047016A"/>
    <w:rsid w:val="00487F11"/>
    <w:rsid w:val="00490415"/>
    <w:rsid w:val="00490520"/>
    <w:rsid w:val="004A6200"/>
    <w:rsid w:val="004B4076"/>
    <w:rsid w:val="004B677E"/>
    <w:rsid w:val="004C084D"/>
    <w:rsid w:val="004E2337"/>
    <w:rsid w:val="004E553E"/>
    <w:rsid w:val="004E69D0"/>
    <w:rsid w:val="004F5F99"/>
    <w:rsid w:val="00502F7A"/>
    <w:rsid w:val="00515869"/>
    <w:rsid w:val="005205C6"/>
    <w:rsid w:val="005259B6"/>
    <w:rsid w:val="00527A0F"/>
    <w:rsid w:val="00535DE1"/>
    <w:rsid w:val="005625F9"/>
    <w:rsid w:val="005638DB"/>
    <w:rsid w:val="00576F64"/>
    <w:rsid w:val="00595FFE"/>
    <w:rsid w:val="005D4910"/>
    <w:rsid w:val="005E4A0E"/>
    <w:rsid w:val="006030AD"/>
    <w:rsid w:val="006061D3"/>
    <w:rsid w:val="00610C4E"/>
    <w:rsid w:val="00612B31"/>
    <w:rsid w:val="00615FF8"/>
    <w:rsid w:val="00621B01"/>
    <w:rsid w:val="00624D2C"/>
    <w:rsid w:val="00624E4C"/>
    <w:rsid w:val="006257F8"/>
    <w:rsid w:val="006316DB"/>
    <w:rsid w:val="006446A6"/>
    <w:rsid w:val="006470C6"/>
    <w:rsid w:val="00656FBF"/>
    <w:rsid w:val="0066533E"/>
    <w:rsid w:val="00676264"/>
    <w:rsid w:val="0069187B"/>
    <w:rsid w:val="00695513"/>
    <w:rsid w:val="006B1F02"/>
    <w:rsid w:val="006B299C"/>
    <w:rsid w:val="006E38A7"/>
    <w:rsid w:val="006F14D9"/>
    <w:rsid w:val="006F7283"/>
    <w:rsid w:val="00706586"/>
    <w:rsid w:val="007352FE"/>
    <w:rsid w:val="00735815"/>
    <w:rsid w:val="007375E9"/>
    <w:rsid w:val="00753014"/>
    <w:rsid w:val="007606C0"/>
    <w:rsid w:val="00780C27"/>
    <w:rsid w:val="00790C6F"/>
    <w:rsid w:val="0079279A"/>
    <w:rsid w:val="00793C5E"/>
    <w:rsid w:val="00797C94"/>
    <w:rsid w:val="007D5012"/>
    <w:rsid w:val="007D53A4"/>
    <w:rsid w:val="007D5EB3"/>
    <w:rsid w:val="007D7BFE"/>
    <w:rsid w:val="007E084A"/>
    <w:rsid w:val="007F719E"/>
    <w:rsid w:val="00805B74"/>
    <w:rsid w:val="00827751"/>
    <w:rsid w:val="00832C86"/>
    <w:rsid w:val="00833FEB"/>
    <w:rsid w:val="008531A8"/>
    <w:rsid w:val="008645B9"/>
    <w:rsid w:val="00867D36"/>
    <w:rsid w:val="00872975"/>
    <w:rsid w:val="0087364D"/>
    <w:rsid w:val="00880042"/>
    <w:rsid w:val="00883289"/>
    <w:rsid w:val="0089291C"/>
    <w:rsid w:val="00896DF1"/>
    <w:rsid w:val="008A140C"/>
    <w:rsid w:val="008E28EF"/>
    <w:rsid w:val="008E4B26"/>
    <w:rsid w:val="009164FE"/>
    <w:rsid w:val="00933076"/>
    <w:rsid w:val="009474BF"/>
    <w:rsid w:val="0095026A"/>
    <w:rsid w:val="009539E1"/>
    <w:rsid w:val="00953A58"/>
    <w:rsid w:val="00962D92"/>
    <w:rsid w:val="009633AC"/>
    <w:rsid w:val="00964950"/>
    <w:rsid w:val="00975692"/>
    <w:rsid w:val="00990CE3"/>
    <w:rsid w:val="00990EDF"/>
    <w:rsid w:val="009B60AD"/>
    <w:rsid w:val="009B6372"/>
    <w:rsid w:val="009C1A01"/>
    <w:rsid w:val="009E2BC1"/>
    <w:rsid w:val="009E40D2"/>
    <w:rsid w:val="009E49CA"/>
    <w:rsid w:val="009F3ECC"/>
    <w:rsid w:val="00A31D7E"/>
    <w:rsid w:val="00A3346F"/>
    <w:rsid w:val="00A36BB7"/>
    <w:rsid w:val="00A57C00"/>
    <w:rsid w:val="00A605EF"/>
    <w:rsid w:val="00A6672F"/>
    <w:rsid w:val="00A67E5A"/>
    <w:rsid w:val="00A77E2C"/>
    <w:rsid w:val="00A818FF"/>
    <w:rsid w:val="00A8257D"/>
    <w:rsid w:val="00A82DC7"/>
    <w:rsid w:val="00A9464D"/>
    <w:rsid w:val="00AA03E9"/>
    <w:rsid w:val="00AA53FE"/>
    <w:rsid w:val="00AB1A9D"/>
    <w:rsid w:val="00AB5EBA"/>
    <w:rsid w:val="00AC3768"/>
    <w:rsid w:val="00AD12A9"/>
    <w:rsid w:val="00AD1E43"/>
    <w:rsid w:val="00AE5B52"/>
    <w:rsid w:val="00AF0CCF"/>
    <w:rsid w:val="00AF7F74"/>
    <w:rsid w:val="00B3017D"/>
    <w:rsid w:val="00B3053A"/>
    <w:rsid w:val="00B32569"/>
    <w:rsid w:val="00B3634B"/>
    <w:rsid w:val="00B461AF"/>
    <w:rsid w:val="00B808C2"/>
    <w:rsid w:val="00B8659D"/>
    <w:rsid w:val="00BC1FE6"/>
    <w:rsid w:val="00BC6C3B"/>
    <w:rsid w:val="00BD4367"/>
    <w:rsid w:val="00BE1911"/>
    <w:rsid w:val="00BE480D"/>
    <w:rsid w:val="00BE60B5"/>
    <w:rsid w:val="00C0248C"/>
    <w:rsid w:val="00C03597"/>
    <w:rsid w:val="00C12B60"/>
    <w:rsid w:val="00C21540"/>
    <w:rsid w:val="00C452BC"/>
    <w:rsid w:val="00C6231C"/>
    <w:rsid w:val="00C66DD7"/>
    <w:rsid w:val="00C720F6"/>
    <w:rsid w:val="00C738EB"/>
    <w:rsid w:val="00C829F3"/>
    <w:rsid w:val="00C914EB"/>
    <w:rsid w:val="00CA519A"/>
    <w:rsid w:val="00CA7050"/>
    <w:rsid w:val="00CC3D73"/>
    <w:rsid w:val="00CC5F49"/>
    <w:rsid w:val="00CC6B11"/>
    <w:rsid w:val="00CD316C"/>
    <w:rsid w:val="00CE1ABA"/>
    <w:rsid w:val="00D0011C"/>
    <w:rsid w:val="00D03ACF"/>
    <w:rsid w:val="00D053FB"/>
    <w:rsid w:val="00D12C09"/>
    <w:rsid w:val="00D1506B"/>
    <w:rsid w:val="00D22049"/>
    <w:rsid w:val="00D2333A"/>
    <w:rsid w:val="00D23CEE"/>
    <w:rsid w:val="00D42257"/>
    <w:rsid w:val="00D42E3F"/>
    <w:rsid w:val="00D63371"/>
    <w:rsid w:val="00D84F63"/>
    <w:rsid w:val="00D94070"/>
    <w:rsid w:val="00DC5D7B"/>
    <w:rsid w:val="00DD299C"/>
    <w:rsid w:val="00DE1CF3"/>
    <w:rsid w:val="00DF3577"/>
    <w:rsid w:val="00DF49B9"/>
    <w:rsid w:val="00E026ED"/>
    <w:rsid w:val="00E06176"/>
    <w:rsid w:val="00E07CA0"/>
    <w:rsid w:val="00E139E9"/>
    <w:rsid w:val="00E24E85"/>
    <w:rsid w:val="00E334AB"/>
    <w:rsid w:val="00E3661F"/>
    <w:rsid w:val="00E46627"/>
    <w:rsid w:val="00E543C4"/>
    <w:rsid w:val="00E654E2"/>
    <w:rsid w:val="00E74477"/>
    <w:rsid w:val="00E76DE0"/>
    <w:rsid w:val="00E77703"/>
    <w:rsid w:val="00E77FBD"/>
    <w:rsid w:val="00E83524"/>
    <w:rsid w:val="00E85AF9"/>
    <w:rsid w:val="00E94121"/>
    <w:rsid w:val="00EB76BE"/>
    <w:rsid w:val="00EC7359"/>
    <w:rsid w:val="00EF18ED"/>
    <w:rsid w:val="00EF70C2"/>
    <w:rsid w:val="00F05476"/>
    <w:rsid w:val="00F213BF"/>
    <w:rsid w:val="00F22366"/>
    <w:rsid w:val="00F2429A"/>
    <w:rsid w:val="00F35B64"/>
    <w:rsid w:val="00F54470"/>
    <w:rsid w:val="00F57AF5"/>
    <w:rsid w:val="00F674F9"/>
    <w:rsid w:val="00F757B2"/>
    <w:rsid w:val="00F82735"/>
    <w:rsid w:val="00F87390"/>
    <w:rsid w:val="00FA3A86"/>
    <w:rsid w:val="00FB3C51"/>
    <w:rsid w:val="00FB686A"/>
    <w:rsid w:val="00FC4FE4"/>
    <w:rsid w:val="00FD000B"/>
    <w:rsid w:val="00FE0483"/>
    <w:rsid w:val="00FE4C56"/>
    <w:rsid w:val="00FF23AD"/>
    <w:rsid w:val="00FF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4">
      <v:stroke endarrow="block"/>
      <o:colormenu v:ext="edit" fillcolor="none" strokecolor="none" shadowcolor="none" extrusioncolor="none"/>
    </o:shapedefaults>
    <o:shapelayout v:ext="edit">
      <o:idmap v:ext="edit" data="1"/>
      <o:rules v:ext="edit">
        <o:r id="V:Rule4" type="callout" idref="#_x0000_s1276"/>
        <o:r id="V:Rule9" type="connector" idref="#_s1262">
          <o:proxy start="" idref="#_s1264" connectloc="0"/>
          <o:proxy end="" idref="#_s1263" connectloc="2"/>
        </o:r>
        <o:r id="V:Rule10" type="connector" idref="#_s1261">
          <o:proxy start="" idref="#_s1265" connectloc="0"/>
          <o:proxy end="" idref="#_s1263" connectloc="2"/>
        </o:r>
        <o:r id="V:Rule11" type="connector" idref="#_x0000_s1279"/>
        <o:r id="V:Rule12" type="connector" idref="#_x0000_s1280"/>
        <o:r id="V:Rule13" type="connector" idref="#_s1260">
          <o:proxy start="" idref="#_s1266" connectloc="0"/>
          <o:proxy end="" idref="#_s1263" connectloc="2"/>
        </o:r>
        <o:r id="V:Rule14" type="connector" idref="#_x0000_s1272"/>
        <o:r id="V:Rule15" type="connector" idref="#_x0000_s1274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paragraph" w:styleId="Balk1">
    <w:name w:val="heading 1"/>
    <w:basedOn w:val="Normal"/>
    <w:next w:val="Normal"/>
    <w:qFormat/>
    <w:rsid w:val="00527A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86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B60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B60AD"/>
    <w:rPr>
      <w:sz w:val="24"/>
      <w:szCs w:val="24"/>
    </w:rPr>
  </w:style>
  <w:style w:type="paragraph" w:styleId="Altbilgi">
    <w:name w:val="footer"/>
    <w:basedOn w:val="Normal"/>
    <w:link w:val="AltbilgiChar"/>
    <w:rsid w:val="009B60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B60AD"/>
    <w:rPr>
      <w:sz w:val="24"/>
      <w:szCs w:val="24"/>
    </w:rPr>
  </w:style>
  <w:style w:type="table" w:styleId="Tablo3Befektler2">
    <w:name w:val="Table 3D effects 2"/>
    <w:basedOn w:val="NormalTablo"/>
    <w:rsid w:val="003F5B81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rsid w:val="003F5B8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KonuBal">
    <w:name w:val="Title"/>
    <w:basedOn w:val="Normal"/>
    <w:next w:val="Normal"/>
    <w:link w:val="KonuBalChar"/>
    <w:qFormat/>
    <w:rsid w:val="003F5B8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3F5B81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lo3Befektler3">
    <w:name w:val="Table 3D effects 3"/>
    <w:basedOn w:val="NormalTablo"/>
    <w:rsid w:val="001E6D8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NormalTablo"/>
    <w:rsid w:val="001E6D8B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rsid w:val="001E6D8B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rsid w:val="001E6D8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da">
    <w:name w:val="Table Contemporary"/>
    <w:basedOn w:val="NormalTablo"/>
    <w:rsid w:val="001E6D8B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Klavuz1">
    <w:name w:val="Table Grid 1"/>
    <w:basedOn w:val="NormalTablo"/>
    <w:rsid w:val="001E6D8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rsid w:val="00962D9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487F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87F1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207B11"/>
  </w:style>
  <w:style w:type="character" w:customStyle="1" w:styleId="apple-converted-space">
    <w:name w:val="apple-converted-space"/>
    <w:basedOn w:val="VarsaylanParagrafYazTipi"/>
    <w:rsid w:val="00207B11"/>
  </w:style>
  <w:style w:type="character" w:styleId="Gl">
    <w:name w:val="Strong"/>
    <w:basedOn w:val="VarsaylanParagrafYazTipi"/>
    <w:uiPriority w:val="22"/>
    <w:qFormat/>
    <w:rsid w:val="00207B11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rsid w:val="00753014"/>
    <w:pPr>
      <w:tabs>
        <w:tab w:val="center" w:pos="3000"/>
        <w:tab w:val="right" w:pos="5580"/>
      </w:tabs>
      <w:ind w:left="426"/>
    </w:pPr>
    <w:rPr>
      <w:rFonts w:ascii="Verdana" w:hAnsi="Verdana"/>
      <w:color w:val="000000"/>
      <w:sz w:val="15"/>
      <w:szCs w:val="15"/>
    </w:rPr>
  </w:style>
  <w:style w:type="character" w:customStyle="1" w:styleId="MTDisplayEquationChar">
    <w:name w:val="MTDisplayEquation Char"/>
    <w:basedOn w:val="VarsaylanParagrafYazTipi"/>
    <w:link w:val="MTDisplayEquation"/>
    <w:rsid w:val="00753014"/>
    <w:rPr>
      <w:rFonts w:ascii="Verdana" w:hAnsi="Verdana"/>
      <w:color w:val="000000"/>
      <w:sz w:val="15"/>
      <w:szCs w:val="15"/>
    </w:rPr>
  </w:style>
  <w:style w:type="character" w:styleId="Kpr">
    <w:name w:val="Hyperlink"/>
    <w:basedOn w:val="VarsaylanParagrafYazTipi"/>
    <w:uiPriority w:val="99"/>
    <w:unhideWhenUsed/>
    <w:rsid w:val="006F7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2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4867">
          <w:marLeft w:val="0"/>
          <w:marRight w:val="0"/>
          <w:marTop w:val="0"/>
          <w:marBottom w:val="0"/>
          <w:divBdr>
            <w:top w:val="none" w:sz="0" w:space="18" w:color="auto"/>
            <w:left w:val="none" w:sz="0" w:space="8" w:color="auto"/>
            <w:bottom w:val="none" w:sz="0" w:space="12" w:color="auto"/>
            <w:right w:val="none" w:sz="0" w:space="8" w:color="auto"/>
          </w:divBdr>
          <w:divsChild>
            <w:div w:id="6925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7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66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24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03315">
          <w:marLeft w:val="0"/>
          <w:marRight w:val="0"/>
          <w:marTop w:val="0"/>
          <w:marBottom w:val="0"/>
          <w:divBdr>
            <w:top w:val="none" w:sz="0" w:space="18" w:color="auto"/>
            <w:left w:val="none" w:sz="0" w:space="8" w:color="auto"/>
            <w:bottom w:val="none" w:sz="0" w:space="12" w:color="auto"/>
            <w:right w:val="none" w:sz="0" w:space="8" w:color="auto"/>
          </w:divBdr>
          <w:divsChild>
            <w:div w:id="1808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93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7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55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10" Type="http://schemas.openxmlformats.org/officeDocument/2006/relationships/header" Target="header3.xml"/><Relationship Id="rId19" Type="http://schemas.openxmlformats.org/officeDocument/2006/relationships/image" Target="media/image5.wmf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image" Target="media/image1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o44\Desktop\10A%201.%20D&#246;nem%20%202.%20Yaz&#305;l&#305;%20S&#305;nav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8F00D-5830-4BCF-949A-927112AC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10A 1. Dönem  2. Yazılı Sınav</Template>
  <TotalTime>249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Company>MATEMATİK ÖĞRETMENİ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Goro44</dc:creator>
  <cp:keywords>www.sorubak.com</cp:keywords>
  <dc:description>www.sorubak.com</dc:description>
  <cp:lastModifiedBy>Dogan</cp:lastModifiedBy>
  <cp:revision>7</cp:revision>
  <cp:lastPrinted>2012-11-25T20:45:00Z</cp:lastPrinted>
  <dcterms:created xsi:type="dcterms:W3CDTF">2012-12-08T19:51:00Z</dcterms:created>
  <dcterms:modified xsi:type="dcterms:W3CDTF">2013-12-04T09:25:00Z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