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8" w:type="dxa"/>
        <w:tblInd w:w="47" w:type="dxa"/>
        <w:tblCellMar>
          <w:left w:w="70" w:type="dxa"/>
          <w:right w:w="70" w:type="dxa"/>
        </w:tblCellMar>
        <w:tblLook w:val="00A0"/>
      </w:tblPr>
      <w:tblGrid>
        <w:gridCol w:w="1441"/>
        <w:gridCol w:w="4827"/>
        <w:gridCol w:w="1693"/>
        <w:gridCol w:w="3020"/>
      </w:tblGrid>
      <w:tr w:rsidR="000E5353" w:rsidRPr="00BD5844" w:rsidTr="00B33C97">
        <w:trPr>
          <w:trHeight w:val="342"/>
        </w:trPr>
        <w:tc>
          <w:tcPr>
            <w:tcW w:w="10938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0E5353" w:rsidRPr="00B8303E" w:rsidRDefault="000E5353" w:rsidP="00B8303E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AFYONKARAHİSAR FATİH ANADOLU LİSESİ</w:t>
            </w:r>
          </w:p>
        </w:tc>
      </w:tr>
      <w:tr w:rsidR="000E5353" w:rsidRPr="00BD5844" w:rsidTr="00B33C97">
        <w:trPr>
          <w:trHeight w:val="342"/>
        </w:trPr>
        <w:tc>
          <w:tcPr>
            <w:tcW w:w="10938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0E5353" w:rsidRPr="00B8303E" w:rsidRDefault="000E5353" w:rsidP="00BB7681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201</w:t>
            </w:r>
            <w: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 -201</w:t>
            </w:r>
            <w:bookmarkStart w:id="0" w:name="_GoBack"/>
            <w:bookmarkEnd w:id="0"/>
            <w: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 EĞİTİM ÖĞR</w:t>
            </w:r>
            <w: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ETİM YILI COĞRAFYA 11 DERSİ </w:t>
            </w: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 1.DÖNEM 1.YAZILI DEĞERLENDİRME SORULARIDIR</w:t>
            </w:r>
          </w:p>
        </w:tc>
      </w:tr>
      <w:tr w:rsidR="000E5353" w:rsidRPr="00BD5844" w:rsidTr="00B33C97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5353" w:rsidRPr="00B8303E" w:rsidRDefault="000E5353" w:rsidP="00B8303E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B8303E" w:rsidRDefault="000E5353" w:rsidP="00B8303E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hyperlink r:id="rId7" w:history="1">
              <w:r w:rsidRPr="00CF4B7C">
                <w:rPr>
                  <w:rStyle w:val="Hyperlink"/>
                  <w:color w:val="000000"/>
                </w:rPr>
                <w:t>www.sorubak.com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5353" w:rsidRPr="00B8303E" w:rsidRDefault="000E5353" w:rsidP="00B8303E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SINIFI - NO 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B8303E" w:rsidRDefault="000E5353" w:rsidP="00B8303E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156D8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…………………………………………</w:t>
            </w:r>
          </w:p>
        </w:tc>
      </w:tr>
      <w:tr w:rsidR="000E5353" w:rsidRPr="00BD5844" w:rsidTr="00B33C97">
        <w:trPr>
          <w:trHeight w:val="315"/>
        </w:trPr>
        <w:tc>
          <w:tcPr>
            <w:tcW w:w="10938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noWrap/>
            <w:vAlign w:val="bottom"/>
          </w:tcPr>
          <w:p w:rsidR="000E5353" w:rsidRPr="00B8303E" w:rsidRDefault="000E5353" w:rsidP="00B8303E">
            <w:pPr>
              <w:spacing w:after="0" w:line="240" w:lineRule="auto"/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B8303E"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  <w:t xml:space="preserve">AÇIKLAMA: Her Sorunun Doğru Cevabının Puan Değeri Karşısında </w:t>
            </w:r>
            <w:r w:rsidRPr="00156D8D"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  <w:t>Belirtilmiştir. Süre</w:t>
            </w:r>
            <w:r w:rsidRPr="00B8303E"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  <w:t xml:space="preserve"> 1 Ders Saatidir</w:t>
            </w:r>
          </w:p>
        </w:tc>
      </w:tr>
    </w:tbl>
    <w:p w:rsidR="000E5353" w:rsidRDefault="000E5353" w:rsidP="00806786">
      <w:pPr>
        <w:pStyle w:val="NoSpacing"/>
      </w:pPr>
    </w:p>
    <w:p w:rsidR="000E5353" w:rsidRPr="006307E4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 w:rsidRPr="006307E4">
        <w:rPr>
          <w:sz w:val="18"/>
          <w:szCs w:val="18"/>
        </w:rPr>
        <w:t>Aşağıdaki tabloda, canlıları</w:t>
      </w:r>
      <w:r>
        <w:rPr>
          <w:sz w:val="18"/>
          <w:szCs w:val="18"/>
        </w:rPr>
        <w:t>n yeryüzüne dağılışı ile ilgili</w:t>
      </w:r>
      <w:r w:rsidRPr="006307E4">
        <w:rPr>
          <w:sz w:val="18"/>
          <w:szCs w:val="18"/>
        </w:rPr>
        <w:t xml:space="preserve"> </w:t>
      </w:r>
      <w:r>
        <w:rPr>
          <w:sz w:val="18"/>
          <w:szCs w:val="18"/>
        </w:rPr>
        <w:t>verilen örneklerin hangi faktörden kaynaklandığını belirleyiniz.( her olay bir faktörle ilgilidir birden fazla işaretleyen puan alamaz) ( 5 x 2 = 10 puan)</w:t>
      </w:r>
    </w:p>
    <w:tbl>
      <w:tblPr>
        <w:tblW w:w="10479" w:type="dxa"/>
        <w:tblInd w:w="378" w:type="dxa"/>
        <w:tblCellMar>
          <w:left w:w="70" w:type="dxa"/>
          <w:right w:w="70" w:type="dxa"/>
        </w:tblCellMar>
        <w:tblLook w:val="00A0"/>
      </w:tblPr>
      <w:tblGrid>
        <w:gridCol w:w="5827"/>
        <w:gridCol w:w="669"/>
        <w:gridCol w:w="998"/>
        <w:gridCol w:w="887"/>
        <w:gridCol w:w="1141"/>
        <w:gridCol w:w="1118"/>
      </w:tblGrid>
      <w:tr w:rsidR="000E5353" w:rsidRPr="00BD5844" w:rsidTr="006363EF">
        <w:trPr>
          <w:trHeight w:val="319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6307E4" w:rsidRDefault="000E5353" w:rsidP="006307E4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ÖRNEK OLAY VEYA SÜREÇLER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DAĞILIŞA ETKİ EDEN FAKTÖRLER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İKLİM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YERŞEKİLLERİ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KITALARIN KAYMASI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İKLİM DEĞİŞİKLİĞİ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BİYOLOJİK FAKTÖRLER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Çölde yaşayan hayvanların kalın derili olması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Afrika'nın batı kıyıları ile Güney Amerika'nın doğu kıyılarında benzer canlıların yaşaması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Son elli yılda meydana gelen tür kayıplarının geçmiş bin yıldan fazla olması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Deniz kıyı</w:t>
            </w: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s</w:t>
            </w: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ından yükseklere çıkıldıkça bitki örtüsünde katlaşma meydana gelmesi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Karadeniz bölgesinde zeytin ağaçlarının bulunması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0E5353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 xml:space="preserve"> Aşağıdaki dünya haritasında koyu renkle gösterilen alanda hangi biyom vardır? Bu biyomun belirgin özellikleri nelerdir? ( 3 tane) ( 4 + 6 = 10 puan)</w:t>
      </w:r>
    </w:p>
    <w:p w:rsidR="000E5353" w:rsidRPr="006307E4" w:rsidRDefault="000E5353" w:rsidP="00474E64">
      <w:pPr>
        <w:pStyle w:val="ListParagraph"/>
        <w:ind w:left="10620"/>
        <w:rPr>
          <w:sz w:val="18"/>
          <w:szCs w:val="1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41.9pt;margin-top:8.35pt;width:93pt;height:1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" stroked="f" strokeweight=".5pt">
            <v:textbox>
              <w:txbxContent>
                <w:p w:rsidR="000E5353" w:rsidRPr="002B3210" w:rsidRDefault="000E5353">
                  <w:pPr>
                    <w:rPr>
                      <w:b/>
                      <w:sz w:val="20"/>
                      <w:szCs w:val="20"/>
                    </w:rPr>
                  </w:pPr>
                  <w:r w:rsidRPr="002B3210">
                    <w:rPr>
                      <w:b/>
                      <w:sz w:val="20"/>
                      <w:szCs w:val="20"/>
                    </w:rPr>
                    <w:t>Biyomun ismi:</w:t>
                  </w:r>
                </w:p>
              </w:txbxContent>
            </v:textbox>
          </v:shape>
        </w:pict>
      </w:r>
    </w:p>
    <w:p w:rsidR="000E5353" w:rsidRPr="006307E4" w:rsidRDefault="000E5353" w:rsidP="00FD2F56">
      <w:pPr>
        <w:pStyle w:val="ListParagraph"/>
        <w:ind w:left="284"/>
        <w:rPr>
          <w:sz w:val="18"/>
          <w:szCs w:val="18"/>
        </w:rPr>
      </w:pPr>
      <w:r>
        <w:rPr>
          <w:noProof/>
          <w:lang w:eastAsia="tr-TR"/>
        </w:rPr>
        <w:pict>
          <v:shape id="Metin Kutusu 2" o:spid="_x0000_s1027" type="#_x0000_t202" style="position:absolute;left:0;text-align:left;margin-left:241.75pt;margin-top:13.55pt;width:93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" filled="f" stroked="f" strokeweight=".5pt">
            <v:textbox>
              <w:txbxContent>
                <w:p w:rsidR="000E5353" w:rsidRPr="002B3210" w:rsidRDefault="000E5353">
                  <w:pPr>
                    <w:rPr>
                      <w:b/>
                      <w:sz w:val="20"/>
                      <w:szCs w:val="20"/>
                    </w:rPr>
                  </w:pPr>
                  <w:r w:rsidRPr="002B3210">
                    <w:rPr>
                      <w:b/>
                      <w:sz w:val="20"/>
                      <w:szCs w:val="20"/>
                    </w:rPr>
                    <w:t>Özellikleri:</w:t>
                  </w:r>
                </w:p>
              </w:txbxContent>
            </v:textbox>
          </v:shape>
        </w:pict>
      </w:r>
      <w:r w:rsidRPr="00BD5844">
        <w:rPr>
          <w:rFonts w:ascii="Century Schoolbook" w:hAnsi="Century Schoolbook"/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215.25pt;height:90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  <w:r>
        <w:rPr>
          <w:sz w:val="18"/>
          <w:szCs w:val="18"/>
        </w:rPr>
        <w:t xml:space="preserve"> </w:t>
      </w:r>
    </w:p>
    <w:p w:rsidR="000E5353" w:rsidRPr="006307E4" w:rsidRDefault="000E5353" w:rsidP="00FD2F56">
      <w:pPr>
        <w:pStyle w:val="ListParagraph"/>
        <w:ind w:left="284"/>
        <w:rPr>
          <w:sz w:val="18"/>
          <w:szCs w:val="18"/>
        </w:rPr>
      </w:pPr>
    </w:p>
    <w:p w:rsidR="000E5353" w:rsidRPr="006307E4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Aşağıdaki tabloda verilen özelliklerin hangi biyoma ait olduğunu tespit ediniz.( her olay bir biyoma aittir fazla işaretleyen puan alamaz 6 x 2 = 12 p)</w:t>
      </w:r>
    </w:p>
    <w:tbl>
      <w:tblPr>
        <w:tblW w:w="10191" w:type="dxa"/>
        <w:tblInd w:w="303" w:type="dxa"/>
        <w:tblCellMar>
          <w:left w:w="70" w:type="dxa"/>
          <w:right w:w="70" w:type="dxa"/>
        </w:tblCellMar>
        <w:tblLook w:val="00A0"/>
      </w:tblPr>
      <w:tblGrid>
        <w:gridCol w:w="5532"/>
        <w:gridCol w:w="798"/>
        <w:gridCol w:w="401"/>
        <w:gridCol w:w="717"/>
        <w:gridCol w:w="1821"/>
        <w:gridCol w:w="432"/>
        <w:gridCol w:w="601"/>
      </w:tblGrid>
      <w:tr w:rsidR="000E5353" w:rsidRPr="00BD5844" w:rsidTr="0012590C">
        <w:trPr>
          <w:trHeight w:val="306"/>
        </w:trPr>
        <w:tc>
          <w:tcPr>
            <w:tcW w:w="5532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lang w:eastAsia="tr-TR"/>
              </w:rPr>
              <w:t>ÖZELLİK</w:t>
            </w:r>
          </w:p>
        </w:tc>
        <w:tc>
          <w:tcPr>
            <w:tcW w:w="4659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lang w:eastAsia="tr-TR"/>
              </w:rPr>
              <w:t>BİYOMUN ADI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lang w:eastAsia="tr-TR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TROPİKAL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ÇÖL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TUNDRA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İĞNE YAPRAKLI ORMAN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 xml:space="preserve">ÇALI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KUTUP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Bitkilerin kök sistemleri gelişmiştir.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En yaygın olduğu yer Akdeniz ikliminin görüldüğü alanlardır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Toprağın alt kısmı donmuş olduğundan ağaç türü bitkiler yetişmez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Bitki örtüsü yoktur.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Soğuk - nemli karasal iklim etkilidir. Tayga ormanları bu biyomdadır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306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Bu biyomda yaşayan hayvanlar göç etmezler</w:t>
            </w:r>
          </w:p>
        </w:tc>
        <w:tc>
          <w:tcPr>
            <w:tcW w:w="7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0E5353" w:rsidRPr="006307E4" w:rsidRDefault="000E5353" w:rsidP="0012590C">
      <w:pPr>
        <w:pStyle w:val="ListParagraph"/>
        <w:ind w:left="284"/>
        <w:rPr>
          <w:sz w:val="18"/>
          <w:szCs w:val="18"/>
        </w:rPr>
      </w:pPr>
    </w:p>
    <w:p w:rsidR="000E5353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Karbonun azalması ( tüketimi) ve artmasına ( üretimi) yol açan olaylara ikişer tane örnek veriniz.( 4 + 4 = 8 puan)</w:t>
      </w:r>
    </w:p>
    <w:p w:rsidR="000E5353" w:rsidRDefault="000E5353" w:rsidP="0012590C">
      <w:pPr>
        <w:rPr>
          <w:sz w:val="18"/>
          <w:szCs w:val="18"/>
        </w:rPr>
      </w:pPr>
    </w:p>
    <w:p w:rsidR="000E5353" w:rsidRPr="0012590C" w:rsidRDefault="000E5353" w:rsidP="0012590C">
      <w:pPr>
        <w:rPr>
          <w:sz w:val="18"/>
          <w:szCs w:val="18"/>
        </w:rPr>
      </w:pPr>
    </w:p>
    <w:p w:rsidR="000E5353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Azot döngüsü nasıl gerçekleşir? Kısaca açıklayınız. ( 8 puan)</w:t>
      </w:r>
    </w:p>
    <w:p w:rsidR="000E5353" w:rsidRDefault="000E5353" w:rsidP="0058157C">
      <w:pPr>
        <w:pStyle w:val="ListParagraph"/>
        <w:ind w:left="284"/>
        <w:rPr>
          <w:sz w:val="18"/>
          <w:szCs w:val="18"/>
        </w:rPr>
      </w:pPr>
    </w:p>
    <w:p w:rsidR="000E5353" w:rsidRDefault="000E5353" w:rsidP="0058157C">
      <w:pPr>
        <w:pStyle w:val="ListParagraph"/>
        <w:ind w:left="284"/>
        <w:rPr>
          <w:sz w:val="18"/>
          <w:szCs w:val="18"/>
        </w:rPr>
      </w:pPr>
    </w:p>
    <w:p w:rsidR="000E5353" w:rsidRDefault="000E5353" w:rsidP="0058157C">
      <w:pPr>
        <w:pStyle w:val="ListParagraph"/>
        <w:ind w:left="284"/>
        <w:rPr>
          <w:sz w:val="18"/>
          <w:szCs w:val="18"/>
        </w:rPr>
      </w:pPr>
    </w:p>
    <w:p w:rsidR="000E5353" w:rsidRDefault="000E5353" w:rsidP="0058157C">
      <w:pPr>
        <w:pStyle w:val="ListParagraph"/>
        <w:ind w:left="284"/>
        <w:rPr>
          <w:sz w:val="18"/>
          <w:szCs w:val="18"/>
        </w:rPr>
      </w:pPr>
    </w:p>
    <w:p w:rsidR="000E5353" w:rsidRDefault="000E5353" w:rsidP="0058157C">
      <w:pPr>
        <w:pStyle w:val="ListParagraph"/>
        <w:ind w:left="284"/>
        <w:rPr>
          <w:sz w:val="18"/>
          <w:szCs w:val="18"/>
        </w:rPr>
      </w:pPr>
    </w:p>
    <w:p w:rsidR="000E5353" w:rsidRDefault="000E5353" w:rsidP="0058157C">
      <w:pPr>
        <w:pStyle w:val="ListParagraph"/>
        <w:ind w:left="284"/>
        <w:rPr>
          <w:sz w:val="18"/>
          <w:szCs w:val="18"/>
        </w:rPr>
      </w:pPr>
    </w:p>
    <w:p w:rsidR="000E5353" w:rsidRPr="0058157C" w:rsidRDefault="000E5353" w:rsidP="0058157C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58157C">
        <w:rPr>
          <w:sz w:val="18"/>
          <w:szCs w:val="18"/>
        </w:rPr>
        <w:t xml:space="preserve">Kendinizi, Japonya ve Nijerya’nın başbakanı olarak hayal edin. Bu ülkelerde uygulayacağınız nüfus politikasının başarılı olması için neler yapardınız?     ( </w:t>
      </w:r>
      <w:r>
        <w:rPr>
          <w:sz w:val="18"/>
          <w:szCs w:val="18"/>
        </w:rPr>
        <w:t>4 + 4 =8 puan</w:t>
      </w:r>
      <w:r w:rsidRPr="0058157C">
        <w:rPr>
          <w:sz w:val="18"/>
          <w:szCs w:val="18"/>
        </w:rPr>
        <w:t>)  (her ülke için ikişer tane uygulama belirleyin )</w:t>
      </w:r>
    </w:p>
    <w:p w:rsidR="000E5353" w:rsidRPr="0058157C" w:rsidRDefault="000E5353" w:rsidP="0058157C">
      <w:pPr>
        <w:pStyle w:val="ListParagraph"/>
        <w:rPr>
          <w:sz w:val="18"/>
          <w:szCs w:val="18"/>
        </w:rPr>
      </w:pPr>
    </w:p>
    <w:p w:rsidR="000E5353" w:rsidRDefault="000E5353" w:rsidP="0012590C">
      <w:pPr>
        <w:rPr>
          <w:sz w:val="18"/>
          <w:szCs w:val="18"/>
        </w:rPr>
      </w:pPr>
    </w:p>
    <w:p w:rsidR="000E5353" w:rsidRDefault="000E5353" w:rsidP="0012590C">
      <w:pPr>
        <w:rPr>
          <w:sz w:val="18"/>
          <w:szCs w:val="18"/>
        </w:rPr>
      </w:pPr>
    </w:p>
    <w:p w:rsidR="000E5353" w:rsidRDefault="000E5353" w:rsidP="0012590C">
      <w:pPr>
        <w:rPr>
          <w:sz w:val="18"/>
          <w:szCs w:val="18"/>
        </w:rPr>
      </w:pPr>
    </w:p>
    <w:p w:rsidR="000E5353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 xml:space="preserve"> Aşağıda Etiyopya ve İtalya’nın 2010 yılına ait nüfus piramitleri verilmiştir. Piramitlerden faydalanarak soruları cevaplayınız   </w:t>
      </w:r>
    </w:p>
    <w:p w:rsidR="000E5353" w:rsidRPr="006307E4" w:rsidRDefault="000E5353" w:rsidP="00765342">
      <w:pPr>
        <w:pStyle w:val="ListParagraph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</w:t>
      </w:r>
    </w:p>
    <w:p w:rsidR="000E5353" w:rsidRPr="006307E4" w:rsidRDefault="000E5353" w:rsidP="00765342">
      <w:pPr>
        <w:pStyle w:val="ListParagraph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900943">
        <w:rPr>
          <w:noProof/>
          <w:lang w:eastAsia="tr-TR"/>
        </w:rPr>
        <w:pict>
          <v:shape id="Picture 2" o:spid="_x0000_i1026" type="#_x0000_t75" style="width:210.75pt;height:108pt;visibility:visible">
            <v:imagedata r:id="rId9" o:title=""/>
          </v:shape>
        </w:pict>
      </w:r>
      <w:r>
        <w:rPr>
          <w:sz w:val="18"/>
          <w:szCs w:val="18"/>
        </w:rPr>
        <w:t xml:space="preserve">                             </w:t>
      </w:r>
      <w:r w:rsidRPr="00900943">
        <w:rPr>
          <w:noProof/>
          <w:lang w:eastAsia="tr-TR"/>
        </w:rPr>
        <w:pict>
          <v:shape id="_x0000_i1027" type="#_x0000_t75" style="width:201pt;height:108pt;visibility:visible">
            <v:imagedata r:id="rId10" o:title=""/>
          </v:shape>
        </w:pict>
      </w:r>
      <w:r>
        <w:rPr>
          <w:sz w:val="18"/>
          <w:szCs w:val="18"/>
        </w:rPr>
        <w:t xml:space="preserve"> </w:t>
      </w:r>
    </w:p>
    <w:p w:rsidR="000E5353" w:rsidRDefault="000E5353" w:rsidP="00765342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Bu iki ülkenin ne tür nüfus politikası uygulaması beklenebilir? ( 4 puan )</w:t>
      </w:r>
    </w:p>
    <w:p w:rsidR="000E5353" w:rsidRPr="00765342" w:rsidRDefault="000E5353" w:rsidP="00765342">
      <w:pPr>
        <w:rPr>
          <w:sz w:val="18"/>
          <w:szCs w:val="18"/>
        </w:rPr>
      </w:pPr>
    </w:p>
    <w:p w:rsidR="000E5353" w:rsidRDefault="000E5353" w:rsidP="00765342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Ülkeler hangi gerekçeler ile bu politikaları uygularlar? ( birer gerekçe = 4 puan )</w:t>
      </w:r>
    </w:p>
    <w:p w:rsidR="000E5353" w:rsidRDefault="000E5353" w:rsidP="00017B0E">
      <w:pPr>
        <w:pStyle w:val="ListParagraph"/>
        <w:rPr>
          <w:sz w:val="18"/>
          <w:szCs w:val="18"/>
        </w:rPr>
      </w:pPr>
    </w:p>
    <w:p w:rsidR="000E5353" w:rsidRDefault="000E5353" w:rsidP="00017B0E">
      <w:pPr>
        <w:pStyle w:val="ListParagraph"/>
        <w:rPr>
          <w:sz w:val="18"/>
          <w:szCs w:val="18"/>
        </w:rPr>
      </w:pPr>
    </w:p>
    <w:p w:rsidR="000E5353" w:rsidRDefault="000E5353" w:rsidP="00017B0E">
      <w:pPr>
        <w:pStyle w:val="ListParagraph"/>
        <w:rPr>
          <w:sz w:val="18"/>
          <w:szCs w:val="18"/>
        </w:rPr>
      </w:pPr>
    </w:p>
    <w:p w:rsidR="000E5353" w:rsidRPr="00017B0E" w:rsidRDefault="000E5353" w:rsidP="00017B0E">
      <w:pPr>
        <w:pStyle w:val="ListParagraph"/>
        <w:rPr>
          <w:sz w:val="18"/>
          <w:szCs w:val="18"/>
        </w:rPr>
      </w:pPr>
    </w:p>
    <w:p w:rsidR="000E5353" w:rsidRDefault="000E5353" w:rsidP="00765342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Bu ülkeler nüfusları ile ilgili ne tür sorunlar yaşayabilir? ( 4 puan )</w:t>
      </w:r>
    </w:p>
    <w:p w:rsidR="000E5353" w:rsidRDefault="000E5353" w:rsidP="00765342">
      <w:pPr>
        <w:rPr>
          <w:sz w:val="18"/>
          <w:szCs w:val="18"/>
        </w:rPr>
      </w:pPr>
    </w:p>
    <w:p w:rsidR="000E5353" w:rsidRDefault="000E5353" w:rsidP="00765342">
      <w:pPr>
        <w:rPr>
          <w:sz w:val="18"/>
          <w:szCs w:val="18"/>
        </w:rPr>
      </w:pPr>
    </w:p>
    <w:p w:rsidR="000E5353" w:rsidRDefault="000E5353" w:rsidP="00765342">
      <w:pPr>
        <w:pStyle w:val="ListParagraph"/>
        <w:ind w:left="644"/>
        <w:rPr>
          <w:sz w:val="18"/>
          <w:szCs w:val="18"/>
        </w:rPr>
      </w:pPr>
    </w:p>
    <w:p w:rsidR="000E5353" w:rsidRPr="006307E4" w:rsidRDefault="000E5353" w:rsidP="00765342">
      <w:pPr>
        <w:pStyle w:val="ListParagraph"/>
        <w:ind w:left="64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0E5353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Dağıtım faaliyetlerinin tüketimi etkilemesine 2 örnek olay veriniz. ( 3 x 2 = 6 puan)</w:t>
      </w:r>
    </w:p>
    <w:p w:rsidR="000E5353" w:rsidRDefault="000E5353" w:rsidP="0058157C">
      <w:pPr>
        <w:rPr>
          <w:sz w:val="18"/>
          <w:szCs w:val="18"/>
        </w:rPr>
      </w:pPr>
    </w:p>
    <w:p w:rsidR="000E5353" w:rsidRDefault="000E5353" w:rsidP="0058157C">
      <w:pPr>
        <w:rPr>
          <w:sz w:val="18"/>
          <w:szCs w:val="18"/>
        </w:rPr>
      </w:pPr>
    </w:p>
    <w:p w:rsidR="000E5353" w:rsidRDefault="000E5353" w:rsidP="0058157C">
      <w:pPr>
        <w:rPr>
          <w:sz w:val="18"/>
          <w:szCs w:val="18"/>
        </w:rPr>
      </w:pPr>
    </w:p>
    <w:p w:rsidR="000E5353" w:rsidRPr="006307E4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Küresel etkiye sahip olan büyük şehirlerin kurulduğu yerlerin ne gibi ortak özellikleri vardır? ( 3 x 2 = 6 puan)</w:t>
      </w:r>
    </w:p>
    <w:p w:rsidR="000E5353" w:rsidRDefault="000E5353" w:rsidP="00430DBB">
      <w:pPr>
        <w:rPr>
          <w:sz w:val="18"/>
          <w:szCs w:val="18"/>
        </w:rPr>
      </w:pPr>
    </w:p>
    <w:p w:rsidR="000E5353" w:rsidRDefault="000E5353" w:rsidP="00430DBB">
      <w:pPr>
        <w:rPr>
          <w:sz w:val="18"/>
          <w:szCs w:val="18"/>
        </w:rPr>
      </w:pPr>
    </w:p>
    <w:p w:rsidR="000E5353" w:rsidRPr="00430DBB" w:rsidRDefault="000E5353" w:rsidP="00430DBB">
      <w:pPr>
        <w:rPr>
          <w:sz w:val="18"/>
          <w:szCs w:val="18"/>
        </w:rPr>
      </w:pPr>
    </w:p>
    <w:p w:rsidR="000E5353" w:rsidRPr="006307E4" w:rsidRDefault="000E5353" w:rsidP="00B8303E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Aşağıdaki tabloda verilen şehirlerin fonksiyon ve etki alanlarını tespit ediniz.( 5 x 2 = 10 puan)</w:t>
      </w:r>
    </w:p>
    <w:tbl>
      <w:tblPr>
        <w:tblpPr w:leftFromText="141" w:rightFromText="141" w:vertAnchor="text" w:horzAnchor="page" w:tblpX="801" w:tblpY="28"/>
        <w:tblW w:w="8292" w:type="dxa"/>
        <w:tblCellMar>
          <w:left w:w="70" w:type="dxa"/>
          <w:right w:w="70" w:type="dxa"/>
        </w:tblCellMar>
        <w:tblLook w:val="00A0"/>
      </w:tblPr>
      <w:tblGrid>
        <w:gridCol w:w="1340"/>
        <w:gridCol w:w="695"/>
        <w:gridCol w:w="790"/>
        <w:gridCol w:w="810"/>
        <w:gridCol w:w="992"/>
        <w:gridCol w:w="993"/>
        <w:gridCol w:w="708"/>
        <w:gridCol w:w="993"/>
        <w:gridCol w:w="992"/>
      </w:tblGrid>
      <w:tr w:rsidR="000E5353" w:rsidRPr="00BD5844" w:rsidTr="00FB748D">
        <w:trPr>
          <w:trHeight w:val="315"/>
        </w:trPr>
        <w:tc>
          <w:tcPr>
            <w:tcW w:w="134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FB748D" w:rsidRDefault="000E5353" w:rsidP="00FB748D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FB748D">
              <w:rPr>
                <w:rFonts w:cs="Calibri"/>
                <w:color w:val="000000"/>
                <w:lang w:eastAsia="tr-TR"/>
              </w:rPr>
              <w:t>ŞEHİR</w:t>
            </w:r>
          </w:p>
        </w:tc>
        <w:tc>
          <w:tcPr>
            <w:tcW w:w="4259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FB748D">
              <w:rPr>
                <w:rFonts w:cs="Calibri"/>
                <w:color w:val="000000"/>
                <w:lang w:eastAsia="tr-TR"/>
              </w:rPr>
              <w:t>FONKSİYONU</w:t>
            </w:r>
          </w:p>
        </w:tc>
        <w:tc>
          <w:tcPr>
            <w:tcW w:w="2693" w:type="dxa"/>
            <w:gridSpan w:val="3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FB748D">
              <w:rPr>
                <w:rFonts w:cs="Calibri"/>
                <w:color w:val="000000"/>
                <w:lang w:eastAsia="tr-TR"/>
              </w:rPr>
              <w:t>ETKİ ALANI</w:t>
            </w:r>
          </w:p>
        </w:tc>
      </w:tr>
      <w:tr w:rsidR="000E5353" w:rsidRPr="00BD5844" w:rsidTr="00FB748D">
        <w:trPr>
          <w:trHeight w:val="300"/>
        </w:trPr>
        <w:tc>
          <w:tcPr>
            <w:tcW w:w="13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Dini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İdari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tr-TR"/>
              </w:rPr>
              <w:t>Teknoloji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Liman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Turizm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 xml:space="preserve">Yerel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Bölgesel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FB748D">
              <w:rPr>
                <w:rFonts w:cs="Calibri"/>
                <w:color w:val="000000"/>
                <w:sz w:val="18"/>
                <w:szCs w:val="18"/>
                <w:lang w:eastAsia="tr-TR"/>
              </w:rPr>
              <w:t>Küresel</w:t>
            </w:r>
          </w:p>
        </w:tc>
      </w:tr>
      <w:tr w:rsidR="000E5353" w:rsidRPr="00BD5844" w:rsidTr="00FB748D">
        <w:trPr>
          <w:trHeight w:val="137"/>
        </w:trPr>
        <w:tc>
          <w:tcPr>
            <w:tcW w:w="13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Tokyo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0E5353" w:rsidRPr="00BD5844" w:rsidTr="00FB748D">
        <w:trPr>
          <w:trHeight w:val="212"/>
        </w:trPr>
        <w:tc>
          <w:tcPr>
            <w:tcW w:w="13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Sinop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0E5353" w:rsidRPr="00BD5844" w:rsidTr="00FB748D">
        <w:trPr>
          <w:trHeight w:val="143"/>
        </w:trPr>
        <w:tc>
          <w:tcPr>
            <w:tcW w:w="13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Roma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0E5353" w:rsidRPr="00BD5844" w:rsidTr="00FB748D">
        <w:trPr>
          <w:trHeight w:val="218"/>
        </w:trPr>
        <w:tc>
          <w:tcPr>
            <w:tcW w:w="13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Paris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0E5353" w:rsidRPr="00BD5844" w:rsidTr="00FB748D">
        <w:trPr>
          <w:trHeight w:val="135"/>
        </w:trPr>
        <w:tc>
          <w:tcPr>
            <w:tcW w:w="134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Kahire</w:t>
            </w:r>
          </w:p>
        </w:tc>
        <w:tc>
          <w:tcPr>
            <w:tcW w:w="6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E5353" w:rsidRPr="00FB748D" w:rsidRDefault="000E5353" w:rsidP="00FB74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FB748D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</w:tbl>
    <w:p w:rsidR="000E5353" w:rsidRPr="006307E4" w:rsidRDefault="000E5353" w:rsidP="00FB748D">
      <w:pPr>
        <w:pStyle w:val="ListParagraph"/>
        <w:ind w:left="284"/>
        <w:rPr>
          <w:sz w:val="18"/>
          <w:szCs w:val="18"/>
        </w:rPr>
      </w:pPr>
    </w:p>
    <w:p w:rsidR="000E5353" w:rsidRPr="006307E4" w:rsidRDefault="000E5353" w:rsidP="00FB748D">
      <w:pPr>
        <w:pStyle w:val="ListParagraph"/>
        <w:ind w:left="284"/>
        <w:rPr>
          <w:sz w:val="18"/>
          <w:szCs w:val="18"/>
        </w:rPr>
      </w:pPr>
    </w:p>
    <w:p w:rsidR="000E5353" w:rsidRPr="006307E4" w:rsidRDefault="000E5353" w:rsidP="00FB748D">
      <w:pPr>
        <w:pStyle w:val="ListParagraph"/>
        <w:ind w:left="284"/>
        <w:rPr>
          <w:sz w:val="18"/>
          <w:szCs w:val="18"/>
        </w:rPr>
      </w:pPr>
    </w:p>
    <w:p w:rsidR="000E5353" w:rsidRPr="006307E4" w:rsidRDefault="000E5353" w:rsidP="00FB748D">
      <w:pPr>
        <w:pStyle w:val="ListParagraph"/>
        <w:ind w:left="284"/>
        <w:rPr>
          <w:sz w:val="18"/>
          <w:szCs w:val="18"/>
        </w:rPr>
      </w:pPr>
    </w:p>
    <w:p w:rsidR="000E5353" w:rsidRDefault="000E5353" w:rsidP="00FB748D">
      <w:pPr>
        <w:rPr>
          <w:sz w:val="18"/>
          <w:szCs w:val="18"/>
        </w:rPr>
      </w:pPr>
    </w:p>
    <w:p w:rsidR="000E5353" w:rsidRDefault="000E5353" w:rsidP="00FB748D">
      <w:pPr>
        <w:rPr>
          <w:sz w:val="18"/>
          <w:szCs w:val="18"/>
        </w:rPr>
      </w:pPr>
    </w:p>
    <w:p w:rsidR="000E5353" w:rsidRDefault="000E5353" w:rsidP="00FB748D">
      <w:pPr>
        <w:pStyle w:val="ListParagraph"/>
        <w:numPr>
          <w:ilvl w:val="0"/>
          <w:numId w:val="1"/>
        </w:numPr>
        <w:ind w:left="426" w:hanging="426"/>
        <w:rPr>
          <w:sz w:val="18"/>
          <w:szCs w:val="18"/>
        </w:rPr>
      </w:pPr>
      <w:r>
        <w:rPr>
          <w:sz w:val="18"/>
          <w:szCs w:val="18"/>
        </w:rPr>
        <w:t>Aşağıdaki cümlelerde boş bırakılan yerleri uygun kavramlar ile doldurunuz.( 5 x 2 = 10 puan )</w:t>
      </w:r>
    </w:p>
    <w:p w:rsidR="000E5353" w:rsidRDefault="000E5353" w:rsidP="00FB748D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New York ………………………………………………….. fonksiyonu gelişmiş olan bir kenttir.</w:t>
      </w:r>
    </w:p>
    <w:p w:rsidR="000E5353" w:rsidRDefault="000E5353" w:rsidP="00FB748D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Roma şehri Vatikan’dan dolayı ………………………………………………………….……… olma ünvanına sahiptir.</w:t>
      </w:r>
    </w:p>
    <w:p w:rsidR="000E5353" w:rsidRDefault="000E5353" w:rsidP="00FB748D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Japonya’da  2007 yılından bu yana nüfusun azalmasının temel sebebi …………………………………………………. az olmasıdır.</w:t>
      </w:r>
    </w:p>
    <w:p w:rsidR="000E5353" w:rsidRDefault="000E5353" w:rsidP="00FB748D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Bitkilerin güneşten aldığı enerji………………………………………………… sayesinde diğer canlılara aktarılır.</w:t>
      </w:r>
    </w:p>
    <w:p w:rsidR="000E5353" w:rsidRDefault="000E5353" w:rsidP="00FB748D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Azotun temel kaynağı ……………………………………………………….. dir.</w:t>
      </w:r>
    </w:p>
    <w:p w:rsidR="000E5353" w:rsidRDefault="000E5353" w:rsidP="00626CB2">
      <w:pPr>
        <w:pStyle w:val="NoSpacing"/>
        <w:ind w:left="8496"/>
        <w:rPr>
          <w:sz w:val="20"/>
          <w:szCs w:val="20"/>
        </w:rPr>
      </w:pPr>
      <w:r w:rsidRPr="00626CB2">
        <w:rPr>
          <w:sz w:val="20"/>
          <w:szCs w:val="20"/>
        </w:rPr>
        <w:t xml:space="preserve">BAŞARILAR DİLERİM </w:t>
      </w:r>
    </w:p>
    <w:p w:rsidR="000E5353" w:rsidRPr="0033414E" w:rsidRDefault="000E5353" w:rsidP="00427358">
      <w:pPr>
        <w:pStyle w:val="NoSpacing"/>
        <w:ind w:left="7788" w:firstLine="708"/>
        <w:rPr>
          <w:rFonts w:ascii="MetallicA OLD" w:hAnsi="MetallicA OLD"/>
          <w:sz w:val="20"/>
          <w:szCs w:val="20"/>
        </w:rPr>
      </w:pPr>
      <w:r>
        <w:rPr>
          <w:rFonts w:ascii="MetallicA OLD" w:hAnsi="MetallicA OLD"/>
          <w:sz w:val="20"/>
          <w:szCs w:val="20"/>
        </w:rPr>
        <w:t xml:space="preserve">   </w:t>
      </w:r>
      <w:r w:rsidRPr="0033414E">
        <w:rPr>
          <w:rFonts w:ascii="MetallicA OLD" w:hAnsi="MetallicA OLD"/>
          <w:sz w:val="20"/>
          <w:szCs w:val="20"/>
        </w:rPr>
        <w:t>Mehmet OKTAY</w:t>
      </w:r>
    </w:p>
    <w:p w:rsidR="000E5353" w:rsidRDefault="000E5353" w:rsidP="0041216A">
      <w:pPr>
        <w:pStyle w:val="NoSpacing"/>
        <w:ind w:left="7788" w:firstLine="708"/>
        <w:rPr>
          <w:sz w:val="20"/>
          <w:szCs w:val="20"/>
        </w:rPr>
      </w:pPr>
      <w:r>
        <w:rPr>
          <w:sz w:val="20"/>
          <w:szCs w:val="20"/>
        </w:rPr>
        <w:t xml:space="preserve">Coğrafya Öğretmeni </w:t>
      </w:r>
      <w:hyperlink r:id="rId11" w:history="1">
        <w:r w:rsidRPr="00CF4B7C">
          <w:rPr>
            <w:rStyle w:val="Hyperlink"/>
            <w:color w:val="000000"/>
          </w:rPr>
          <w:t>www.sorubak.com</w:t>
        </w:r>
      </w:hyperlink>
    </w:p>
    <w:sectPr w:rsidR="000E5353" w:rsidSect="00B33C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397" w:bottom="284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353" w:rsidRDefault="000E5353" w:rsidP="00BB7681">
      <w:pPr>
        <w:spacing w:after="0" w:line="240" w:lineRule="auto"/>
      </w:pPr>
      <w:r>
        <w:separator/>
      </w:r>
    </w:p>
  </w:endnote>
  <w:endnote w:type="continuationSeparator" w:id="0">
    <w:p w:rsidR="000E5353" w:rsidRDefault="000E5353" w:rsidP="00BB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MetallicA 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353" w:rsidRDefault="000E5353" w:rsidP="00BB7681">
      <w:pPr>
        <w:spacing w:after="0" w:line="240" w:lineRule="auto"/>
      </w:pPr>
      <w:r>
        <w:separator/>
      </w:r>
    </w:p>
  </w:footnote>
  <w:footnote w:type="continuationSeparator" w:id="0">
    <w:p w:rsidR="000E5353" w:rsidRDefault="000E5353" w:rsidP="00BB7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53" w:rsidRDefault="000E53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B4B69"/>
    <w:multiLevelType w:val="hybridMultilevel"/>
    <w:tmpl w:val="E80245E4"/>
    <w:lvl w:ilvl="0" w:tplc="4E767700">
      <w:start w:val="1"/>
      <w:numFmt w:val="decimal"/>
      <w:lvlText w:val="%1)"/>
      <w:lvlJc w:val="left"/>
      <w:pPr>
        <w:ind w:left="360" w:hanging="360"/>
      </w:pPr>
      <w:rPr>
        <w:rFonts w:ascii="Baskerville Old Face" w:hAnsi="Baskerville Old Face" w:cs="Times New Roman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F97389"/>
    <w:multiLevelType w:val="hybridMultilevel"/>
    <w:tmpl w:val="A39ACC34"/>
    <w:lvl w:ilvl="0" w:tplc="9F8E9EB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D0960C8"/>
    <w:multiLevelType w:val="hybridMultilevel"/>
    <w:tmpl w:val="58844572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5901527E"/>
    <w:multiLevelType w:val="hybridMultilevel"/>
    <w:tmpl w:val="D902DCE4"/>
    <w:lvl w:ilvl="0" w:tplc="041F0011">
      <w:start w:val="1"/>
      <w:numFmt w:val="decimal"/>
      <w:lvlText w:val="%1)"/>
      <w:lvlJc w:val="left"/>
      <w:pPr>
        <w:ind w:left="136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4">
    <w:nsid w:val="634D4B2E"/>
    <w:multiLevelType w:val="hybridMultilevel"/>
    <w:tmpl w:val="C32CE774"/>
    <w:lvl w:ilvl="0" w:tplc="F132B8D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67877C06"/>
    <w:multiLevelType w:val="hybridMultilevel"/>
    <w:tmpl w:val="6E8E9890"/>
    <w:lvl w:ilvl="0" w:tplc="5F080AF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03E"/>
    <w:rsid w:val="00004994"/>
    <w:rsid w:val="00017B0E"/>
    <w:rsid w:val="000B6904"/>
    <w:rsid w:val="000E5353"/>
    <w:rsid w:val="0012590C"/>
    <w:rsid w:val="00156D8D"/>
    <w:rsid w:val="002055D1"/>
    <w:rsid w:val="002A502F"/>
    <w:rsid w:val="002B3210"/>
    <w:rsid w:val="0033414E"/>
    <w:rsid w:val="00364177"/>
    <w:rsid w:val="0041216A"/>
    <w:rsid w:val="00427358"/>
    <w:rsid w:val="00430DBB"/>
    <w:rsid w:val="00474E64"/>
    <w:rsid w:val="0058157C"/>
    <w:rsid w:val="00584D84"/>
    <w:rsid w:val="005C6786"/>
    <w:rsid w:val="00626CB2"/>
    <w:rsid w:val="006307E4"/>
    <w:rsid w:val="006363EF"/>
    <w:rsid w:val="006A0B2F"/>
    <w:rsid w:val="006B6E60"/>
    <w:rsid w:val="00765342"/>
    <w:rsid w:val="007B083D"/>
    <w:rsid w:val="00806786"/>
    <w:rsid w:val="00867A30"/>
    <w:rsid w:val="008C276F"/>
    <w:rsid w:val="00900943"/>
    <w:rsid w:val="009272DD"/>
    <w:rsid w:val="00971B9F"/>
    <w:rsid w:val="009E30FB"/>
    <w:rsid w:val="00AB4DE8"/>
    <w:rsid w:val="00AF618A"/>
    <w:rsid w:val="00B33C97"/>
    <w:rsid w:val="00B8236C"/>
    <w:rsid w:val="00B8303E"/>
    <w:rsid w:val="00BB7681"/>
    <w:rsid w:val="00BD5844"/>
    <w:rsid w:val="00BE7AC5"/>
    <w:rsid w:val="00C70885"/>
    <w:rsid w:val="00CF4B7C"/>
    <w:rsid w:val="00D105FB"/>
    <w:rsid w:val="00E07820"/>
    <w:rsid w:val="00F07A0B"/>
    <w:rsid w:val="00F544FA"/>
    <w:rsid w:val="00FB748D"/>
    <w:rsid w:val="00FC730F"/>
    <w:rsid w:val="00FD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D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830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74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4E6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06786"/>
    <w:rPr>
      <w:lang w:eastAsia="en-US"/>
    </w:rPr>
  </w:style>
  <w:style w:type="paragraph" w:styleId="Header">
    <w:name w:val="header"/>
    <w:basedOn w:val="Normal"/>
    <w:link w:val="HeaderChar"/>
    <w:uiPriority w:val="99"/>
    <w:rsid w:val="00BB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768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B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7681"/>
    <w:rPr>
      <w:rFonts w:cs="Times New Roman"/>
    </w:rPr>
  </w:style>
  <w:style w:type="character" w:styleId="Hyperlink">
    <w:name w:val="Hyperlink"/>
    <w:basedOn w:val="DefaultParagraphFont"/>
    <w:uiPriority w:val="99"/>
    <w:rsid w:val="00F544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201</TotalTime>
  <Pages>3</Pages>
  <Words>582</Words>
  <Characters>3318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2011</dc:creator>
  <cp:keywords>www.sorubak.com</cp:keywords>
  <dc:description>www.sorubak.com</dc:description>
  <cp:lastModifiedBy>Dogan</cp:lastModifiedBy>
  <cp:revision>www.sorubak.com</cp:revision>
  <cp:lastPrinted>2011-10-26T22:15:00Z</cp:lastPrinted>
  <dcterms:created xsi:type="dcterms:W3CDTF">2011-10-26T19:40:00Z</dcterms:created>
  <dcterms:modified xsi:type="dcterms:W3CDTF">2013-10-07T06:53:00Z</dcterms:modified>
  <cp:category>www.sorubak.com</cp:category>
</cp:coreProperties>
</file>