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E2" w:rsidRDefault="00D857E2">
      <w:r>
        <w:rPr>
          <w:rFonts w:cs="Calibri"/>
          <w:b/>
          <w:bCs/>
          <w:color w:val="000000"/>
          <w:shd w:val="clear" w:color="auto" w:fill="FAFAFA"/>
        </w:rPr>
        <w:t>2013-201</w:t>
      </w:r>
      <w:bookmarkStart w:id="0" w:name="_GoBack"/>
      <w:bookmarkEnd w:id="0"/>
      <w:r>
        <w:rPr>
          <w:rFonts w:cs="Calibri"/>
          <w:b/>
          <w:bCs/>
          <w:color w:val="000000"/>
          <w:shd w:val="clear" w:color="auto" w:fill="FAFAFA"/>
        </w:rPr>
        <w:t>4 ÖĞRETİM YILI ZİLE TEKNİK LİSE VE ENDÜSTRİ MESLEK LİSESİ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b/>
          <w:bCs/>
          <w:color w:val="000000"/>
          <w:shd w:val="clear" w:color="auto" w:fill="FAFAFA"/>
        </w:rPr>
        <w:t>10. SINIFLAR TARİH DERSİ I. DÖNEM I. YAZILI DEĞERLENDİRME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b/>
          <w:bCs/>
          <w:color w:val="000000"/>
          <w:shd w:val="clear" w:color="auto" w:fill="FAFAFA"/>
        </w:rPr>
        <w:t>SORULAR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b/>
          <w:bCs/>
          <w:color w:val="000000"/>
          <w:shd w:val="clear" w:color="auto" w:fill="FAFAFA"/>
        </w:rPr>
        <w:t>*Aşağıdaki boşlukları uygun olan kelimelerle doldurunuz.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1.Osmanlılar ile en çok mücadele eden Anadolu Türk beyliği……………………………………………Beyliğidir.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2.Osmanlı Devletinde ilk kez kapitülasyon ……………………………………………………döneminde, ……………………………….devletine verildi.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3.İlk Osmanlı Bizans savaşı……………………………………………..savaşıdır.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4.Fatih döneminde yapılan……………………………………..Savaşı ile Doğu Anadolunun güvenliği tam olarak sağlandı.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5.Kuruluş devrinin son hükümdarı……………………………………………dır.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b/>
          <w:bCs/>
          <w:color w:val="000000"/>
          <w:shd w:val="clear" w:color="auto" w:fill="FAFAFA"/>
        </w:rPr>
        <w:t>*Aşağıdaki cümleleri okuyup doğru olanların başına D yanlış olanların başına Y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6.(......)Taht kavgalarına son vererek Osmanlı Devletini dağılmaktan kurtaran Fatih Sultan Mehmed’e Osmanlının ikinci kurucusu denir.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7.(……)Osmanlı Devletine ilk katılan Türk Beyliği Germiyanoğulları Beyliğidir.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8.(……)Osmanlılar Sazlıdere Savaşı ile Edirneyi fethetmişlerdir.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9.(…….)Hristiyanların Türklere karşı kazandıkları ilk zafer Ploşnik zaferidir.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10.(……)İstanbul’u kuşatan ilk Türk hükümdarı Yıldırım Beyazıd’dır.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b/>
          <w:bCs/>
          <w:color w:val="000000"/>
          <w:shd w:val="clear" w:color="auto" w:fill="FAFAFA"/>
        </w:rPr>
        <w:t>*Aşağıdaki soruların doğru yanıtlarını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11.Fatih döneminde Karadeniz’in Türk Gölü olması hangi olayla gerçekleşmiştir?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12.Osmanlıda divan kim zamanında kuruldu?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13.Osmanlıda şehzadelerin sancağa çıkma uygulamasına hangi padişah döneminde son verilmiştir?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14.Osmanlının yükselme dönemi gibi güçlü oldukları bir dönemde kapitülasyon vermesinin nedenleri nelerdir?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15.Kuruluş Dönemi padişahlarının isimlerini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*Aşağıdaki test sorularının doğru yanıtlarını işaretleyiniz.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16. Şeyh Bedrettin isyanı aşağıdaki hangi padişah döneminde gerçekleşmiştir?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a.Y. Beyazid b.Çelebi Mehmet c.II.Murat d.II. Mehmet e.I. Murat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17.</w:t>
      </w:r>
      <w:r>
        <w:rPr>
          <w:rStyle w:val="apple-converted-space"/>
          <w:rFonts w:cs="Calibri"/>
          <w:color w:val="000000"/>
          <w:shd w:val="clear" w:color="auto" w:fill="FAFAFA"/>
        </w:rPr>
        <w:t> </w:t>
      </w:r>
      <w:r>
        <w:rPr>
          <w:rFonts w:cs="Calibri"/>
          <w:color w:val="000000"/>
          <w:shd w:val="clear" w:color="auto" w:fill="FAFAFA"/>
        </w:rPr>
        <w:t>Osmanlı Kuruluş Döneminde;</w:t>
      </w:r>
      <w:r>
        <w:rPr>
          <w:rFonts w:cs="Calibri"/>
          <w:color w:val="000000"/>
          <w:shd w:val="clear" w:color="auto" w:fill="FAFAFA"/>
        </w:rPr>
        <w:br/>
        <w:t>I. Orhan Bey’in Karesi Beyliğine son vermesi</w:t>
      </w:r>
      <w:r>
        <w:rPr>
          <w:rFonts w:cs="Calibri"/>
          <w:color w:val="000000"/>
          <w:shd w:val="clear" w:color="auto" w:fill="FAFAFA"/>
        </w:rPr>
        <w:br/>
        <w:t>II. I. Murat’ ın Germiyan Beyliği’ nin topraklarına siyaset yolu ile sahip olması</w:t>
      </w:r>
      <w:r>
        <w:rPr>
          <w:rFonts w:cs="Calibri"/>
          <w:color w:val="000000"/>
          <w:shd w:val="clear" w:color="auto" w:fill="FAFAFA"/>
        </w:rPr>
        <w:br/>
        <w:t>III. II. Murat’ ın Aydınoğulları’ na son vermesi</w:t>
      </w:r>
      <w:r>
        <w:rPr>
          <w:rFonts w:cs="Calibri"/>
          <w:color w:val="000000"/>
          <w:shd w:val="clear" w:color="auto" w:fill="FAFAFA"/>
        </w:rPr>
        <w:br/>
        <w:t>Osmanlı Devleti ilk zamanlar beyliklerle iyi geçinmesine rağmen padişahların beylikleri hedef almasının temel nedeni aşağıdakilerden hangisidir?</w:t>
      </w:r>
      <w:r>
        <w:rPr>
          <w:rFonts w:cs="Calibri"/>
          <w:color w:val="000000"/>
          <w:shd w:val="clear" w:color="auto" w:fill="FAFAFA"/>
        </w:rPr>
        <w:br/>
      </w:r>
      <w:r>
        <w:rPr>
          <w:rFonts w:cs="Calibri"/>
          <w:color w:val="000000"/>
          <w:shd w:val="clear" w:color="auto" w:fill="FAFAFA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A) Anadolu’ da Türk birliğini sağlamak</w:t>
      </w:r>
      <w:r>
        <w:rPr>
          <w:rFonts w:cs="Calibri"/>
          <w:color w:val="000000"/>
          <w:shd w:val="clear" w:color="auto" w:fill="FAFAFA"/>
        </w:rPr>
        <w:br/>
        <w:t>B) Ikta sistemini genişletmek</w:t>
      </w:r>
      <w:r>
        <w:rPr>
          <w:rFonts w:cs="Calibri"/>
          <w:color w:val="000000"/>
          <w:shd w:val="clear" w:color="auto" w:fill="FAFAFA"/>
        </w:rPr>
        <w:br/>
        <w:t>C) İslamiyet’ in Anadolu’ da yayılışını sağlamak</w:t>
      </w:r>
      <w:r>
        <w:rPr>
          <w:rFonts w:cs="Calibri"/>
          <w:color w:val="000000"/>
          <w:shd w:val="clear" w:color="auto" w:fill="FAFAFA"/>
        </w:rPr>
        <w:br/>
        <w:t>D) Beyliklerin Bizans’ la işbirliği yapmasını önlemek</w:t>
      </w:r>
      <w:r>
        <w:rPr>
          <w:rFonts w:cs="Calibri"/>
          <w:color w:val="000000"/>
          <w:shd w:val="clear" w:color="auto" w:fill="FAFAFA"/>
        </w:rPr>
        <w:br/>
        <w:t>E) Beyliklere gözdağı vermek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18. Osmanlı Beyliği’nin Kösedağ savaşı’ndan sonra Anadolu’da kurulan beyliklerin en küçüğü olmasına rağmen, kısa sürede büyüyerek önce devlet, sonra da imparatorluğa dönüşmesinde aşağıdakilerden hangisinin etkisinden söz edilemez?</w:t>
      </w:r>
      <w:r>
        <w:rPr>
          <w:rFonts w:cs="Calibri"/>
          <w:color w:val="000000"/>
          <w:shd w:val="clear" w:color="auto" w:fill="FAFAFA"/>
        </w:rPr>
        <w:br/>
      </w:r>
      <w:r>
        <w:rPr>
          <w:rFonts w:cs="Calibri"/>
          <w:color w:val="000000"/>
          <w:shd w:val="clear" w:color="auto" w:fill="FAFAFA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A) Moğolların yardımından yaralanılması</w:t>
      </w:r>
      <w:r>
        <w:rPr>
          <w:rFonts w:cs="Calibri"/>
          <w:color w:val="000000"/>
          <w:shd w:val="clear" w:color="auto" w:fill="FAFAFA"/>
        </w:rPr>
        <w:br/>
        <w:t>B) Bizans’ın eski gücünde olmaması</w:t>
      </w:r>
      <w:r>
        <w:rPr>
          <w:rStyle w:val="apple-converted-space"/>
          <w:rFonts w:cs="Calibri"/>
          <w:color w:val="000000"/>
          <w:shd w:val="clear" w:color="auto" w:fill="FAFAFA"/>
        </w:rPr>
        <w:t> </w:t>
      </w:r>
      <w:r>
        <w:rPr>
          <w:rFonts w:cs="Calibri"/>
          <w:color w:val="000000"/>
          <w:shd w:val="clear" w:color="auto" w:fill="FAFAFA"/>
        </w:rPr>
        <w:br/>
        <w:t>C) Balkanların siyasal birlikten yoksun olması</w:t>
      </w:r>
      <w:r>
        <w:rPr>
          <w:rFonts w:cs="Calibri"/>
          <w:color w:val="000000"/>
          <w:shd w:val="clear" w:color="auto" w:fill="FAFAFA"/>
        </w:rPr>
        <w:br/>
        <w:t>D) Bulunduğu bölgenin coğrafi konumun etkisi</w:t>
      </w:r>
      <w:r>
        <w:rPr>
          <w:rFonts w:cs="Calibri"/>
          <w:color w:val="000000"/>
          <w:shd w:val="clear" w:color="auto" w:fill="FAFAFA"/>
        </w:rPr>
        <w:br/>
        <w:t>E) Türk beylikleriyle mücadeleden çok, “cihad” yapmaya ağırlık vermesi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19. Osmanlılarda toprağı kullanma hakkı, devletin denetimi altında halka verilmişti. Devlet, toprağını iyi kullanmayan ve arka arkaya üç yıl boş bırakanların toprağını ellerinden alıp başkalarına verirdi.</w:t>
      </w:r>
      <w:r>
        <w:rPr>
          <w:rFonts w:cs="Calibri"/>
          <w:color w:val="000000"/>
          <w:shd w:val="clear" w:color="auto" w:fill="FAFAFA"/>
        </w:rPr>
        <w:br/>
        <w:t>Böyle bir uygulamanın en önemli amacı ne olabilir?</w:t>
      </w:r>
      <w:r>
        <w:rPr>
          <w:rFonts w:cs="Calibri"/>
          <w:color w:val="000000"/>
          <w:shd w:val="clear" w:color="auto" w:fill="FAFAFA"/>
        </w:rPr>
        <w:br/>
      </w:r>
      <w:r>
        <w:rPr>
          <w:rFonts w:cs="Calibri"/>
          <w:color w:val="000000"/>
          <w:shd w:val="clear" w:color="auto" w:fill="FAFAFA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A) Toprak sahiplerinden vergi almak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B) Memurları ve askerlerin maaşlarını toprak gelirleriyle ödemek</w:t>
      </w:r>
      <w:r>
        <w:rPr>
          <w:rFonts w:cs="Calibri"/>
          <w:color w:val="000000"/>
          <w:shd w:val="clear" w:color="auto" w:fill="FAFAFA"/>
        </w:rPr>
        <w:br/>
        <w:t>C) Topraklar üzerindeki haklarını korumak</w:t>
      </w:r>
      <w:r>
        <w:rPr>
          <w:rStyle w:val="apple-converted-space"/>
          <w:rFonts w:cs="Calibri"/>
          <w:color w:val="00000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D) Üretimin sürekliliğini sağlamak</w:t>
      </w:r>
      <w:r>
        <w:rPr>
          <w:rFonts w:cs="Calibri"/>
          <w:color w:val="000000"/>
          <w:shd w:val="clear" w:color="auto" w:fill="FAFAFA"/>
        </w:rPr>
        <w:br/>
        <w:t>E) Üreticilere yardımcı olmak</w:t>
      </w:r>
      <w:r>
        <w:rPr>
          <w:rStyle w:val="apple-converted-space"/>
          <w:rFonts w:cs="Calibri"/>
          <w:color w:val="00000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20. Osmanlı devleti’nin Kuruluş Dönemi’nde kısa süreli aralıklarla başkent değiştirmesi aşağıdakilerden hangisinin doğrudan göstergesidir?</w:t>
      </w:r>
      <w:r>
        <w:rPr>
          <w:rFonts w:cs="Calibri"/>
          <w:color w:val="000000"/>
          <w:shd w:val="clear" w:color="auto" w:fill="FAFAFA"/>
        </w:rPr>
        <w:br/>
      </w:r>
      <w:r>
        <w:rPr>
          <w:rFonts w:cs="Calibri"/>
          <w:color w:val="000000"/>
          <w:shd w:val="clear" w:color="auto" w:fill="FAFAFA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color w:val="000000"/>
          <w:shd w:val="clear" w:color="auto" w:fill="FAFAFA"/>
        </w:rPr>
        <w:t>A) Başkentini ticaret yolları üzerine kurmak istediğinin</w:t>
      </w:r>
      <w:r>
        <w:rPr>
          <w:rFonts w:cs="Calibri"/>
          <w:color w:val="000000"/>
          <w:shd w:val="clear" w:color="auto" w:fill="FAFAFA"/>
        </w:rPr>
        <w:br/>
        <w:t>B) Fetih bölgelerine yakın olmak istediğinin</w:t>
      </w:r>
      <w:r>
        <w:rPr>
          <w:rFonts w:cs="Calibri"/>
          <w:color w:val="000000"/>
          <w:shd w:val="clear" w:color="auto" w:fill="FAFAFA"/>
        </w:rPr>
        <w:br/>
        <w:t>C) Güvenliğini sağlamayı amaçladığının</w:t>
      </w:r>
      <w:r>
        <w:rPr>
          <w:rFonts w:cs="Calibri"/>
          <w:color w:val="000000"/>
          <w:shd w:val="clear" w:color="auto" w:fill="FAFAFA"/>
        </w:rPr>
        <w:br/>
        <w:t>D) Anadolu Türk siyasi birliğini sağladığının</w:t>
      </w:r>
      <w:r>
        <w:rPr>
          <w:rFonts w:cs="Calibri"/>
          <w:color w:val="000000"/>
          <w:shd w:val="clear" w:color="auto" w:fill="FAFAFA"/>
        </w:rPr>
        <w:br/>
        <w:t>E) Halkın ekonomik seviyesinin yükseltmek istediğinin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hyperlink r:id="rId6" w:history="1">
        <w:r w:rsidRPr="00CF4B7C">
          <w:rPr>
            <w:rStyle w:val="Hyperlink"/>
            <w:color w:val="000000"/>
          </w:rPr>
          <w:t>www.sorubak.com</w:t>
        </w:r>
      </w:hyperlink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cs="Calibri"/>
          <w:b/>
          <w:bCs/>
          <w:color w:val="000000"/>
          <w:shd w:val="clear" w:color="auto" w:fill="FAFAFA"/>
        </w:rPr>
        <w:t>*Yukarıdaki her sorunun doğru yanıtı 5 puandır.</w:t>
      </w:r>
    </w:p>
    <w:sectPr w:rsidR="00D857E2" w:rsidSect="003E75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7E2" w:rsidRDefault="00D857E2" w:rsidP="00AB614C">
      <w:pPr>
        <w:spacing w:after="0" w:line="240" w:lineRule="auto"/>
      </w:pPr>
      <w:r>
        <w:separator/>
      </w:r>
    </w:p>
  </w:endnote>
  <w:endnote w:type="continuationSeparator" w:id="0">
    <w:p w:rsidR="00D857E2" w:rsidRDefault="00D857E2" w:rsidP="00AB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7E2" w:rsidRDefault="00D857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7E2" w:rsidRDefault="00D857E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7E2" w:rsidRDefault="00D857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7E2" w:rsidRDefault="00D857E2" w:rsidP="00AB614C">
      <w:pPr>
        <w:spacing w:after="0" w:line="240" w:lineRule="auto"/>
      </w:pPr>
      <w:r>
        <w:separator/>
      </w:r>
    </w:p>
  </w:footnote>
  <w:footnote w:type="continuationSeparator" w:id="0">
    <w:p w:rsidR="00D857E2" w:rsidRDefault="00D857E2" w:rsidP="00AB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7E2" w:rsidRDefault="00D857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7E2" w:rsidRDefault="00D857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7E2" w:rsidRDefault="00D857E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BED"/>
    <w:rsid w:val="000E355C"/>
    <w:rsid w:val="00294364"/>
    <w:rsid w:val="002B0F76"/>
    <w:rsid w:val="003E752D"/>
    <w:rsid w:val="004B61F5"/>
    <w:rsid w:val="006D12DE"/>
    <w:rsid w:val="008039E7"/>
    <w:rsid w:val="00913BED"/>
    <w:rsid w:val="00AB614C"/>
    <w:rsid w:val="00CF4B7C"/>
    <w:rsid w:val="00D85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4B61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B6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61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B6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B614C"/>
    <w:rPr>
      <w:rFonts w:cs="Times New Roman"/>
    </w:rPr>
  </w:style>
  <w:style w:type="character" w:styleId="Hyperlink">
    <w:name w:val="Hyperlink"/>
    <w:basedOn w:val="DefaultParagraphFont"/>
    <w:uiPriority w:val="99"/>
    <w:rsid w:val="006D12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555</Words>
  <Characters>3168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Orkun</dc:creator>
  <cp:keywords>www.sorubak.com</cp:keywords>
  <dc:description>www.sorubak.com</dc:description>
  <cp:lastModifiedBy>Dogan</cp:lastModifiedBy>
  <cp:revision>www.sorubak.com</cp:revision>
  <dcterms:created xsi:type="dcterms:W3CDTF">2012-10-21T16:12:00Z</dcterms:created>
  <dcterms:modified xsi:type="dcterms:W3CDTF">2013-10-07T06:35:00Z</dcterms:modified>
  <cp:category>www.sorubak.com</cp:category>
</cp:coreProperties>
</file>