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72"/>
        <w:gridCol w:w="7072"/>
      </w:tblGrid>
      <w:tr w:rsidR="000F6741" w:rsidRPr="00A17368" w:rsidTr="00A17368">
        <w:trPr>
          <w:trHeight w:val="8646"/>
        </w:trPr>
        <w:tc>
          <w:tcPr>
            <w:tcW w:w="7072" w:type="dxa"/>
          </w:tcPr>
          <w:p w:rsidR="00E15B78" w:rsidRPr="00A17368" w:rsidRDefault="000F6741" w:rsidP="00A17368">
            <w:pPr>
              <w:spacing w:after="0" w:line="240" w:lineRule="auto"/>
            </w:pPr>
            <w:r w:rsidRPr="00A17368">
              <w:t xml:space="preserve">                      </w:t>
            </w:r>
          </w:p>
          <w:p w:rsidR="009861B9" w:rsidRDefault="009861B9" w:rsidP="00A17368">
            <w:pPr>
              <w:spacing w:after="0" w:line="240" w:lineRule="auto"/>
            </w:pPr>
          </w:p>
          <w:p w:rsidR="000F6741" w:rsidRPr="00A17368" w:rsidRDefault="000F6741" w:rsidP="00A17368">
            <w:pPr>
              <w:spacing w:after="0" w:line="240" w:lineRule="auto"/>
            </w:pPr>
            <w:r w:rsidRPr="00A17368">
              <w:t xml:space="preserve">          </w:t>
            </w:r>
            <w:r w:rsidR="00633E09">
              <w:rPr>
                <w:noProof/>
                <w:lang w:eastAsia="tr-TR"/>
              </w:rPr>
              <w:drawing>
                <wp:inline distT="0" distB="0" distL="0" distR="0">
                  <wp:extent cx="2352675" cy="3295650"/>
                  <wp:effectExtent l="19050" t="0" r="9525" b="0"/>
                  <wp:docPr id="1" name="Resim 3" descr="C:\Users\ACER\Desktop\elm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C:\Users\ACER\Desktop\elm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2675" cy="3295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544C3" w:rsidRPr="00A17368">
              <w:t xml:space="preserve">       </w:t>
            </w:r>
            <w:r w:rsidR="007544C3" w:rsidRPr="00FA7461">
              <w:rPr>
                <w:rFonts w:ascii="Hand writing Mutlu" w:hAnsi="Hand writing Mutlu"/>
                <w:sz w:val="96"/>
                <w:szCs w:val="96"/>
              </w:rPr>
              <w:t>e</w:t>
            </w:r>
            <w:r w:rsidR="00E15B78" w:rsidRPr="00FA7461">
              <w:rPr>
                <w:rFonts w:ascii="Hand writing Mutlu" w:hAnsi="Hand writing Mutlu"/>
                <w:sz w:val="96"/>
                <w:szCs w:val="96"/>
              </w:rPr>
              <w:t>l</w:t>
            </w:r>
            <w:r w:rsidR="007544C3" w:rsidRPr="00FA7461">
              <w:rPr>
                <w:rFonts w:ascii="Hand writing Mutlu" w:hAnsi="Hand writing Mutlu"/>
                <w:sz w:val="96"/>
                <w:szCs w:val="96"/>
              </w:rPr>
              <w:t>ma</w:t>
            </w:r>
          </w:p>
          <w:p w:rsidR="000F6741" w:rsidRPr="00FA7461" w:rsidRDefault="00E15B78" w:rsidP="00A17368">
            <w:pPr>
              <w:spacing w:after="0" w:line="240" w:lineRule="auto"/>
              <w:rPr>
                <w:rFonts w:ascii="Hand writing Mutlu" w:hAnsi="Hand writing Mutlu"/>
                <w:b/>
                <w:sz w:val="144"/>
                <w:szCs w:val="144"/>
              </w:rPr>
            </w:pPr>
            <w:r w:rsidRPr="00FA7461">
              <w:rPr>
                <w:rFonts w:ascii="Hand writing Mutlu" w:hAnsi="Hand writing Mutlu"/>
                <w:b/>
                <w:sz w:val="144"/>
                <w:szCs w:val="144"/>
              </w:rPr>
              <w:t>E</w:t>
            </w:r>
            <w:r w:rsidR="000F6741" w:rsidRPr="00FA7461">
              <w:rPr>
                <w:rFonts w:ascii="Hand writing Mutlu" w:hAnsi="Hand writing Mutlu"/>
                <w:b/>
                <w:sz w:val="144"/>
                <w:szCs w:val="144"/>
              </w:rPr>
              <w:t xml:space="preserve">  </w:t>
            </w:r>
            <w:r w:rsidRPr="00FA7461">
              <w:rPr>
                <w:rFonts w:ascii="Hand writing Mutlu" w:hAnsi="Hand writing Mutlu"/>
                <w:b/>
                <w:sz w:val="144"/>
                <w:szCs w:val="144"/>
              </w:rPr>
              <w:t xml:space="preserve">    </w:t>
            </w:r>
            <w:r w:rsidR="009D4821">
              <w:rPr>
                <w:rFonts w:ascii="Hand writing Mutlu" w:hAnsi="Hand writing Mutlu"/>
                <w:b/>
                <w:sz w:val="144"/>
                <w:szCs w:val="144"/>
              </w:rPr>
              <w:t xml:space="preserve"> </w:t>
            </w:r>
            <w:r w:rsidRPr="00FA7461">
              <w:rPr>
                <w:rFonts w:ascii="Hand writing Mutlu" w:hAnsi="Hand writing Mutlu"/>
                <w:b/>
                <w:sz w:val="144"/>
                <w:szCs w:val="144"/>
              </w:rPr>
              <w:t xml:space="preserve"> </w:t>
            </w:r>
            <w:r w:rsidRPr="00FA7461">
              <w:rPr>
                <w:rFonts w:ascii="Hand writing Mutlu" w:hAnsi="Hand writing Mutlu"/>
                <w:b/>
                <w:sz w:val="144"/>
                <w:szCs w:val="144"/>
              </w:rPr>
              <w:lastRenderedPageBreak/>
              <w:t>e</w:t>
            </w:r>
            <w:r w:rsidR="000F6741" w:rsidRPr="00FA7461">
              <w:rPr>
                <w:rFonts w:ascii="Hand writing Mutlu" w:hAnsi="Hand writing Mutlu"/>
                <w:b/>
                <w:sz w:val="144"/>
                <w:szCs w:val="144"/>
              </w:rPr>
              <w:t xml:space="preserve">                                   </w:t>
            </w:r>
            <w:r w:rsidRPr="00FA7461">
              <w:rPr>
                <w:rFonts w:ascii="Hand writing Mutlu" w:hAnsi="Hand writing Mutlu"/>
                <w:b/>
                <w:sz w:val="144"/>
                <w:szCs w:val="144"/>
              </w:rPr>
              <w:t xml:space="preserve">      </w:t>
            </w:r>
          </w:p>
        </w:tc>
        <w:tc>
          <w:tcPr>
            <w:tcW w:w="7072" w:type="dxa"/>
          </w:tcPr>
          <w:p w:rsidR="00E15B78" w:rsidRPr="00A17368" w:rsidRDefault="00E15B78" w:rsidP="00A17368">
            <w:pPr>
              <w:spacing w:after="0" w:line="240" w:lineRule="auto"/>
            </w:pPr>
          </w:p>
          <w:p w:rsidR="00E15B78" w:rsidRPr="00A17368" w:rsidRDefault="00E15B78" w:rsidP="00A17368">
            <w:pPr>
              <w:spacing w:after="0" w:line="240" w:lineRule="auto"/>
            </w:pPr>
          </w:p>
          <w:p w:rsidR="00E15B78" w:rsidRPr="00A17368" w:rsidRDefault="00E15B78" w:rsidP="00A17368">
            <w:pPr>
              <w:spacing w:after="0" w:line="240" w:lineRule="auto"/>
            </w:pPr>
            <w:r w:rsidRPr="00A17368">
              <w:t xml:space="preserve">   </w:t>
            </w:r>
            <w:r w:rsidR="00633E09">
              <w:rPr>
                <w:noProof/>
                <w:lang w:eastAsia="tr-TR"/>
              </w:rPr>
              <w:drawing>
                <wp:inline distT="0" distB="0" distL="0" distR="0">
                  <wp:extent cx="3019425" cy="3133725"/>
                  <wp:effectExtent l="19050" t="0" r="9525" b="0"/>
                  <wp:docPr id="2" name="Resim 2" descr="MCj0396494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MCj0396494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9425" cy="3133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17368">
              <w:rPr>
                <w:rFonts w:ascii="Hand writing Mutlu" w:hAnsi="Hand writing Mutlu"/>
                <w:sz w:val="96"/>
                <w:szCs w:val="96"/>
              </w:rPr>
              <w:t>lale</w:t>
            </w:r>
          </w:p>
          <w:p w:rsidR="00E15B78" w:rsidRPr="00A17368" w:rsidRDefault="00E15B78" w:rsidP="00A17368">
            <w:pPr>
              <w:spacing w:after="0" w:line="240" w:lineRule="auto"/>
            </w:pPr>
          </w:p>
          <w:p w:rsidR="00E15B78" w:rsidRPr="00FA7461" w:rsidRDefault="00E15B78" w:rsidP="00A17368">
            <w:pPr>
              <w:spacing w:after="0" w:line="240" w:lineRule="auto"/>
              <w:rPr>
                <w:rFonts w:ascii="Hand writing Mutlu" w:hAnsi="Hand writing Mutlu"/>
                <w:b/>
                <w:sz w:val="144"/>
                <w:szCs w:val="144"/>
              </w:rPr>
            </w:pPr>
            <w:r w:rsidRPr="00FA7461">
              <w:rPr>
                <w:rFonts w:ascii="Hand writing Mutlu" w:hAnsi="Hand writing Mutlu"/>
                <w:b/>
                <w:sz w:val="144"/>
                <w:szCs w:val="144"/>
              </w:rPr>
              <w:t xml:space="preserve">L   </w:t>
            </w:r>
            <w:r w:rsidR="009D4821">
              <w:rPr>
                <w:rFonts w:ascii="Hand writing Mutlu" w:hAnsi="Hand writing Mutlu"/>
                <w:b/>
                <w:sz w:val="144"/>
                <w:szCs w:val="144"/>
              </w:rPr>
              <w:t xml:space="preserve">   </w:t>
            </w:r>
            <w:r w:rsidRPr="00FA7461">
              <w:rPr>
                <w:rFonts w:ascii="Hand writing Mutlu" w:hAnsi="Hand writing Mutlu"/>
                <w:b/>
                <w:sz w:val="144"/>
                <w:szCs w:val="144"/>
              </w:rPr>
              <w:t xml:space="preserve"> </w:t>
            </w:r>
            <w:r w:rsidRPr="00FA7461">
              <w:rPr>
                <w:rFonts w:ascii="Hand writing Mutlu" w:hAnsi="Hand writing Mutlu"/>
                <w:b/>
                <w:sz w:val="144"/>
                <w:szCs w:val="144"/>
              </w:rPr>
              <w:lastRenderedPageBreak/>
              <w:t>l</w:t>
            </w:r>
          </w:p>
        </w:tc>
      </w:tr>
      <w:tr w:rsidR="000F6741" w:rsidRPr="00A17368" w:rsidTr="00A17368">
        <w:trPr>
          <w:trHeight w:val="8646"/>
        </w:trPr>
        <w:tc>
          <w:tcPr>
            <w:tcW w:w="7072" w:type="dxa"/>
          </w:tcPr>
          <w:p w:rsidR="00E15B78" w:rsidRPr="00A17368" w:rsidRDefault="000F6741" w:rsidP="00A17368">
            <w:pPr>
              <w:spacing w:after="0" w:line="240" w:lineRule="auto"/>
            </w:pPr>
            <w:r>
              <w:lastRenderedPageBreak/>
              <w:br w:type="page"/>
            </w:r>
          </w:p>
          <w:p w:rsidR="00E15B78" w:rsidRPr="00A17368" w:rsidRDefault="00E15B78" w:rsidP="00A17368">
            <w:pPr>
              <w:spacing w:after="0" w:line="240" w:lineRule="auto"/>
            </w:pPr>
          </w:p>
          <w:p w:rsidR="00E15B78" w:rsidRPr="00A17368" w:rsidRDefault="00E15B78" w:rsidP="00A17368">
            <w:pPr>
              <w:spacing w:after="0" w:line="240" w:lineRule="auto"/>
            </w:pPr>
            <w:r w:rsidRPr="00A17368">
              <w:t xml:space="preserve">  </w:t>
            </w:r>
            <w:r w:rsidR="00633E09">
              <w:rPr>
                <w:noProof/>
                <w:lang w:eastAsia="tr-TR"/>
              </w:rPr>
              <w:drawing>
                <wp:inline distT="0" distB="0" distL="0" distR="0">
                  <wp:extent cx="2152650" cy="2886075"/>
                  <wp:effectExtent l="19050" t="0" r="0" b="0"/>
                  <wp:docPr id="5" name="Resim 1" descr="C:\Users\ACER\Desktop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C:\Users\ACER\Desktop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650" cy="2886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17368">
              <w:t xml:space="preserve">  </w:t>
            </w:r>
            <w:r w:rsidRPr="00A17368">
              <w:rPr>
                <w:rFonts w:ascii="Hand writing Mutlu" w:hAnsi="Hand writing Mutlu"/>
                <w:sz w:val="96"/>
                <w:szCs w:val="96"/>
              </w:rPr>
              <w:t>araba</w:t>
            </w:r>
          </w:p>
          <w:p w:rsidR="00E15B78" w:rsidRPr="00A17368" w:rsidRDefault="00E15B78" w:rsidP="00A17368">
            <w:pPr>
              <w:spacing w:after="0" w:line="240" w:lineRule="auto"/>
            </w:pPr>
          </w:p>
          <w:p w:rsidR="00E15B78" w:rsidRPr="00A17368" w:rsidRDefault="00E15B78" w:rsidP="00A17368">
            <w:pPr>
              <w:spacing w:after="0" w:line="240" w:lineRule="auto"/>
            </w:pPr>
          </w:p>
          <w:p w:rsidR="00E15B78" w:rsidRPr="00FA7461" w:rsidRDefault="007544C3" w:rsidP="00A17368">
            <w:pPr>
              <w:spacing w:after="0" w:line="240" w:lineRule="auto"/>
              <w:rPr>
                <w:rFonts w:ascii="Hand writing Mutlu" w:hAnsi="Hand writing Mutlu"/>
                <w:b/>
                <w:sz w:val="144"/>
                <w:szCs w:val="144"/>
              </w:rPr>
            </w:pPr>
            <w:r w:rsidRPr="00FA7461">
              <w:rPr>
                <w:rFonts w:ascii="Hand writing Mutlu" w:hAnsi="Hand writing Mutlu"/>
                <w:b/>
                <w:sz w:val="144"/>
                <w:szCs w:val="144"/>
              </w:rPr>
              <w:t>A</w:t>
            </w:r>
            <w:r w:rsidR="00E15B78" w:rsidRPr="00FA7461">
              <w:rPr>
                <w:rFonts w:ascii="Hand writing Mutlu" w:hAnsi="Hand writing Mutlu"/>
                <w:b/>
                <w:sz w:val="144"/>
                <w:szCs w:val="144"/>
              </w:rPr>
              <w:t xml:space="preserve">      </w:t>
            </w:r>
            <w:r w:rsidRPr="00FA7461">
              <w:rPr>
                <w:rFonts w:ascii="Hand writing Mutlu" w:hAnsi="Hand writing Mutlu"/>
                <w:b/>
                <w:sz w:val="144"/>
                <w:szCs w:val="144"/>
              </w:rPr>
              <w:lastRenderedPageBreak/>
              <w:t>a</w:t>
            </w:r>
          </w:p>
        </w:tc>
        <w:tc>
          <w:tcPr>
            <w:tcW w:w="7072" w:type="dxa"/>
          </w:tcPr>
          <w:p w:rsidR="007544C3" w:rsidRPr="00A17368" w:rsidRDefault="007544C3" w:rsidP="00A17368">
            <w:pPr>
              <w:spacing w:after="0" w:line="240" w:lineRule="auto"/>
            </w:pPr>
          </w:p>
          <w:p w:rsidR="007544C3" w:rsidRPr="00A17368" w:rsidRDefault="00633E09" w:rsidP="00A17368">
            <w:pPr>
              <w:tabs>
                <w:tab w:val="left" w:pos="4215"/>
              </w:tabs>
              <w:spacing w:after="0" w:line="240" w:lineRule="auto"/>
              <w:rPr>
                <w:rFonts w:ascii="Hand writing Mutlu" w:hAnsi="Hand writing Mutlu"/>
                <w:sz w:val="96"/>
                <w:szCs w:val="9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333625" cy="3400425"/>
                  <wp:effectExtent l="19050" t="0" r="9525" b="0"/>
                  <wp:docPr id="6" name="Resim 2" descr="C:\Users\ACER\Desktop\tre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ACER\Desktop\tre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3625" cy="3400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544C3" w:rsidRPr="00A17368">
              <w:tab/>
            </w:r>
            <w:r w:rsidR="007544C3" w:rsidRPr="00A17368">
              <w:rPr>
                <w:rFonts w:ascii="Hand writing Mutlu" w:hAnsi="Hand writing Mutlu"/>
                <w:sz w:val="96"/>
                <w:szCs w:val="96"/>
              </w:rPr>
              <w:t>tren</w:t>
            </w:r>
          </w:p>
          <w:p w:rsidR="007544C3" w:rsidRPr="00FA7461" w:rsidRDefault="007544C3" w:rsidP="00A17368">
            <w:pPr>
              <w:tabs>
                <w:tab w:val="left" w:pos="4215"/>
              </w:tabs>
              <w:spacing w:after="0" w:line="240" w:lineRule="auto"/>
              <w:rPr>
                <w:b/>
                <w:sz w:val="144"/>
                <w:szCs w:val="144"/>
              </w:rPr>
            </w:pPr>
            <w:r w:rsidRPr="00FA7461">
              <w:rPr>
                <w:rFonts w:ascii="Hand writing Mutlu" w:hAnsi="Hand writing Mutlu"/>
                <w:b/>
                <w:sz w:val="144"/>
                <w:szCs w:val="144"/>
              </w:rPr>
              <w:t xml:space="preserve">T   </w:t>
            </w:r>
            <w:r w:rsidR="009D4821">
              <w:rPr>
                <w:rFonts w:ascii="Hand writing Mutlu" w:hAnsi="Hand writing Mutlu"/>
                <w:b/>
                <w:sz w:val="144"/>
                <w:szCs w:val="144"/>
              </w:rPr>
              <w:t xml:space="preserve">  </w:t>
            </w:r>
            <w:r w:rsidRPr="00FA7461">
              <w:rPr>
                <w:rFonts w:ascii="Hand writing Mutlu" w:hAnsi="Hand writing Mutlu"/>
                <w:b/>
                <w:sz w:val="144"/>
                <w:szCs w:val="144"/>
              </w:rPr>
              <w:t xml:space="preserve">  </w:t>
            </w:r>
            <w:r w:rsidRPr="00FA7461">
              <w:rPr>
                <w:rFonts w:ascii="Hand writing Mutlu" w:hAnsi="Hand writing Mutlu"/>
                <w:b/>
                <w:sz w:val="144"/>
                <w:szCs w:val="144"/>
              </w:rPr>
              <w:lastRenderedPageBreak/>
              <w:t>t</w:t>
            </w:r>
          </w:p>
        </w:tc>
      </w:tr>
    </w:tbl>
    <w:p w:rsidR="000F6741" w:rsidRDefault="000F674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72"/>
        <w:gridCol w:w="7072"/>
      </w:tblGrid>
      <w:tr w:rsidR="000F6741" w:rsidRPr="00A17368" w:rsidTr="00A17368">
        <w:trPr>
          <w:trHeight w:val="8646"/>
        </w:trPr>
        <w:tc>
          <w:tcPr>
            <w:tcW w:w="7072" w:type="dxa"/>
          </w:tcPr>
          <w:p w:rsidR="000F6741" w:rsidRPr="00A17368" w:rsidRDefault="000F6741" w:rsidP="00A17368">
            <w:pPr>
              <w:spacing w:after="0" w:line="240" w:lineRule="auto"/>
            </w:pPr>
          </w:p>
          <w:p w:rsidR="007544C3" w:rsidRPr="00A17368" w:rsidRDefault="00633E09" w:rsidP="00A17368">
            <w:pPr>
              <w:spacing w:after="0" w:line="240" w:lineRule="auto"/>
              <w:rPr>
                <w:rFonts w:ascii="Hand writing Mutlu" w:hAnsi="Hand writing Mutlu"/>
                <w:sz w:val="96"/>
                <w:szCs w:val="96"/>
              </w:rPr>
            </w:pPr>
            <w:r>
              <w:rPr>
                <w:rFonts w:ascii="Hand writing Mutlu" w:hAnsi="Hand writing Mutlu"/>
                <w:noProof/>
                <w:sz w:val="96"/>
                <w:szCs w:val="96"/>
                <w:lang w:eastAsia="tr-TR"/>
              </w:rPr>
              <w:drawing>
                <wp:inline distT="0" distB="0" distL="0" distR="0">
                  <wp:extent cx="2800350" cy="3371850"/>
                  <wp:effectExtent l="19050" t="0" r="0" b="0"/>
                  <wp:docPr id="7" name="Resim 4" descr="C:\Users\ACER\Desktop\i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ACER\Desktop\i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0350" cy="3371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42F3F" w:rsidRPr="00A17368">
              <w:rPr>
                <w:rFonts w:ascii="Hand writing Mutlu" w:hAnsi="Hand writing Mutlu"/>
                <w:sz w:val="96"/>
                <w:szCs w:val="96"/>
              </w:rPr>
              <w:t xml:space="preserve">  ip</w:t>
            </w:r>
          </w:p>
          <w:p w:rsidR="007544C3" w:rsidRPr="00A17368" w:rsidRDefault="00042F3F" w:rsidP="00A17368">
            <w:pPr>
              <w:spacing w:after="0" w:line="240" w:lineRule="auto"/>
              <w:rPr>
                <w:rFonts w:ascii="Hand writing Mutlu" w:hAnsi="Hand writing Mutlu"/>
                <w:sz w:val="144"/>
                <w:szCs w:val="144"/>
              </w:rPr>
            </w:pPr>
            <w:r w:rsidRPr="00A17368">
              <w:rPr>
                <w:rFonts w:ascii="Hand writing Mutlu" w:hAnsi="Hand writing Mutlu"/>
                <w:sz w:val="144"/>
                <w:szCs w:val="144"/>
              </w:rPr>
              <w:t xml:space="preserve">İ        </w:t>
            </w:r>
            <w:r w:rsidRPr="00A17368">
              <w:rPr>
                <w:rFonts w:ascii="Hand writing Mutlu" w:hAnsi="Hand writing Mutlu"/>
                <w:sz w:val="144"/>
                <w:szCs w:val="144"/>
              </w:rPr>
              <w:lastRenderedPageBreak/>
              <w:t>i</w:t>
            </w:r>
          </w:p>
          <w:p w:rsidR="007544C3" w:rsidRPr="00A17368" w:rsidRDefault="00633E09" w:rsidP="00A17368">
            <w:pPr>
              <w:spacing w:after="0" w:line="240" w:lineRule="auto"/>
              <w:rPr>
                <w:rFonts w:ascii="Hand writing Mutlu" w:hAnsi="Hand writing Mutlu"/>
                <w:sz w:val="96"/>
                <w:szCs w:val="9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24150" cy="3600450"/>
                  <wp:effectExtent l="19050" t="0" r="0" b="0"/>
                  <wp:docPr id="8" name="Resim 4" descr="MCj0251107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MCj0251107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4150" cy="3600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42F3F" w:rsidRPr="00A17368">
              <w:rPr>
                <w:sz w:val="96"/>
                <w:szCs w:val="96"/>
              </w:rPr>
              <w:t xml:space="preserve"> </w:t>
            </w:r>
            <w:r w:rsidR="00042F3F" w:rsidRPr="00A17368">
              <w:rPr>
                <w:rFonts w:ascii="Hand writing Mutlu" w:hAnsi="Hand writing Mutlu"/>
                <w:sz w:val="96"/>
                <w:szCs w:val="96"/>
              </w:rPr>
              <w:t>olta</w:t>
            </w:r>
          </w:p>
          <w:p w:rsidR="00042F3F" w:rsidRPr="00A17368" w:rsidRDefault="00042F3F" w:rsidP="00A17368">
            <w:pPr>
              <w:spacing w:after="0" w:line="240" w:lineRule="auto"/>
              <w:rPr>
                <w:rFonts w:ascii="Hand writing Mutlu" w:hAnsi="Hand writing Mutlu"/>
                <w:sz w:val="96"/>
                <w:szCs w:val="96"/>
              </w:rPr>
            </w:pPr>
            <w:r w:rsidRPr="00A17368">
              <w:rPr>
                <w:rFonts w:ascii="Hand writing Mutlu" w:hAnsi="Hand writing Mutlu"/>
                <w:sz w:val="144"/>
                <w:szCs w:val="144"/>
              </w:rPr>
              <w:lastRenderedPageBreak/>
              <w:t xml:space="preserve">O    </w:t>
            </w:r>
            <w:r w:rsidR="00FA7461">
              <w:rPr>
                <w:rFonts w:ascii="Hand writing Mutlu" w:hAnsi="Hand writing Mutlu"/>
                <w:sz w:val="144"/>
                <w:szCs w:val="144"/>
              </w:rPr>
              <w:t xml:space="preserve">  </w:t>
            </w:r>
            <w:r w:rsidRPr="00A17368">
              <w:rPr>
                <w:rFonts w:ascii="Hand writing Mutlu" w:hAnsi="Hand writing Mutlu"/>
                <w:sz w:val="144"/>
                <w:szCs w:val="144"/>
              </w:rPr>
              <w:t xml:space="preserve"> o </w:t>
            </w:r>
            <w:r w:rsidR="00633E09">
              <w:rPr>
                <w:noProof/>
                <w:sz w:val="144"/>
                <w:szCs w:val="144"/>
                <w:lang w:eastAsia="tr-TR"/>
              </w:rPr>
              <w:drawing>
                <wp:inline distT="0" distB="0" distL="0" distR="0">
                  <wp:extent cx="2286000" cy="3743325"/>
                  <wp:effectExtent l="19050" t="0" r="0" b="0"/>
                  <wp:docPr id="9" name="Resim 5" descr="C:\Users\ACER\Desktop\robo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C:\Users\ACER\Desktop\robo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3743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17368">
              <w:rPr>
                <w:rFonts w:ascii="Hand writing Mutlu" w:hAnsi="Hand writing Mutlu"/>
                <w:sz w:val="144"/>
                <w:szCs w:val="144"/>
              </w:rPr>
              <w:t xml:space="preserve"> </w:t>
            </w:r>
            <w:r w:rsidRPr="00A17368">
              <w:rPr>
                <w:rFonts w:ascii="Hand writing Mutlu" w:hAnsi="Hand writing Mutlu"/>
                <w:sz w:val="96"/>
                <w:szCs w:val="96"/>
              </w:rPr>
              <w:t>robot</w:t>
            </w:r>
          </w:p>
          <w:p w:rsidR="00042F3F" w:rsidRPr="00A17368" w:rsidRDefault="00042F3F" w:rsidP="00A17368">
            <w:pPr>
              <w:spacing w:after="0" w:line="240" w:lineRule="auto"/>
              <w:rPr>
                <w:rFonts w:ascii="Hand writing Mutlu" w:hAnsi="Hand writing Mutlu"/>
                <w:sz w:val="144"/>
                <w:szCs w:val="144"/>
              </w:rPr>
            </w:pPr>
            <w:r w:rsidRPr="00A17368">
              <w:rPr>
                <w:rFonts w:ascii="Hand writing Mutlu" w:hAnsi="Hand writing Mutlu"/>
                <w:sz w:val="144"/>
                <w:szCs w:val="144"/>
              </w:rPr>
              <w:lastRenderedPageBreak/>
              <w:t xml:space="preserve">R     </w:t>
            </w:r>
            <w:r w:rsidR="00FA7461">
              <w:rPr>
                <w:rFonts w:ascii="Hand writing Mutlu" w:hAnsi="Hand writing Mutlu"/>
                <w:sz w:val="144"/>
                <w:szCs w:val="144"/>
              </w:rPr>
              <w:t xml:space="preserve"> </w:t>
            </w:r>
            <w:r w:rsidRPr="00A17368">
              <w:rPr>
                <w:rFonts w:ascii="Hand writing Mutlu" w:hAnsi="Hand writing Mutlu"/>
                <w:sz w:val="144"/>
                <w:szCs w:val="144"/>
              </w:rPr>
              <w:t xml:space="preserve"> r</w:t>
            </w:r>
          </w:p>
        </w:tc>
        <w:tc>
          <w:tcPr>
            <w:tcW w:w="7072" w:type="dxa"/>
          </w:tcPr>
          <w:p w:rsidR="000F6741" w:rsidRPr="00A17368" w:rsidRDefault="000F6741" w:rsidP="00A17368">
            <w:pPr>
              <w:spacing w:after="0" w:line="240" w:lineRule="auto"/>
            </w:pPr>
          </w:p>
          <w:p w:rsidR="007544C3" w:rsidRPr="00A17368" w:rsidRDefault="007544C3" w:rsidP="00A17368">
            <w:pPr>
              <w:spacing w:after="0" w:line="240" w:lineRule="auto"/>
            </w:pPr>
          </w:p>
          <w:p w:rsidR="007544C3" w:rsidRPr="00A17368" w:rsidRDefault="007544C3" w:rsidP="00A17368">
            <w:pPr>
              <w:spacing w:after="0" w:line="240" w:lineRule="auto"/>
              <w:rPr>
                <w:rFonts w:ascii="Hand writing Mutlu" w:hAnsi="Hand writing Mutlu"/>
                <w:sz w:val="96"/>
                <w:szCs w:val="96"/>
              </w:rPr>
            </w:pPr>
            <w:r w:rsidRPr="00A17368">
              <w:t xml:space="preserve">      </w:t>
            </w:r>
            <w:r w:rsidR="00633E09">
              <w:rPr>
                <w:noProof/>
                <w:lang w:eastAsia="tr-TR"/>
              </w:rPr>
              <w:drawing>
                <wp:inline distT="0" distB="0" distL="0" distR="0">
                  <wp:extent cx="2209800" cy="3200400"/>
                  <wp:effectExtent l="19050" t="0" r="0" b="0"/>
                  <wp:docPr id="10" name="Resim 8" descr="MCBD08881_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 descr="MCBD08881_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3200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B67D3" w:rsidRPr="00A17368">
              <w:rPr>
                <w:rFonts w:ascii="Hand writing Mutlu" w:hAnsi="Hand writing Mutlu"/>
                <w:sz w:val="96"/>
                <w:szCs w:val="96"/>
              </w:rPr>
              <w:t xml:space="preserve"> nar</w:t>
            </w:r>
          </w:p>
          <w:p w:rsidR="007544C3" w:rsidRPr="00A17368" w:rsidRDefault="007544C3" w:rsidP="00A17368">
            <w:pPr>
              <w:spacing w:after="0" w:line="240" w:lineRule="auto"/>
              <w:rPr>
                <w:sz w:val="144"/>
                <w:szCs w:val="144"/>
              </w:rPr>
            </w:pPr>
            <w:r w:rsidRPr="00A17368">
              <w:rPr>
                <w:rFonts w:ascii="Hand writing Mutlu" w:hAnsi="Hand writing Mutlu"/>
                <w:sz w:val="144"/>
                <w:szCs w:val="144"/>
              </w:rPr>
              <w:t xml:space="preserve">N      </w:t>
            </w:r>
            <w:r w:rsidRPr="00A17368">
              <w:rPr>
                <w:rFonts w:ascii="Hand writing Mutlu" w:hAnsi="Hand writing Mutlu"/>
                <w:sz w:val="144"/>
                <w:szCs w:val="144"/>
              </w:rPr>
              <w:lastRenderedPageBreak/>
              <w:t>n</w:t>
            </w:r>
          </w:p>
        </w:tc>
      </w:tr>
    </w:tbl>
    <w:p w:rsidR="000F6741" w:rsidRDefault="000F674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54"/>
        <w:gridCol w:w="18"/>
        <w:gridCol w:w="7072"/>
        <w:gridCol w:w="76"/>
      </w:tblGrid>
      <w:tr w:rsidR="000F6741" w:rsidRPr="00A17368" w:rsidTr="00A17368">
        <w:trPr>
          <w:trHeight w:val="8646"/>
        </w:trPr>
        <w:tc>
          <w:tcPr>
            <w:tcW w:w="7054" w:type="dxa"/>
          </w:tcPr>
          <w:p w:rsidR="000C2854" w:rsidRPr="00A17368" w:rsidRDefault="00633E09" w:rsidP="00A17368">
            <w:pPr>
              <w:spacing w:after="0" w:line="240" w:lineRule="auto"/>
              <w:rPr>
                <w:rFonts w:ascii="Hand writing Mutlu" w:hAnsi="Hand writing Mutlu"/>
                <w:sz w:val="96"/>
                <w:szCs w:val="96"/>
              </w:rPr>
            </w:pPr>
            <w:r>
              <w:rPr>
                <w:noProof/>
                <w:sz w:val="144"/>
                <w:szCs w:val="144"/>
                <w:lang w:eastAsia="tr-TR"/>
              </w:rPr>
              <w:lastRenderedPageBreak/>
              <w:drawing>
                <wp:inline distT="0" distB="0" distL="0" distR="0">
                  <wp:extent cx="2533650" cy="3924300"/>
                  <wp:effectExtent l="19050" t="0" r="0" b="0"/>
                  <wp:docPr id="11" name="Resim 6" descr="C:\Users\ACER\Desktop\mu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C:\Users\ACER\Desktop\mu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50" cy="392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B67D3" w:rsidRPr="00A17368">
              <w:rPr>
                <w:sz w:val="144"/>
                <w:szCs w:val="144"/>
              </w:rPr>
              <w:t xml:space="preserve"> </w:t>
            </w:r>
            <w:r w:rsidR="008B67D3" w:rsidRPr="00A17368">
              <w:rPr>
                <w:rFonts w:ascii="Hand writing Mutlu" w:hAnsi="Hand writing Mutlu"/>
                <w:sz w:val="96"/>
                <w:szCs w:val="96"/>
              </w:rPr>
              <w:t>muz</w:t>
            </w:r>
          </w:p>
          <w:p w:rsidR="008B67D3" w:rsidRPr="00A17368" w:rsidRDefault="008B67D3" w:rsidP="00A17368">
            <w:pPr>
              <w:spacing w:after="0" w:line="240" w:lineRule="auto"/>
              <w:rPr>
                <w:sz w:val="144"/>
                <w:szCs w:val="144"/>
              </w:rPr>
            </w:pPr>
            <w:r w:rsidRPr="00A17368">
              <w:rPr>
                <w:rFonts w:ascii="Hand writing Mutlu" w:hAnsi="Hand writing Mutlu"/>
                <w:sz w:val="144"/>
                <w:szCs w:val="144"/>
              </w:rPr>
              <w:t xml:space="preserve">M   </w:t>
            </w:r>
            <w:r w:rsidR="00FA7461">
              <w:rPr>
                <w:rFonts w:ascii="Hand writing Mutlu" w:hAnsi="Hand writing Mutlu"/>
                <w:sz w:val="144"/>
                <w:szCs w:val="144"/>
              </w:rPr>
              <w:t xml:space="preserve"> </w:t>
            </w:r>
            <w:r w:rsidRPr="00A17368">
              <w:rPr>
                <w:rFonts w:ascii="Hand writing Mutlu" w:hAnsi="Hand writing Mutlu"/>
                <w:sz w:val="144"/>
                <w:szCs w:val="144"/>
              </w:rPr>
              <w:t xml:space="preserve"> m</w:t>
            </w:r>
          </w:p>
        </w:tc>
        <w:tc>
          <w:tcPr>
            <w:tcW w:w="7166" w:type="dxa"/>
            <w:gridSpan w:val="3"/>
          </w:tcPr>
          <w:p w:rsidR="008B67D3" w:rsidRPr="00A17368" w:rsidRDefault="00633E09" w:rsidP="00A17368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190750" cy="3924300"/>
                  <wp:effectExtent l="19050" t="0" r="0" b="0"/>
                  <wp:docPr id="12" name="Resim 9" descr="MCj0214933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 descr="MCj0214933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0" cy="392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B67D3" w:rsidRPr="00A17368">
              <w:t xml:space="preserve">  </w:t>
            </w:r>
            <w:r w:rsidR="008B67D3" w:rsidRPr="00A17368">
              <w:rPr>
                <w:rFonts w:ascii="Hand writing Mutlu" w:hAnsi="Hand writing Mutlu"/>
                <w:sz w:val="96"/>
                <w:szCs w:val="96"/>
              </w:rPr>
              <w:t>u</w:t>
            </w:r>
            <w:r w:rsidR="009D4821">
              <w:rPr>
                <w:rFonts w:ascii="Hand writing Mutlu" w:hAnsi="Hand writing Mutlu"/>
                <w:sz w:val="96"/>
                <w:szCs w:val="96"/>
              </w:rPr>
              <w:t>n</w:t>
            </w:r>
          </w:p>
          <w:p w:rsidR="008B67D3" w:rsidRPr="00A17368" w:rsidRDefault="008B67D3" w:rsidP="00A17368">
            <w:pPr>
              <w:spacing w:after="0" w:line="240" w:lineRule="auto"/>
              <w:rPr>
                <w:rFonts w:ascii="Hand writing Mutlu" w:hAnsi="Hand writing Mutlu"/>
                <w:sz w:val="144"/>
                <w:szCs w:val="144"/>
              </w:rPr>
            </w:pPr>
            <w:r w:rsidRPr="00A17368">
              <w:rPr>
                <w:rFonts w:ascii="Hand writing Mutlu" w:hAnsi="Hand writing Mutlu"/>
                <w:sz w:val="144"/>
                <w:szCs w:val="144"/>
              </w:rPr>
              <w:t xml:space="preserve">U  </w:t>
            </w:r>
            <w:r w:rsidR="00FA7461">
              <w:rPr>
                <w:rFonts w:ascii="Hand writing Mutlu" w:hAnsi="Hand writing Mutlu"/>
                <w:sz w:val="144"/>
                <w:szCs w:val="144"/>
              </w:rPr>
              <w:t xml:space="preserve">  </w:t>
            </w:r>
            <w:r w:rsidRPr="00A17368">
              <w:rPr>
                <w:rFonts w:ascii="Hand writing Mutlu" w:hAnsi="Hand writing Mutlu"/>
                <w:sz w:val="144"/>
                <w:szCs w:val="144"/>
              </w:rPr>
              <w:t xml:space="preserve">   </w:t>
            </w:r>
            <w:r w:rsidRPr="00A17368">
              <w:rPr>
                <w:rFonts w:ascii="Hand writing Mutlu" w:hAnsi="Hand writing Mutlu"/>
                <w:sz w:val="144"/>
                <w:szCs w:val="144"/>
              </w:rPr>
              <w:lastRenderedPageBreak/>
              <w:t>u</w:t>
            </w:r>
          </w:p>
        </w:tc>
      </w:tr>
      <w:tr w:rsidR="000F6741" w:rsidRPr="00A17368" w:rsidTr="00A17368">
        <w:trPr>
          <w:gridAfter w:val="1"/>
          <w:wAfter w:w="76" w:type="dxa"/>
          <w:trHeight w:val="8646"/>
        </w:trPr>
        <w:tc>
          <w:tcPr>
            <w:tcW w:w="7072" w:type="dxa"/>
            <w:gridSpan w:val="2"/>
          </w:tcPr>
          <w:p w:rsidR="000F6741" w:rsidRPr="00A17368" w:rsidRDefault="000F6741" w:rsidP="00A17368">
            <w:pPr>
              <w:spacing w:after="0" w:line="240" w:lineRule="auto"/>
            </w:pPr>
          </w:p>
          <w:p w:rsidR="000C2854" w:rsidRPr="00A17368" w:rsidRDefault="00633E09" w:rsidP="00A17368">
            <w:pPr>
              <w:spacing w:after="0" w:line="240" w:lineRule="auto"/>
              <w:rPr>
                <w:rFonts w:ascii="Hand writing Mutlu" w:hAnsi="Hand writing Mutlu"/>
                <w:sz w:val="96"/>
                <w:szCs w:val="9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94229" cy="3429000"/>
                  <wp:effectExtent l="6096" t="0" r="0" b="0"/>
                  <wp:docPr id="13" name="Nesn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3048000" cy="2028825"/>
                            <a:chOff x="0" y="0"/>
                            <a:chExt cx="3048000" cy="2028825"/>
                          </a:xfrm>
                        </a:grpSpPr>
                        <a:grpSp>
                          <a:nvGrpSpPr>
                            <a:cNvPr id="1546" name="Group 522"/>
                            <a:cNvGrpSpPr>
                              <a:grpSpLocks/>
                            </a:cNvGrpSpPr>
                          </a:nvGrpSpPr>
                          <a:grpSpPr bwMode="auto">
                            <a:xfrm>
                              <a:off x="0" y="0"/>
                              <a:ext cx="3048000" cy="2028825"/>
                              <a:chOff x="0" y="0"/>
                              <a:chExt cx="2068" cy="2977"/>
                            </a:xfrm>
                          </a:grpSpPr>
                          <a:sp>
                            <a:nvSpPr>
                              <a:cNvPr id="1547" name="Freeform 523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0" y="2507"/>
                                <a:ext cx="440" cy="47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426" y="268"/>
                                  </a:cxn>
                                  <a:cxn ang="0">
                                    <a:pos x="402" y="282"/>
                                  </a:cxn>
                                  <a:cxn ang="0">
                                    <a:pos x="378" y="292"/>
                                  </a:cxn>
                                  <a:cxn ang="0">
                                    <a:pos x="350" y="299"/>
                                  </a:cxn>
                                  <a:cxn ang="0">
                                    <a:pos x="324" y="308"/>
                                  </a:cxn>
                                  <a:cxn ang="0">
                                    <a:pos x="300" y="327"/>
                                  </a:cxn>
                                  <a:cxn ang="0">
                                    <a:pos x="276" y="349"/>
                                  </a:cxn>
                                  <a:cxn ang="0">
                                    <a:pos x="247" y="363"/>
                                  </a:cxn>
                                  <a:cxn ang="0">
                                    <a:pos x="214" y="377"/>
                                  </a:cxn>
                                  <a:cxn ang="0">
                                    <a:pos x="186" y="399"/>
                                  </a:cxn>
                                  <a:cxn ang="0">
                                    <a:pos x="162" y="432"/>
                                  </a:cxn>
                                  <a:cxn ang="0">
                                    <a:pos x="131" y="444"/>
                                  </a:cxn>
                                  <a:cxn ang="0">
                                    <a:pos x="100" y="456"/>
                                  </a:cxn>
                                  <a:cxn ang="0">
                                    <a:pos x="71" y="465"/>
                                  </a:cxn>
                                  <a:cxn ang="0">
                                    <a:pos x="40" y="470"/>
                                  </a:cxn>
                                  <a:cxn ang="0">
                                    <a:pos x="9" y="458"/>
                                  </a:cxn>
                                  <a:cxn ang="0">
                                    <a:pos x="2" y="434"/>
                                  </a:cxn>
                                  <a:cxn ang="0">
                                    <a:pos x="2" y="410"/>
                                  </a:cxn>
                                  <a:cxn ang="0">
                                    <a:pos x="2" y="387"/>
                                  </a:cxn>
                                  <a:cxn ang="0">
                                    <a:pos x="2" y="363"/>
                                  </a:cxn>
                                  <a:cxn ang="0">
                                    <a:pos x="0" y="339"/>
                                  </a:cxn>
                                  <a:cxn ang="0">
                                    <a:pos x="0" y="316"/>
                                  </a:cxn>
                                  <a:cxn ang="0">
                                    <a:pos x="0" y="292"/>
                                  </a:cxn>
                                  <a:cxn ang="0">
                                    <a:pos x="0" y="268"/>
                                  </a:cxn>
                                  <a:cxn ang="0">
                                    <a:pos x="0" y="244"/>
                                  </a:cxn>
                                  <a:cxn ang="0">
                                    <a:pos x="5" y="221"/>
                                  </a:cxn>
                                  <a:cxn ang="0">
                                    <a:pos x="14" y="197"/>
                                  </a:cxn>
                                  <a:cxn ang="0">
                                    <a:pos x="5" y="171"/>
                                  </a:cxn>
                                  <a:cxn ang="0">
                                    <a:pos x="2" y="142"/>
                                  </a:cxn>
                                  <a:cxn ang="0">
                                    <a:pos x="2" y="114"/>
                                  </a:cxn>
                                  <a:cxn ang="0">
                                    <a:pos x="5" y="85"/>
                                  </a:cxn>
                                  <a:cxn ang="0">
                                    <a:pos x="14" y="59"/>
                                  </a:cxn>
                                  <a:cxn ang="0">
                                    <a:pos x="24" y="35"/>
                                  </a:cxn>
                                  <a:cxn ang="0">
                                    <a:pos x="45" y="12"/>
                                  </a:cxn>
                                  <a:cxn ang="0">
                                    <a:pos x="74" y="0"/>
                                  </a:cxn>
                                  <a:cxn ang="0">
                                    <a:pos x="100" y="0"/>
                                  </a:cxn>
                                  <a:cxn ang="0">
                                    <a:pos x="133" y="14"/>
                                  </a:cxn>
                                  <a:cxn ang="0">
                                    <a:pos x="155" y="14"/>
                                  </a:cxn>
                                  <a:cxn ang="0">
                                    <a:pos x="190" y="5"/>
                                  </a:cxn>
                                  <a:cxn ang="0">
                                    <a:pos x="212" y="2"/>
                                  </a:cxn>
                                  <a:cxn ang="0">
                                    <a:pos x="236" y="2"/>
                                  </a:cxn>
                                  <a:cxn ang="0">
                                    <a:pos x="259" y="5"/>
                                  </a:cxn>
                                  <a:cxn ang="0">
                                    <a:pos x="283" y="12"/>
                                  </a:cxn>
                                  <a:cxn ang="0">
                                    <a:pos x="326" y="28"/>
                                  </a:cxn>
                                  <a:cxn ang="0">
                                    <a:pos x="369" y="54"/>
                                  </a:cxn>
                                  <a:cxn ang="0">
                                    <a:pos x="402" y="85"/>
                                  </a:cxn>
                                  <a:cxn ang="0">
                                    <a:pos x="421" y="111"/>
                                  </a:cxn>
                                  <a:cxn ang="0">
                                    <a:pos x="433" y="140"/>
                                  </a:cxn>
                                  <a:cxn ang="0">
                                    <a:pos x="438" y="173"/>
                                  </a:cxn>
                                  <a:cxn ang="0">
                                    <a:pos x="440" y="202"/>
                                  </a:cxn>
                                  <a:cxn ang="0">
                                    <a:pos x="440" y="235"/>
                                  </a:cxn>
                                  <a:cxn ang="0">
                                    <a:pos x="438" y="249"/>
                                  </a:cxn>
                                </a:cxnLst>
                                <a:rect l="0" t="0" r="r" b="b"/>
                                <a:pathLst>
                                  <a:path w="440" h="470">
                                    <a:moveTo>
                                      <a:pt x="438" y="251"/>
                                    </a:moveTo>
                                    <a:lnTo>
                                      <a:pt x="431" y="259"/>
                                    </a:lnTo>
                                    <a:lnTo>
                                      <a:pt x="426" y="268"/>
                                    </a:lnTo>
                                    <a:lnTo>
                                      <a:pt x="419" y="273"/>
                                    </a:lnTo>
                                    <a:lnTo>
                                      <a:pt x="412" y="280"/>
                                    </a:lnTo>
                                    <a:lnTo>
                                      <a:pt x="402" y="282"/>
                                    </a:lnTo>
                                    <a:lnTo>
                                      <a:pt x="395" y="287"/>
                                    </a:lnTo>
                                    <a:lnTo>
                                      <a:pt x="388" y="289"/>
                                    </a:lnTo>
                                    <a:lnTo>
                                      <a:pt x="378" y="292"/>
                                    </a:lnTo>
                                    <a:lnTo>
                                      <a:pt x="367" y="294"/>
                                    </a:lnTo>
                                    <a:lnTo>
                                      <a:pt x="359" y="297"/>
                                    </a:lnTo>
                                    <a:lnTo>
                                      <a:pt x="350" y="299"/>
                                    </a:lnTo>
                                    <a:lnTo>
                                      <a:pt x="343" y="304"/>
                                    </a:lnTo>
                                    <a:lnTo>
                                      <a:pt x="331" y="306"/>
                                    </a:lnTo>
                                    <a:lnTo>
                                      <a:pt x="324" y="308"/>
                                    </a:lnTo>
                                    <a:lnTo>
                                      <a:pt x="314" y="313"/>
                                    </a:lnTo>
                                    <a:lnTo>
                                      <a:pt x="309" y="320"/>
                                    </a:lnTo>
                                    <a:lnTo>
                                      <a:pt x="300" y="327"/>
                                    </a:lnTo>
                                    <a:lnTo>
                                      <a:pt x="293" y="335"/>
                                    </a:lnTo>
                                    <a:lnTo>
                                      <a:pt x="286" y="342"/>
                                    </a:lnTo>
                                    <a:lnTo>
                                      <a:pt x="276" y="349"/>
                                    </a:lnTo>
                                    <a:lnTo>
                                      <a:pt x="267" y="351"/>
                                    </a:lnTo>
                                    <a:lnTo>
                                      <a:pt x="257" y="358"/>
                                    </a:lnTo>
                                    <a:lnTo>
                                      <a:pt x="247" y="363"/>
                                    </a:lnTo>
                                    <a:lnTo>
                                      <a:pt x="238" y="368"/>
                                    </a:lnTo>
                                    <a:lnTo>
                                      <a:pt x="224" y="373"/>
                                    </a:lnTo>
                                    <a:lnTo>
                                      <a:pt x="214" y="377"/>
                                    </a:lnTo>
                                    <a:lnTo>
                                      <a:pt x="205" y="384"/>
                                    </a:lnTo>
                                    <a:lnTo>
                                      <a:pt x="195" y="391"/>
                                    </a:lnTo>
                                    <a:lnTo>
                                      <a:pt x="186" y="399"/>
                                    </a:lnTo>
                                    <a:lnTo>
                                      <a:pt x="176" y="408"/>
                                    </a:lnTo>
                                    <a:lnTo>
                                      <a:pt x="167" y="418"/>
                                    </a:lnTo>
                                    <a:lnTo>
                                      <a:pt x="162" y="432"/>
                                    </a:lnTo>
                                    <a:lnTo>
                                      <a:pt x="150" y="434"/>
                                    </a:lnTo>
                                    <a:lnTo>
                                      <a:pt x="140" y="439"/>
                                    </a:lnTo>
                                    <a:lnTo>
                                      <a:pt x="131" y="444"/>
                                    </a:lnTo>
                                    <a:lnTo>
                                      <a:pt x="121" y="448"/>
                                    </a:lnTo>
                                    <a:lnTo>
                                      <a:pt x="109" y="451"/>
                                    </a:lnTo>
                                    <a:lnTo>
                                      <a:pt x="100" y="456"/>
                                    </a:lnTo>
                                    <a:lnTo>
                                      <a:pt x="90" y="460"/>
                                    </a:lnTo>
                                    <a:lnTo>
                                      <a:pt x="81" y="465"/>
                                    </a:lnTo>
                                    <a:lnTo>
                                      <a:pt x="71" y="465"/>
                                    </a:lnTo>
                                    <a:lnTo>
                                      <a:pt x="62" y="467"/>
                                    </a:lnTo>
                                    <a:lnTo>
                                      <a:pt x="50" y="467"/>
                                    </a:lnTo>
                                    <a:lnTo>
                                      <a:pt x="40" y="470"/>
                                    </a:lnTo>
                                    <a:lnTo>
                                      <a:pt x="29" y="465"/>
                                    </a:lnTo>
                                    <a:lnTo>
                                      <a:pt x="19" y="463"/>
                                    </a:lnTo>
                                    <a:lnTo>
                                      <a:pt x="9" y="458"/>
                                    </a:lnTo>
                                    <a:lnTo>
                                      <a:pt x="0" y="451"/>
                                    </a:lnTo>
                                    <a:lnTo>
                                      <a:pt x="0" y="444"/>
                                    </a:lnTo>
                                    <a:lnTo>
                                      <a:pt x="2" y="434"/>
                                    </a:lnTo>
                                    <a:lnTo>
                                      <a:pt x="2" y="427"/>
                                    </a:lnTo>
                                    <a:lnTo>
                                      <a:pt x="2" y="418"/>
                                    </a:lnTo>
                                    <a:lnTo>
                                      <a:pt x="2" y="410"/>
                                    </a:lnTo>
                                    <a:lnTo>
                                      <a:pt x="2" y="403"/>
                                    </a:lnTo>
                                    <a:lnTo>
                                      <a:pt x="2" y="394"/>
                                    </a:lnTo>
                                    <a:lnTo>
                                      <a:pt x="2" y="387"/>
                                    </a:lnTo>
                                    <a:lnTo>
                                      <a:pt x="2" y="380"/>
                                    </a:lnTo>
                                    <a:lnTo>
                                      <a:pt x="2" y="370"/>
                                    </a:lnTo>
                                    <a:lnTo>
                                      <a:pt x="2" y="363"/>
                                    </a:lnTo>
                                    <a:lnTo>
                                      <a:pt x="2" y="356"/>
                                    </a:lnTo>
                                    <a:lnTo>
                                      <a:pt x="0" y="346"/>
                                    </a:lnTo>
                                    <a:lnTo>
                                      <a:pt x="0" y="339"/>
                                    </a:lnTo>
                                    <a:lnTo>
                                      <a:pt x="0" y="332"/>
                                    </a:lnTo>
                                    <a:lnTo>
                                      <a:pt x="0" y="325"/>
                                    </a:lnTo>
                                    <a:lnTo>
                                      <a:pt x="0" y="316"/>
                                    </a:lnTo>
                                    <a:lnTo>
                                      <a:pt x="0" y="308"/>
                                    </a:lnTo>
                                    <a:lnTo>
                                      <a:pt x="0" y="299"/>
                                    </a:lnTo>
                                    <a:lnTo>
                                      <a:pt x="0" y="292"/>
                                    </a:lnTo>
                                    <a:lnTo>
                                      <a:pt x="0" y="285"/>
                                    </a:lnTo>
                                    <a:lnTo>
                                      <a:pt x="0" y="275"/>
                                    </a:lnTo>
                                    <a:lnTo>
                                      <a:pt x="0" y="268"/>
                                    </a:lnTo>
                                    <a:lnTo>
                                      <a:pt x="0" y="261"/>
                                    </a:lnTo>
                                    <a:lnTo>
                                      <a:pt x="0" y="254"/>
                                    </a:lnTo>
                                    <a:lnTo>
                                      <a:pt x="0" y="244"/>
                                    </a:lnTo>
                                    <a:lnTo>
                                      <a:pt x="2" y="237"/>
                                    </a:lnTo>
                                    <a:lnTo>
                                      <a:pt x="5" y="228"/>
                                    </a:lnTo>
                                    <a:lnTo>
                                      <a:pt x="5" y="221"/>
                                    </a:lnTo>
                                    <a:lnTo>
                                      <a:pt x="7" y="211"/>
                                    </a:lnTo>
                                    <a:lnTo>
                                      <a:pt x="9" y="204"/>
                                    </a:lnTo>
                                    <a:lnTo>
                                      <a:pt x="14" y="197"/>
                                    </a:lnTo>
                                    <a:lnTo>
                                      <a:pt x="9" y="187"/>
                                    </a:lnTo>
                                    <a:lnTo>
                                      <a:pt x="7" y="180"/>
                                    </a:lnTo>
                                    <a:lnTo>
                                      <a:pt x="5" y="171"/>
                                    </a:lnTo>
                                    <a:lnTo>
                                      <a:pt x="5" y="164"/>
                                    </a:lnTo>
                                    <a:lnTo>
                                      <a:pt x="2" y="152"/>
                                    </a:lnTo>
                                    <a:lnTo>
                                      <a:pt x="2" y="142"/>
                                    </a:lnTo>
                                    <a:lnTo>
                                      <a:pt x="2" y="133"/>
                                    </a:lnTo>
                                    <a:lnTo>
                                      <a:pt x="2" y="123"/>
                                    </a:lnTo>
                                    <a:lnTo>
                                      <a:pt x="2" y="114"/>
                                    </a:lnTo>
                                    <a:lnTo>
                                      <a:pt x="2" y="104"/>
                                    </a:lnTo>
                                    <a:lnTo>
                                      <a:pt x="2" y="95"/>
                                    </a:lnTo>
                                    <a:lnTo>
                                      <a:pt x="5" y="85"/>
                                    </a:lnTo>
                                    <a:lnTo>
                                      <a:pt x="7" y="76"/>
                                    </a:lnTo>
                                    <a:lnTo>
                                      <a:pt x="9" y="69"/>
                                    </a:lnTo>
                                    <a:lnTo>
                                      <a:pt x="14" y="59"/>
                                    </a:lnTo>
                                    <a:lnTo>
                                      <a:pt x="17" y="52"/>
                                    </a:lnTo>
                                    <a:lnTo>
                                      <a:pt x="19" y="43"/>
                                    </a:lnTo>
                                    <a:lnTo>
                                      <a:pt x="24" y="35"/>
                                    </a:lnTo>
                                    <a:lnTo>
                                      <a:pt x="29" y="28"/>
                                    </a:lnTo>
                                    <a:lnTo>
                                      <a:pt x="33" y="24"/>
                                    </a:lnTo>
                                    <a:lnTo>
                                      <a:pt x="45" y="12"/>
                                    </a:lnTo>
                                    <a:lnTo>
                                      <a:pt x="59" y="5"/>
                                    </a:lnTo>
                                    <a:lnTo>
                                      <a:pt x="67" y="0"/>
                                    </a:lnTo>
                                    <a:lnTo>
                                      <a:pt x="74" y="0"/>
                                    </a:lnTo>
                                    <a:lnTo>
                                      <a:pt x="81" y="0"/>
                                    </a:lnTo>
                                    <a:lnTo>
                                      <a:pt x="90" y="0"/>
                                    </a:lnTo>
                                    <a:lnTo>
                                      <a:pt x="100" y="0"/>
                                    </a:lnTo>
                                    <a:lnTo>
                                      <a:pt x="109" y="5"/>
                                    </a:lnTo>
                                    <a:lnTo>
                                      <a:pt x="121" y="7"/>
                                    </a:lnTo>
                                    <a:lnTo>
                                      <a:pt x="133" y="14"/>
                                    </a:lnTo>
                                    <a:lnTo>
                                      <a:pt x="138" y="14"/>
                                    </a:lnTo>
                                    <a:lnTo>
                                      <a:pt x="145" y="14"/>
                                    </a:lnTo>
                                    <a:lnTo>
                                      <a:pt x="155" y="14"/>
                                    </a:lnTo>
                                    <a:lnTo>
                                      <a:pt x="162" y="14"/>
                                    </a:lnTo>
                                    <a:lnTo>
                                      <a:pt x="176" y="7"/>
                                    </a:lnTo>
                                    <a:lnTo>
                                      <a:pt x="190" y="5"/>
                                    </a:lnTo>
                                    <a:lnTo>
                                      <a:pt x="198" y="2"/>
                                    </a:lnTo>
                                    <a:lnTo>
                                      <a:pt x="205" y="2"/>
                                    </a:lnTo>
                                    <a:lnTo>
                                      <a:pt x="212" y="2"/>
                                    </a:lnTo>
                                    <a:lnTo>
                                      <a:pt x="221" y="2"/>
                                    </a:lnTo>
                                    <a:lnTo>
                                      <a:pt x="228" y="2"/>
                                    </a:lnTo>
                                    <a:lnTo>
                                      <a:pt x="236" y="2"/>
                                    </a:lnTo>
                                    <a:lnTo>
                                      <a:pt x="243" y="2"/>
                                    </a:lnTo>
                                    <a:lnTo>
                                      <a:pt x="252" y="5"/>
                                    </a:lnTo>
                                    <a:lnTo>
                                      <a:pt x="259" y="5"/>
                                    </a:lnTo>
                                    <a:lnTo>
                                      <a:pt x="267" y="7"/>
                                    </a:lnTo>
                                    <a:lnTo>
                                      <a:pt x="276" y="7"/>
                                    </a:lnTo>
                                    <a:lnTo>
                                      <a:pt x="283" y="12"/>
                                    </a:lnTo>
                                    <a:lnTo>
                                      <a:pt x="297" y="16"/>
                                    </a:lnTo>
                                    <a:lnTo>
                                      <a:pt x="312" y="24"/>
                                    </a:lnTo>
                                    <a:lnTo>
                                      <a:pt x="326" y="28"/>
                                    </a:lnTo>
                                    <a:lnTo>
                                      <a:pt x="343" y="38"/>
                                    </a:lnTo>
                                    <a:lnTo>
                                      <a:pt x="355" y="45"/>
                                    </a:lnTo>
                                    <a:lnTo>
                                      <a:pt x="369" y="54"/>
                                    </a:lnTo>
                                    <a:lnTo>
                                      <a:pt x="381" y="64"/>
                                    </a:lnTo>
                                    <a:lnTo>
                                      <a:pt x="395" y="78"/>
                                    </a:lnTo>
                                    <a:lnTo>
                                      <a:pt x="402" y="85"/>
                                    </a:lnTo>
                                    <a:lnTo>
                                      <a:pt x="409" y="92"/>
                                    </a:lnTo>
                                    <a:lnTo>
                                      <a:pt x="414" y="102"/>
                                    </a:lnTo>
                                    <a:lnTo>
                                      <a:pt x="421" y="111"/>
                                    </a:lnTo>
                                    <a:lnTo>
                                      <a:pt x="426" y="121"/>
                                    </a:lnTo>
                                    <a:lnTo>
                                      <a:pt x="428" y="130"/>
                                    </a:lnTo>
                                    <a:lnTo>
                                      <a:pt x="433" y="140"/>
                                    </a:lnTo>
                                    <a:lnTo>
                                      <a:pt x="436" y="152"/>
                                    </a:lnTo>
                                    <a:lnTo>
                                      <a:pt x="438" y="161"/>
                                    </a:lnTo>
                                    <a:lnTo>
                                      <a:pt x="438" y="173"/>
                                    </a:lnTo>
                                    <a:lnTo>
                                      <a:pt x="438" y="183"/>
                                    </a:lnTo>
                                    <a:lnTo>
                                      <a:pt x="440" y="192"/>
                                    </a:lnTo>
                                    <a:lnTo>
                                      <a:pt x="440" y="202"/>
                                    </a:lnTo>
                                    <a:lnTo>
                                      <a:pt x="440" y="213"/>
                                    </a:lnTo>
                                    <a:lnTo>
                                      <a:pt x="440" y="225"/>
                                    </a:lnTo>
                                    <a:lnTo>
                                      <a:pt x="440" y="235"/>
                                    </a:lnTo>
                                    <a:lnTo>
                                      <a:pt x="438" y="237"/>
                                    </a:lnTo>
                                    <a:lnTo>
                                      <a:pt x="438" y="244"/>
                                    </a:lnTo>
                                    <a:lnTo>
                                      <a:pt x="438" y="249"/>
                                    </a:lnTo>
                                    <a:lnTo>
                                      <a:pt x="438" y="251"/>
                                    </a:lnTo>
                                    <a:lnTo>
                                      <a:pt x="438" y="25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BAFF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1548" name="Freeform 524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0" y="1804"/>
                                <a:ext cx="904" cy="964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874" y="693"/>
                                  </a:cxn>
                                  <a:cxn ang="0">
                                    <a:pos x="814" y="746"/>
                                  </a:cxn>
                                  <a:cxn ang="0">
                                    <a:pos x="771" y="767"/>
                                  </a:cxn>
                                  <a:cxn ang="0">
                                    <a:pos x="726" y="788"/>
                                  </a:cxn>
                                  <a:cxn ang="0">
                                    <a:pos x="683" y="812"/>
                                  </a:cxn>
                                  <a:cxn ang="0">
                                    <a:pos x="638" y="843"/>
                                  </a:cxn>
                                  <a:cxn ang="0">
                                    <a:pos x="566" y="883"/>
                                  </a:cxn>
                                  <a:cxn ang="0">
                                    <a:pos x="514" y="912"/>
                                  </a:cxn>
                                  <a:cxn ang="0">
                                    <a:pos x="478" y="931"/>
                                  </a:cxn>
                                  <a:cxn ang="0">
                                    <a:pos x="433" y="954"/>
                                  </a:cxn>
                                  <a:cxn ang="0">
                                    <a:pos x="388" y="935"/>
                                  </a:cxn>
                                  <a:cxn ang="0">
                                    <a:pos x="371" y="881"/>
                                  </a:cxn>
                                  <a:cxn ang="0">
                                    <a:pos x="345" y="833"/>
                                  </a:cxn>
                                  <a:cxn ang="0">
                                    <a:pos x="302" y="800"/>
                                  </a:cxn>
                                  <a:cxn ang="0">
                                    <a:pos x="255" y="784"/>
                                  </a:cxn>
                                  <a:cxn ang="0">
                                    <a:pos x="207" y="772"/>
                                  </a:cxn>
                                  <a:cxn ang="0">
                                    <a:pos x="164" y="750"/>
                                  </a:cxn>
                                  <a:cxn ang="0">
                                    <a:pos x="98" y="746"/>
                                  </a:cxn>
                                  <a:cxn ang="0">
                                    <a:pos x="45" y="779"/>
                                  </a:cxn>
                                  <a:cxn ang="0">
                                    <a:pos x="7" y="753"/>
                                  </a:cxn>
                                  <a:cxn ang="0">
                                    <a:pos x="2" y="696"/>
                                  </a:cxn>
                                  <a:cxn ang="0">
                                    <a:pos x="5" y="636"/>
                                  </a:cxn>
                                  <a:cxn ang="0">
                                    <a:pos x="2" y="582"/>
                                  </a:cxn>
                                  <a:cxn ang="0">
                                    <a:pos x="17" y="530"/>
                                  </a:cxn>
                                  <a:cxn ang="0">
                                    <a:pos x="21" y="482"/>
                                  </a:cxn>
                                  <a:cxn ang="0">
                                    <a:pos x="24" y="432"/>
                                  </a:cxn>
                                  <a:cxn ang="0">
                                    <a:pos x="38" y="380"/>
                                  </a:cxn>
                                  <a:cxn ang="0">
                                    <a:pos x="19" y="318"/>
                                  </a:cxn>
                                  <a:cxn ang="0">
                                    <a:pos x="21" y="250"/>
                                  </a:cxn>
                                  <a:cxn ang="0">
                                    <a:pos x="43" y="185"/>
                                  </a:cxn>
                                  <a:cxn ang="0">
                                    <a:pos x="88" y="136"/>
                                  </a:cxn>
                                  <a:cxn ang="0">
                                    <a:pos x="121" y="83"/>
                                  </a:cxn>
                                  <a:cxn ang="0">
                                    <a:pos x="162" y="31"/>
                                  </a:cxn>
                                  <a:cxn ang="0">
                                    <a:pos x="217" y="7"/>
                                  </a:cxn>
                                  <a:cxn ang="0">
                                    <a:pos x="269" y="45"/>
                                  </a:cxn>
                                  <a:cxn ang="0">
                                    <a:pos x="312" y="48"/>
                                  </a:cxn>
                                  <a:cxn ang="0">
                                    <a:pos x="355" y="38"/>
                                  </a:cxn>
                                  <a:cxn ang="0">
                                    <a:pos x="397" y="41"/>
                                  </a:cxn>
                                  <a:cxn ang="0">
                                    <a:pos x="438" y="48"/>
                                  </a:cxn>
                                  <a:cxn ang="0">
                                    <a:pos x="495" y="34"/>
                                  </a:cxn>
                                  <a:cxn ang="0">
                                    <a:pos x="547" y="53"/>
                                  </a:cxn>
                                  <a:cxn ang="0">
                                    <a:pos x="576" y="100"/>
                                  </a:cxn>
                                  <a:cxn ang="0">
                                    <a:pos x="605" y="164"/>
                                  </a:cxn>
                                  <a:cxn ang="0">
                                    <a:pos x="664" y="212"/>
                                  </a:cxn>
                                  <a:cxn ang="0">
                                    <a:pos x="726" y="250"/>
                                  </a:cxn>
                                  <a:cxn ang="0">
                                    <a:pos x="778" y="264"/>
                                  </a:cxn>
                                  <a:cxn ang="0">
                                    <a:pos x="826" y="302"/>
                                  </a:cxn>
                                  <a:cxn ang="0">
                                    <a:pos x="843" y="366"/>
                                  </a:cxn>
                                  <a:cxn ang="0">
                                    <a:pos x="869" y="432"/>
                                  </a:cxn>
                                  <a:cxn ang="0">
                                    <a:pos x="904" y="485"/>
                                  </a:cxn>
                                  <a:cxn ang="0">
                                    <a:pos x="902" y="534"/>
                                  </a:cxn>
                                  <a:cxn ang="0">
                                    <a:pos x="888" y="579"/>
                                  </a:cxn>
                                  <a:cxn ang="0">
                                    <a:pos x="890" y="622"/>
                                  </a:cxn>
                                  <a:cxn ang="0">
                                    <a:pos x="890" y="655"/>
                                  </a:cxn>
                                </a:cxnLst>
                                <a:rect l="0" t="0" r="r" b="b"/>
                                <a:pathLst>
                                  <a:path w="904" h="964">
                                    <a:moveTo>
                                      <a:pt x="890" y="660"/>
                                    </a:moveTo>
                                    <a:lnTo>
                                      <a:pt x="885" y="667"/>
                                    </a:lnTo>
                                    <a:lnTo>
                                      <a:pt x="881" y="677"/>
                                    </a:lnTo>
                                    <a:lnTo>
                                      <a:pt x="878" y="684"/>
                                    </a:lnTo>
                                    <a:lnTo>
                                      <a:pt x="874" y="693"/>
                                    </a:lnTo>
                                    <a:lnTo>
                                      <a:pt x="862" y="708"/>
                                    </a:lnTo>
                                    <a:lnTo>
                                      <a:pt x="852" y="719"/>
                                    </a:lnTo>
                                    <a:lnTo>
                                      <a:pt x="835" y="731"/>
                                    </a:lnTo>
                                    <a:lnTo>
                                      <a:pt x="824" y="743"/>
                                    </a:lnTo>
                                    <a:lnTo>
                                      <a:pt x="814" y="746"/>
                                    </a:lnTo>
                                    <a:lnTo>
                                      <a:pt x="807" y="753"/>
                                    </a:lnTo>
                                    <a:lnTo>
                                      <a:pt x="797" y="755"/>
                                    </a:lnTo>
                                    <a:lnTo>
                                      <a:pt x="790" y="762"/>
                                    </a:lnTo>
                                    <a:lnTo>
                                      <a:pt x="781" y="765"/>
                                    </a:lnTo>
                                    <a:lnTo>
                                      <a:pt x="771" y="767"/>
                                    </a:lnTo>
                                    <a:lnTo>
                                      <a:pt x="762" y="772"/>
                                    </a:lnTo>
                                    <a:lnTo>
                                      <a:pt x="754" y="776"/>
                                    </a:lnTo>
                                    <a:lnTo>
                                      <a:pt x="745" y="781"/>
                                    </a:lnTo>
                                    <a:lnTo>
                                      <a:pt x="735" y="784"/>
                                    </a:lnTo>
                                    <a:lnTo>
                                      <a:pt x="726" y="788"/>
                                    </a:lnTo>
                                    <a:lnTo>
                                      <a:pt x="719" y="793"/>
                                    </a:lnTo>
                                    <a:lnTo>
                                      <a:pt x="709" y="798"/>
                                    </a:lnTo>
                                    <a:lnTo>
                                      <a:pt x="700" y="800"/>
                                    </a:lnTo>
                                    <a:lnTo>
                                      <a:pt x="693" y="807"/>
                                    </a:lnTo>
                                    <a:lnTo>
                                      <a:pt x="683" y="812"/>
                                    </a:lnTo>
                                    <a:lnTo>
                                      <a:pt x="676" y="817"/>
                                    </a:lnTo>
                                    <a:lnTo>
                                      <a:pt x="666" y="822"/>
                                    </a:lnTo>
                                    <a:lnTo>
                                      <a:pt x="659" y="826"/>
                                    </a:lnTo>
                                    <a:lnTo>
                                      <a:pt x="655" y="836"/>
                                    </a:lnTo>
                                    <a:lnTo>
                                      <a:pt x="638" y="843"/>
                                    </a:lnTo>
                                    <a:lnTo>
                                      <a:pt x="624" y="852"/>
                                    </a:lnTo>
                                    <a:lnTo>
                                      <a:pt x="609" y="860"/>
                                    </a:lnTo>
                                    <a:lnTo>
                                      <a:pt x="595" y="869"/>
                                    </a:lnTo>
                                    <a:lnTo>
                                      <a:pt x="581" y="876"/>
                                    </a:lnTo>
                                    <a:lnTo>
                                      <a:pt x="566" y="883"/>
                                    </a:lnTo>
                                    <a:lnTo>
                                      <a:pt x="552" y="890"/>
                                    </a:lnTo>
                                    <a:lnTo>
                                      <a:pt x="538" y="900"/>
                                    </a:lnTo>
                                    <a:lnTo>
                                      <a:pt x="531" y="902"/>
                                    </a:lnTo>
                                    <a:lnTo>
                                      <a:pt x="521" y="907"/>
                                    </a:lnTo>
                                    <a:lnTo>
                                      <a:pt x="514" y="912"/>
                                    </a:lnTo>
                                    <a:lnTo>
                                      <a:pt x="507" y="914"/>
                                    </a:lnTo>
                                    <a:lnTo>
                                      <a:pt x="500" y="919"/>
                                    </a:lnTo>
                                    <a:lnTo>
                                      <a:pt x="490" y="921"/>
                                    </a:lnTo>
                                    <a:lnTo>
                                      <a:pt x="486" y="926"/>
                                    </a:lnTo>
                                    <a:lnTo>
                                      <a:pt x="478" y="931"/>
                                    </a:lnTo>
                                    <a:lnTo>
                                      <a:pt x="469" y="933"/>
                                    </a:lnTo>
                                    <a:lnTo>
                                      <a:pt x="462" y="938"/>
                                    </a:lnTo>
                                    <a:lnTo>
                                      <a:pt x="455" y="943"/>
                                    </a:lnTo>
                                    <a:lnTo>
                                      <a:pt x="447" y="947"/>
                                    </a:lnTo>
                                    <a:lnTo>
                                      <a:pt x="433" y="954"/>
                                    </a:lnTo>
                                    <a:lnTo>
                                      <a:pt x="419" y="964"/>
                                    </a:lnTo>
                                    <a:lnTo>
                                      <a:pt x="407" y="959"/>
                                    </a:lnTo>
                                    <a:lnTo>
                                      <a:pt x="400" y="952"/>
                                    </a:lnTo>
                                    <a:lnTo>
                                      <a:pt x="393" y="943"/>
                                    </a:lnTo>
                                    <a:lnTo>
                                      <a:pt x="388" y="935"/>
                                    </a:lnTo>
                                    <a:lnTo>
                                      <a:pt x="383" y="924"/>
                                    </a:lnTo>
                                    <a:lnTo>
                                      <a:pt x="381" y="914"/>
                                    </a:lnTo>
                                    <a:lnTo>
                                      <a:pt x="378" y="905"/>
                                    </a:lnTo>
                                    <a:lnTo>
                                      <a:pt x="376" y="893"/>
                                    </a:lnTo>
                                    <a:lnTo>
                                      <a:pt x="371" y="881"/>
                                    </a:lnTo>
                                    <a:lnTo>
                                      <a:pt x="369" y="869"/>
                                    </a:lnTo>
                                    <a:lnTo>
                                      <a:pt x="364" y="860"/>
                                    </a:lnTo>
                                    <a:lnTo>
                                      <a:pt x="359" y="850"/>
                                    </a:lnTo>
                                    <a:lnTo>
                                      <a:pt x="352" y="841"/>
                                    </a:lnTo>
                                    <a:lnTo>
                                      <a:pt x="345" y="833"/>
                                    </a:lnTo>
                                    <a:lnTo>
                                      <a:pt x="333" y="826"/>
                                    </a:lnTo>
                                    <a:lnTo>
                                      <a:pt x="321" y="824"/>
                                    </a:lnTo>
                                    <a:lnTo>
                                      <a:pt x="314" y="814"/>
                                    </a:lnTo>
                                    <a:lnTo>
                                      <a:pt x="309" y="807"/>
                                    </a:lnTo>
                                    <a:lnTo>
                                      <a:pt x="302" y="800"/>
                                    </a:lnTo>
                                    <a:lnTo>
                                      <a:pt x="297" y="798"/>
                                    </a:lnTo>
                                    <a:lnTo>
                                      <a:pt x="283" y="791"/>
                                    </a:lnTo>
                                    <a:lnTo>
                                      <a:pt x="269" y="788"/>
                                    </a:lnTo>
                                    <a:lnTo>
                                      <a:pt x="259" y="786"/>
                                    </a:lnTo>
                                    <a:lnTo>
                                      <a:pt x="255" y="784"/>
                                    </a:lnTo>
                                    <a:lnTo>
                                      <a:pt x="245" y="784"/>
                                    </a:lnTo>
                                    <a:lnTo>
                                      <a:pt x="238" y="784"/>
                                    </a:lnTo>
                                    <a:lnTo>
                                      <a:pt x="224" y="781"/>
                                    </a:lnTo>
                                    <a:lnTo>
                                      <a:pt x="212" y="781"/>
                                    </a:lnTo>
                                    <a:lnTo>
                                      <a:pt x="207" y="772"/>
                                    </a:lnTo>
                                    <a:lnTo>
                                      <a:pt x="202" y="762"/>
                                    </a:lnTo>
                                    <a:lnTo>
                                      <a:pt x="195" y="757"/>
                                    </a:lnTo>
                                    <a:lnTo>
                                      <a:pt x="190" y="755"/>
                                    </a:lnTo>
                                    <a:lnTo>
                                      <a:pt x="176" y="750"/>
                                    </a:lnTo>
                                    <a:lnTo>
                                      <a:pt x="164" y="750"/>
                                    </a:lnTo>
                                    <a:lnTo>
                                      <a:pt x="150" y="750"/>
                                    </a:lnTo>
                                    <a:lnTo>
                                      <a:pt x="136" y="750"/>
                                    </a:lnTo>
                                    <a:lnTo>
                                      <a:pt x="121" y="748"/>
                                    </a:lnTo>
                                    <a:lnTo>
                                      <a:pt x="107" y="741"/>
                                    </a:lnTo>
                                    <a:lnTo>
                                      <a:pt x="98" y="746"/>
                                    </a:lnTo>
                                    <a:lnTo>
                                      <a:pt x="88" y="753"/>
                                    </a:lnTo>
                                    <a:lnTo>
                                      <a:pt x="76" y="757"/>
                                    </a:lnTo>
                                    <a:lnTo>
                                      <a:pt x="69" y="767"/>
                                    </a:lnTo>
                                    <a:lnTo>
                                      <a:pt x="57" y="772"/>
                                    </a:lnTo>
                                    <a:lnTo>
                                      <a:pt x="45" y="779"/>
                                    </a:lnTo>
                                    <a:lnTo>
                                      <a:pt x="36" y="784"/>
                                    </a:lnTo>
                                    <a:lnTo>
                                      <a:pt x="24" y="788"/>
                                    </a:lnTo>
                                    <a:lnTo>
                                      <a:pt x="17" y="774"/>
                                    </a:lnTo>
                                    <a:lnTo>
                                      <a:pt x="9" y="765"/>
                                    </a:lnTo>
                                    <a:lnTo>
                                      <a:pt x="7" y="753"/>
                                    </a:lnTo>
                                    <a:lnTo>
                                      <a:pt x="5" y="743"/>
                                    </a:lnTo>
                                    <a:lnTo>
                                      <a:pt x="2" y="729"/>
                                    </a:lnTo>
                                    <a:lnTo>
                                      <a:pt x="2" y="719"/>
                                    </a:lnTo>
                                    <a:lnTo>
                                      <a:pt x="2" y="708"/>
                                    </a:lnTo>
                                    <a:lnTo>
                                      <a:pt x="2" y="696"/>
                                    </a:lnTo>
                                    <a:lnTo>
                                      <a:pt x="2" y="684"/>
                                    </a:lnTo>
                                    <a:lnTo>
                                      <a:pt x="5" y="672"/>
                                    </a:lnTo>
                                    <a:lnTo>
                                      <a:pt x="5" y="660"/>
                                    </a:lnTo>
                                    <a:lnTo>
                                      <a:pt x="7" y="648"/>
                                    </a:lnTo>
                                    <a:lnTo>
                                      <a:pt x="5" y="636"/>
                                    </a:lnTo>
                                    <a:lnTo>
                                      <a:pt x="5" y="625"/>
                                    </a:lnTo>
                                    <a:lnTo>
                                      <a:pt x="2" y="615"/>
                                    </a:lnTo>
                                    <a:lnTo>
                                      <a:pt x="0" y="603"/>
                                    </a:lnTo>
                                    <a:lnTo>
                                      <a:pt x="0" y="591"/>
                                    </a:lnTo>
                                    <a:lnTo>
                                      <a:pt x="2" y="582"/>
                                    </a:lnTo>
                                    <a:lnTo>
                                      <a:pt x="5" y="572"/>
                                    </a:lnTo>
                                    <a:lnTo>
                                      <a:pt x="9" y="563"/>
                                    </a:lnTo>
                                    <a:lnTo>
                                      <a:pt x="9" y="551"/>
                                    </a:lnTo>
                                    <a:lnTo>
                                      <a:pt x="14" y="541"/>
                                    </a:lnTo>
                                    <a:lnTo>
                                      <a:pt x="17" y="530"/>
                                    </a:lnTo>
                                    <a:lnTo>
                                      <a:pt x="19" y="522"/>
                                    </a:lnTo>
                                    <a:lnTo>
                                      <a:pt x="19" y="511"/>
                                    </a:lnTo>
                                    <a:lnTo>
                                      <a:pt x="21" y="501"/>
                                    </a:lnTo>
                                    <a:lnTo>
                                      <a:pt x="21" y="492"/>
                                    </a:lnTo>
                                    <a:lnTo>
                                      <a:pt x="21" y="482"/>
                                    </a:lnTo>
                                    <a:lnTo>
                                      <a:pt x="21" y="473"/>
                                    </a:lnTo>
                                    <a:lnTo>
                                      <a:pt x="19" y="463"/>
                                    </a:lnTo>
                                    <a:lnTo>
                                      <a:pt x="17" y="451"/>
                                    </a:lnTo>
                                    <a:lnTo>
                                      <a:pt x="17" y="442"/>
                                    </a:lnTo>
                                    <a:lnTo>
                                      <a:pt x="24" y="432"/>
                                    </a:lnTo>
                                    <a:lnTo>
                                      <a:pt x="33" y="423"/>
                                    </a:lnTo>
                                    <a:lnTo>
                                      <a:pt x="38" y="411"/>
                                    </a:lnTo>
                                    <a:lnTo>
                                      <a:pt x="43" y="401"/>
                                    </a:lnTo>
                                    <a:lnTo>
                                      <a:pt x="43" y="392"/>
                                    </a:lnTo>
                                    <a:lnTo>
                                      <a:pt x="38" y="380"/>
                                    </a:lnTo>
                                    <a:lnTo>
                                      <a:pt x="33" y="371"/>
                                    </a:lnTo>
                                    <a:lnTo>
                                      <a:pt x="24" y="361"/>
                                    </a:lnTo>
                                    <a:lnTo>
                                      <a:pt x="21" y="347"/>
                                    </a:lnTo>
                                    <a:lnTo>
                                      <a:pt x="19" y="333"/>
                                    </a:lnTo>
                                    <a:lnTo>
                                      <a:pt x="19" y="318"/>
                                    </a:lnTo>
                                    <a:lnTo>
                                      <a:pt x="19" y="306"/>
                                    </a:lnTo>
                                    <a:lnTo>
                                      <a:pt x="17" y="290"/>
                                    </a:lnTo>
                                    <a:lnTo>
                                      <a:pt x="17" y="276"/>
                                    </a:lnTo>
                                    <a:lnTo>
                                      <a:pt x="19" y="261"/>
                                    </a:lnTo>
                                    <a:lnTo>
                                      <a:pt x="21" y="250"/>
                                    </a:lnTo>
                                    <a:lnTo>
                                      <a:pt x="21" y="235"/>
                                    </a:lnTo>
                                    <a:lnTo>
                                      <a:pt x="26" y="221"/>
                                    </a:lnTo>
                                    <a:lnTo>
                                      <a:pt x="31" y="209"/>
                                    </a:lnTo>
                                    <a:lnTo>
                                      <a:pt x="38" y="197"/>
                                    </a:lnTo>
                                    <a:lnTo>
                                      <a:pt x="43" y="185"/>
                                    </a:lnTo>
                                    <a:lnTo>
                                      <a:pt x="52" y="176"/>
                                    </a:lnTo>
                                    <a:lnTo>
                                      <a:pt x="62" y="166"/>
                                    </a:lnTo>
                                    <a:lnTo>
                                      <a:pt x="76" y="159"/>
                                    </a:lnTo>
                                    <a:lnTo>
                                      <a:pt x="81" y="147"/>
                                    </a:lnTo>
                                    <a:lnTo>
                                      <a:pt x="88" y="136"/>
                                    </a:lnTo>
                                    <a:lnTo>
                                      <a:pt x="93" y="126"/>
                                    </a:lnTo>
                                    <a:lnTo>
                                      <a:pt x="100" y="117"/>
                                    </a:lnTo>
                                    <a:lnTo>
                                      <a:pt x="105" y="105"/>
                                    </a:lnTo>
                                    <a:lnTo>
                                      <a:pt x="112" y="95"/>
                                    </a:lnTo>
                                    <a:lnTo>
                                      <a:pt x="121" y="83"/>
                                    </a:lnTo>
                                    <a:lnTo>
                                      <a:pt x="128" y="72"/>
                                    </a:lnTo>
                                    <a:lnTo>
                                      <a:pt x="136" y="60"/>
                                    </a:lnTo>
                                    <a:lnTo>
                                      <a:pt x="143" y="50"/>
                                    </a:lnTo>
                                    <a:lnTo>
                                      <a:pt x="152" y="41"/>
                                    </a:lnTo>
                                    <a:lnTo>
                                      <a:pt x="162" y="31"/>
                                    </a:lnTo>
                                    <a:lnTo>
                                      <a:pt x="171" y="22"/>
                                    </a:lnTo>
                                    <a:lnTo>
                                      <a:pt x="181" y="12"/>
                                    </a:lnTo>
                                    <a:lnTo>
                                      <a:pt x="193" y="5"/>
                                    </a:lnTo>
                                    <a:lnTo>
                                      <a:pt x="205" y="0"/>
                                    </a:lnTo>
                                    <a:lnTo>
                                      <a:pt x="217" y="7"/>
                                    </a:lnTo>
                                    <a:lnTo>
                                      <a:pt x="231" y="19"/>
                                    </a:lnTo>
                                    <a:lnTo>
                                      <a:pt x="243" y="29"/>
                                    </a:lnTo>
                                    <a:lnTo>
                                      <a:pt x="257" y="41"/>
                                    </a:lnTo>
                                    <a:lnTo>
                                      <a:pt x="264" y="43"/>
                                    </a:lnTo>
                                    <a:lnTo>
                                      <a:pt x="269" y="45"/>
                                    </a:lnTo>
                                    <a:lnTo>
                                      <a:pt x="278" y="48"/>
                                    </a:lnTo>
                                    <a:lnTo>
                                      <a:pt x="286" y="50"/>
                                    </a:lnTo>
                                    <a:lnTo>
                                      <a:pt x="295" y="50"/>
                                    </a:lnTo>
                                    <a:lnTo>
                                      <a:pt x="302" y="50"/>
                                    </a:lnTo>
                                    <a:lnTo>
                                      <a:pt x="312" y="48"/>
                                    </a:lnTo>
                                    <a:lnTo>
                                      <a:pt x="321" y="45"/>
                                    </a:lnTo>
                                    <a:lnTo>
                                      <a:pt x="331" y="43"/>
                                    </a:lnTo>
                                    <a:lnTo>
                                      <a:pt x="338" y="41"/>
                                    </a:lnTo>
                                    <a:lnTo>
                                      <a:pt x="347" y="38"/>
                                    </a:lnTo>
                                    <a:lnTo>
                                      <a:pt x="355" y="38"/>
                                    </a:lnTo>
                                    <a:lnTo>
                                      <a:pt x="364" y="38"/>
                                    </a:lnTo>
                                    <a:lnTo>
                                      <a:pt x="371" y="38"/>
                                    </a:lnTo>
                                    <a:lnTo>
                                      <a:pt x="381" y="38"/>
                                    </a:lnTo>
                                    <a:lnTo>
                                      <a:pt x="390" y="41"/>
                                    </a:lnTo>
                                    <a:lnTo>
                                      <a:pt x="397" y="41"/>
                                    </a:lnTo>
                                    <a:lnTo>
                                      <a:pt x="405" y="41"/>
                                    </a:lnTo>
                                    <a:lnTo>
                                      <a:pt x="414" y="43"/>
                                    </a:lnTo>
                                    <a:lnTo>
                                      <a:pt x="421" y="45"/>
                                    </a:lnTo>
                                    <a:lnTo>
                                      <a:pt x="428" y="45"/>
                                    </a:lnTo>
                                    <a:lnTo>
                                      <a:pt x="438" y="48"/>
                                    </a:lnTo>
                                    <a:lnTo>
                                      <a:pt x="445" y="48"/>
                                    </a:lnTo>
                                    <a:lnTo>
                                      <a:pt x="455" y="50"/>
                                    </a:lnTo>
                                    <a:lnTo>
                                      <a:pt x="469" y="43"/>
                                    </a:lnTo>
                                    <a:lnTo>
                                      <a:pt x="481" y="38"/>
                                    </a:lnTo>
                                    <a:lnTo>
                                      <a:pt x="495" y="34"/>
                                    </a:lnTo>
                                    <a:lnTo>
                                      <a:pt x="507" y="36"/>
                                    </a:lnTo>
                                    <a:lnTo>
                                      <a:pt x="516" y="36"/>
                                    </a:lnTo>
                                    <a:lnTo>
                                      <a:pt x="528" y="41"/>
                                    </a:lnTo>
                                    <a:lnTo>
                                      <a:pt x="538" y="43"/>
                                    </a:lnTo>
                                    <a:lnTo>
                                      <a:pt x="547" y="53"/>
                                    </a:lnTo>
                                    <a:lnTo>
                                      <a:pt x="555" y="60"/>
                                    </a:lnTo>
                                    <a:lnTo>
                                      <a:pt x="562" y="69"/>
                                    </a:lnTo>
                                    <a:lnTo>
                                      <a:pt x="569" y="79"/>
                                    </a:lnTo>
                                    <a:lnTo>
                                      <a:pt x="574" y="91"/>
                                    </a:lnTo>
                                    <a:lnTo>
                                      <a:pt x="576" y="100"/>
                                    </a:lnTo>
                                    <a:lnTo>
                                      <a:pt x="581" y="114"/>
                                    </a:lnTo>
                                    <a:lnTo>
                                      <a:pt x="583" y="128"/>
                                    </a:lnTo>
                                    <a:lnTo>
                                      <a:pt x="583" y="143"/>
                                    </a:lnTo>
                                    <a:lnTo>
                                      <a:pt x="593" y="152"/>
                                    </a:lnTo>
                                    <a:lnTo>
                                      <a:pt x="605" y="164"/>
                                    </a:lnTo>
                                    <a:lnTo>
                                      <a:pt x="614" y="174"/>
                                    </a:lnTo>
                                    <a:lnTo>
                                      <a:pt x="628" y="183"/>
                                    </a:lnTo>
                                    <a:lnTo>
                                      <a:pt x="638" y="193"/>
                                    </a:lnTo>
                                    <a:lnTo>
                                      <a:pt x="650" y="202"/>
                                    </a:lnTo>
                                    <a:lnTo>
                                      <a:pt x="664" y="212"/>
                                    </a:lnTo>
                                    <a:lnTo>
                                      <a:pt x="676" y="221"/>
                                    </a:lnTo>
                                    <a:lnTo>
                                      <a:pt x="688" y="228"/>
                                    </a:lnTo>
                                    <a:lnTo>
                                      <a:pt x="700" y="238"/>
                                    </a:lnTo>
                                    <a:lnTo>
                                      <a:pt x="712" y="242"/>
                                    </a:lnTo>
                                    <a:lnTo>
                                      <a:pt x="726" y="250"/>
                                    </a:lnTo>
                                    <a:lnTo>
                                      <a:pt x="740" y="254"/>
                                    </a:lnTo>
                                    <a:lnTo>
                                      <a:pt x="754" y="259"/>
                                    </a:lnTo>
                                    <a:lnTo>
                                      <a:pt x="762" y="261"/>
                                    </a:lnTo>
                                    <a:lnTo>
                                      <a:pt x="769" y="261"/>
                                    </a:lnTo>
                                    <a:lnTo>
                                      <a:pt x="778" y="264"/>
                                    </a:lnTo>
                                    <a:lnTo>
                                      <a:pt x="785" y="266"/>
                                    </a:lnTo>
                                    <a:lnTo>
                                      <a:pt x="797" y="271"/>
                                    </a:lnTo>
                                    <a:lnTo>
                                      <a:pt x="809" y="280"/>
                                    </a:lnTo>
                                    <a:lnTo>
                                      <a:pt x="816" y="290"/>
                                    </a:lnTo>
                                    <a:lnTo>
                                      <a:pt x="826" y="302"/>
                                    </a:lnTo>
                                    <a:lnTo>
                                      <a:pt x="828" y="314"/>
                                    </a:lnTo>
                                    <a:lnTo>
                                      <a:pt x="833" y="325"/>
                                    </a:lnTo>
                                    <a:lnTo>
                                      <a:pt x="835" y="340"/>
                                    </a:lnTo>
                                    <a:lnTo>
                                      <a:pt x="840" y="354"/>
                                    </a:lnTo>
                                    <a:lnTo>
                                      <a:pt x="843" y="366"/>
                                    </a:lnTo>
                                    <a:lnTo>
                                      <a:pt x="845" y="380"/>
                                    </a:lnTo>
                                    <a:lnTo>
                                      <a:pt x="850" y="394"/>
                                    </a:lnTo>
                                    <a:lnTo>
                                      <a:pt x="854" y="409"/>
                                    </a:lnTo>
                                    <a:lnTo>
                                      <a:pt x="859" y="420"/>
                                    </a:lnTo>
                                    <a:lnTo>
                                      <a:pt x="869" y="432"/>
                                    </a:lnTo>
                                    <a:lnTo>
                                      <a:pt x="878" y="444"/>
                                    </a:lnTo>
                                    <a:lnTo>
                                      <a:pt x="893" y="456"/>
                                    </a:lnTo>
                                    <a:lnTo>
                                      <a:pt x="897" y="466"/>
                                    </a:lnTo>
                                    <a:lnTo>
                                      <a:pt x="902" y="475"/>
                                    </a:lnTo>
                                    <a:lnTo>
                                      <a:pt x="904" y="485"/>
                                    </a:lnTo>
                                    <a:lnTo>
                                      <a:pt x="904" y="494"/>
                                    </a:lnTo>
                                    <a:lnTo>
                                      <a:pt x="904" y="503"/>
                                    </a:lnTo>
                                    <a:lnTo>
                                      <a:pt x="904" y="515"/>
                                    </a:lnTo>
                                    <a:lnTo>
                                      <a:pt x="902" y="525"/>
                                    </a:lnTo>
                                    <a:lnTo>
                                      <a:pt x="902" y="534"/>
                                    </a:lnTo>
                                    <a:lnTo>
                                      <a:pt x="897" y="541"/>
                                    </a:lnTo>
                                    <a:lnTo>
                                      <a:pt x="895" y="551"/>
                                    </a:lnTo>
                                    <a:lnTo>
                                      <a:pt x="890" y="560"/>
                                    </a:lnTo>
                                    <a:lnTo>
                                      <a:pt x="890" y="570"/>
                                    </a:lnTo>
                                    <a:lnTo>
                                      <a:pt x="888" y="579"/>
                                    </a:lnTo>
                                    <a:lnTo>
                                      <a:pt x="888" y="591"/>
                                    </a:lnTo>
                                    <a:lnTo>
                                      <a:pt x="888" y="603"/>
                                    </a:lnTo>
                                    <a:lnTo>
                                      <a:pt x="893" y="615"/>
                                    </a:lnTo>
                                    <a:lnTo>
                                      <a:pt x="890" y="615"/>
                                    </a:lnTo>
                                    <a:lnTo>
                                      <a:pt x="890" y="622"/>
                                    </a:lnTo>
                                    <a:lnTo>
                                      <a:pt x="890" y="627"/>
                                    </a:lnTo>
                                    <a:lnTo>
                                      <a:pt x="890" y="636"/>
                                    </a:lnTo>
                                    <a:lnTo>
                                      <a:pt x="890" y="644"/>
                                    </a:lnTo>
                                    <a:lnTo>
                                      <a:pt x="890" y="651"/>
                                    </a:lnTo>
                                    <a:lnTo>
                                      <a:pt x="890" y="655"/>
                                    </a:lnTo>
                                    <a:lnTo>
                                      <a:pt x="890" y="660"/>
                                    </a:lnTo>
                                    <a:lnTo>
                                      <a:pt x="890" y="66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E600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1549" name="Freeform 525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1100" y="0"/>
                                <a:ext cx="968" cy="936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707" y="936"/>
                                  </a:cxn>
                                  <a:cxn ang="0">
                                    <a:pos x="678" y="893"/>
                                  </a:cxn>
                                  <a:cxn ang="0">
                                    <a:pos x="688" y="841"/>
                                  </a:cxn>
                                  <a:cxn ang="0">
                                    <a:pos x="666" y="796"/>
                                  </a:cxn>
                                  <a:cxn ang="0">
                                    <a:pos x="633" y="755"/>
                                  </a:cxn>
                                  <a:cxn ang="0">
                                    <a:pos x="628" y="696"/>
                                  </a:cxn>
                                  <a:cxn ang="0">
                                    <a:pos x="590" y="644"/>
                                  </a:cxn>
                                  <a:cxn ang="0">
                                    <a:pos x="559" y="613"/>
                                  </a:cxn>
                                  <a:cxn ang="0">
                                    <a:pos x="530" y="582"/>
                                  </a:cxn>
                                  <a:cxn ang="0">
                                    <a:pos x="499" y="549"/>
                                  </a:cxn>
                                  <a:cxn ang="0">
                                    <a:pos x="452" y="537"/>
                                  </a:cxn>
                                  <a:cxn ang="0">
                                    <a:pos x="395" y="494"/>
                                  </a:cxn>
                                  <a:cxn ang="0">
                                    <a:pos x="338" y="459"/>
                                  </a:cxn>
                                  <a:cxn ang="0">
                                    <a:pos x="273" y="456"/>
                                  </a:cxn>
                                  <a:cxn ang="0">
                                    <a:pos x="223" y="428"/>
                                  </a:cxn>
                                  <a:cxn ang="0">
                                    <a:pos x="171" y="411"/>
                                  </a:cxn>
                                  <a:cxn ang="0">
                                    <a:pos x="116" y="421"/>
                                  </a:cxn>
                                  <a:cxn ang="0">
                                    <a:pos x="42" y="416"/>
                                  </a:cxn>
                                  <a:cxn ang="0">
                                    <a:pos x="2" y="392"/>
                                  </a:cxn>
                                  <a:cxn ang="0">
                                    <a:pos x="28" y="338"/>
                                  </a:cxn>
                                  <a:cxn ang="0">
                                    <a:pos x="76" y="288"/>
                                  </a:cxn>
                                  <a:cxn ang="0">
                                    <a:pos x="109" y="235"/>
                                  </a:cxn>
                                  <a:cxn ang="0">
                                    <a:pos x="159" y="176"/>
                                  </a:cxn>
                                  <a:cxn ang="0">
                                    <a:pos x="211" y="126"/>
                                  </a:cxn>
                                  <a:cxn ang="0">
                                    <a:pos x="269" y="103"/>
                                  </a:cxn>
                                  <a:cxn ang="0">
                                    <a:pos x="300" y="76"/>
                                  </a:cxn>
                                  <a:cxn ang="0">
                                    <a:pos x="345" y="43"/>
                                  </a:cxn>
                                  <a:cxn ang="0">
                                    <a:pos x="388" y="31"/>
                                  </a:cxn>
                                  <a:cxn ang="0">
                                    <a:pos x="430" y="27"/>
                                  </a:cxn>
                                  <a:cxn ang="0">
                                    <a:pos x="476" y="22"/>
                                  </a:cxn>
                                  <a:cxn ang="0">
                                    <a:pos x="516" y="12"/>
                                  </a:cxn>
                                  <a:cxn ang="0">
                                    <a:pos x="557" y="0"/>
                                  </a:cxn>
                                  <a:cxn ang="0">
                                    <a:pos x="607" y="24"/>
                                  </a:cxn>
                                  <a:cxn ang="0">
                                    <a:pos x="649" y="81"/>
                                  </a:cxn>
                                  <a:cxn ang="0">
                                    <a:pos x="695" y="114"/>
                                  </a:cxn>
                                  <a:cxn ang="0">
                                    <a:pos x="735" y="126"/>
                                  </a:cxn>
                                  <a:cxn ang="0">
                                    <a:pos x="773" y="148"/>
                                  </a:cxn>
                                  <a:cxn ang="0">
                                    <a:pos x="835" y="207"/>
                                  </a:cxn>
                                  <a:cxn ang="0">
                                    <a:pos x="899" y="269"/>
                                  </a:cxn>
                                  <a:cxn ang="0">
                                    <a:pos x="940" y="302"/>
                                  </a:cxn>
                                  <a:cxn ang="0">
                                    <a:pos x="940" y="349"/>
                                  </a:cxn>
                                  <a:cxn ang="0">
                                    <a:pos x="947" y="392"/>
                                  </a:cxn>
                                  <a:cxn ang="0">
                                    <a:pos x="968" y="459"/>
                                  </a:cxn>
                                  <a:cxn ang="0">
                                    <a:pos x="956" y="508"/>
                                  </a:cxn>
                                  <a:cxn ang="0">
                                    <a:pos x="926" y="575"/>
                                  </a:cxn>
                                  <a:cxn ang="0">
                                    <a:pos x="897" y="639"/>
                                  </a:cxn>
                                  <a:cxn ang="0">
                                    <a:pos x="878" y="679"/>
                                  </a:cxn>
                                  <a:cxn ang="0">
                                    <a:pos x="854" y="729"/>
                                  </a:cxn>
                                  <a:cxn ang="0">
                                    <a:pos x="833" y="781"/>
                                  </a:cxn>
                                  <a:cxn ang="0">
                                    <a:pos x="790" y="848"/>
                                  </a:cxn>
                                  <a:cxn ang="0">
                                    <a:pos x="745" y="900"/>
                                  </a:cxn>
                                  <a:cxn ang="0">
                                    <a:pos x="716" y="921"/>
                                  </a:cxn>
                                </a:cxnLst>
                                <a:rect l="0" t="0" r="r" b="b"/>
                                <a:pathLst>
                                  <a:path w="968" h="936">
                                    <a:moveTo>
                                      <a:pt x="716" y="921"/>
                                    </a:moveTo>
                                    <a:lnTo>
                                      <a:pt x="714" y="929"/>
                                    </a:lnTo>
                                    <a:lnTo>
                                      <a:pt x="711" y="933"/>
                                    </a:lnTo>
                                    <a:lnTo>
                                      <a:pt x="709" y="936"/>
                                    </a:lnTo>
                                    <a:lnTo>
                                      <a:pt x="707" y="936"/>
                                    </a:lnTo>
                                    <a:lnTo>
                                      <a:pt x="699" y="929"/>
                                    </a:lnTo>
                                    <a:lnTo>
                                      <a:pt x="690" y="919"/>
                                    </a:lnTo>
                                    <a:lnTo>
                                      <a:pt x="685" y="910"/>
                                    </a:lnTo>
                                    <a:lnTo>
                                      <a:pt x="683" y="902"/>
                                    </a:lnTo>
                                    <a:lnTo>
                                      <a:pt x="678" y="893"/>
                                    </a:lnTo>
                                    <a:lnTo>
                                      <a:pt x="678" y="886"/>
                                    </a:lnTo>
                                    <a:lnTo>
                                      <a:pt x="676" y="874"/>
                                    </a:lnTo>
                                    <a:lnTo>
                                      <a:pt x="683" y="867"/>
                                    </a:lnTo>
                                    <a:lnTo>
                                      <a:pt x="685" y="853"/>
                                    </a:lnTo>
                                    <a:lnTo>
                                      <a:pt x="688" y="841"/>
                                    </a:lnTo>
                                    <a:lnTo>
                                      <a:pt x="685" y="829"/>
                                    </a:lnTo>
                                    <a:lnTo>
                                      <a:pt x="683" y="822"/>
                                    </a:lnTo>
                                    <a:lnTo>
                                      <a:pt x="678" y="812"/>
                                    </a:lnTo>
                                    <a:lnTo>
                                      <a:pt x="673" y="803"/>
                                    </a:lnTo>
                                    <a:lnTo>
                                      <a:pt x="666" y="796"/>
                                    </a:lnTo>
                                    <a:lnTo>
                                      <a:pt x="659" y="788"/>
                                    </a:lnTo>
                                    <a:lnTo>
                                      <a:pt x="649" y="781"/>
                                    </a:lnTo>
                                    <a:lnTo>
                                      <a:pt x="645" y="774"/>
                                    </a:lnTo>
                                    <a:lnTo>
                                      <a:pt x="638" y="762"/>
                                    </a:lnTo>
                                    <a:lnTo>
                                      <a:pt x="633" y="755"/>
                                    </a:lnTo>
                                    <a:lnTo>
                                      <a:pt x="630" y="743"/>
                                    </a:lnTo>
                                    <a:lnTo>
                                      <a:pt x="630" y="734"/>
                                    </a:lnTo>
                                    <a:lnTo>
                                      <a:pt x="630" y="722"/>
                                    </a:lnTo>
                                    <a:lnTo>
                                      <a:pt x="638" y="708"/>
                                    </a:lnTo>
                                    <a:lnTo>
                                      <a:pt x="628" y="696"/>
                                    </a:lnTo>
                                    <a:lnTo>
                                      <a:pt x="618" y="686"/>
                                    </a:lnTo>
                                    <a:lnTo>
                                      <a:pt x="609" y="675"/>
                                    </a:lnTo>
                                    <a:lnTo>
                                      <a:pt x="602" y="665"/>
                                    </a:lnTo>
                                    <a:lnTo>
                                      <a:pt x="595" y="656"/>
                                    </a:lnTo>
                                    <a:lnTo>
                                      <a:pt x="590" y="644"/>
                                    </a:lnTo>
                                    <a:lnTo>
                                      <a:pt x="588" y="629"/>
                                    </a:lnTo>
                                    <a:lnTo>
                                      <a:pt x="590" y="618"/>
                                    </a:lnTo>
                                    <a:lnTo>
                                      <a:pt x="578" y="618"/>
                                    </a:lnTo>
                                    <a:lnTo>
                                      <a:pt x="569" y="618"/>
                                    </a:lnTo>
                                    <a:lnTo>
                                      <a:pt x="559" y="613"/>
                                    </a:lnTo>
                                    <a:lnTo>
                                      <a:pt x="552" y="610"/>
                                    </a:lnTo>
                                    <a:lnTo>
                                      <a:pt x="545" y="603"/>
                                    </a:lnTo>
                                    <a:lnTo>
                                      <a:pt x="540" y="599"/>
                                    </a:lnTo>
                                    <a:lnTo>
                                      <a:pt x="535" y="589"/>
                                    </a:lnTo>
                                    <a:lnTo>
                                      <a:pt x="530" y="582"/>
                                    </a:lnTo>
                                    <a:lnTo>
                                      <a:pt x="526" y="575"/>
                                    </a:lnTo>
                                    <a:lnTo>
                                      <a:pt x="519" y="565"/>
                                    </a:lnTo>
                                    <a:lnTo>
                                      <a:pt x="514" y="558"/>
                                    </a:lnTo>
                                    <a:lnTo>
                                      <a:pt x="509" y="553"/>
                                    </a:lnTo>
                                    <a:lnTo>
                                      <a:pt x="499" y="549"/>
                                    </a:lnTo>
                                    <a:lnTo>
                                      <a:pt x="495" y="546"/>
                                    </a:lnTo>
                                    <a:lnTo>
                                      <a:pt x="483" y="546"/>
                                    </a:lnTo>
                                    <a:lnTo>
                                      <a:pt x="476" y="549"/>
                                    </a:lnTo>
                                    <a:lnTo>
                                      <a:pt x="464" y="542"/>
                                    </a:lnTo>
                                    <a:lnTo>
                                      <a:pt x="452" y="537"/>
                                    </a:lnTo>
                                    <a:lnTo>
                                      <a:pt x="440" y="530"/>
                                    </a:lnTo>
                                    <a:lnTo>
                                      <a:pt x="428" y="523"/>
                                    </a:lnTo>
                                    <a:lnTo>
                                      <a:pt x="416" y="513"/>
                                    </a:lnTo>
                                    <a:lnTo>
                                      <a:pt x="407" y="504"/>
                                    </a:lnTo>
                                    <a:lnTo>
                                      <a:pt x="395" y="494"/>
                                    </a:lnTo>
                                    <a:lnTo>
                                      <a:pt x="385" y="487"/>
                                    </a:lnTo>
                                    <a:lnTo>
                                      <a:pt x="373" y="478"/>
                                    </a:lnTo>
                                    <a:lnTo>
                                      <a:pt x="361" y="468"/>
                                    </a:lnTo>
                                    <a:lnTo>
                                      <a:pt x="350" y="461"/>
                                    </a:lnTo>
                                    <a:lnTo>
                                      <a:pt x="338" y="459"/>
                                    </a:lnTo>
                                    <a:lnTo>
                                      <a:pt x="323" y="454"/>
                                    </a:lnTo>
                                    <a:lnTo>
                                      <a:pt x="311" y="454"/>
                                    </a:lnTo>
                                    <a:lnTo>
                                      <a:pt x="300" y="456"/>
                                    </a:lnTo>
                                    <a:lnTo>
                                      <a:pt x="285" y="463"/>
                                    </a:lnTo>
                                    <a:lnTo>
                                      <a:pt x="273" y="456"/>
                                    </a:lnTo>
                                    <a:lnTo>
                                      <a:pt x="264" y="451"/>
                                    </a:lnTo>
                                    <a:lnTo>
                                      <a:pt x="254" y="444"/>
                                    </a:lnTo>
                                    <a:lnTo>
                                      <a:pt x="245" y="440"/>
                                    </a:lnTo>
                                    <a:lnTo>
                                      <a:pt x="233" y="435"/>
                                    </a:lnTo>
                                    <a:lnTo>
                                      <a:pt x="223" y="428"/>
                                    </a:lnTo>
                                    <a:lnTo>
                                      <a:pt x="214" y="425"/>
                                    </a:lnTo>
                                    <a:lnTo>
                                      <a:pt x="204" y="421"/>
                                    </a:lnTo>
                                    <a:lnTo>
                                      <a:pt x="195" y="416"/>
                                    </a:lnTo>
                                    <a:lnTo>
                                      <a:pt x="183" y="413"/>
                                    </a:lnTo>
                                    <a:lnTo>
                                      <a:pt x="171" y="411"/>
                                    </a:lnTo>
                                    <a:lnTo>
                                      <a:pt x="161" y="411"/>
                                    </a:lnTo>
                                    <a:lnTo>
                                      <a:pt x="150" y="411"/>
                                    </a:lnTo>
                                    <a:lnTo>
                                      <a:pt x="140" y="411"/>
                                    </a:lnTo>
                                    <a:lnTo>
                                      <a:pt x="126" y="416"/>
                                    </a:lnTo>
                                    <a:lnTo>
                                      <a:pt x="116" y="421"/>
                                    </a:lnTo>
                                    <a:lnTo>
                                      <a:pt x="100" y="416"/>
                                    </a:lnTo>
                                    <a:lnTo>
                                      <a:pt x="88" y="416"/>
                                    </a:lnTo>
                                    <a:lnTo>
                                      <a:pt x="71" y="416"/>
                                    </a:lnTo>
                                    <a:lnTo>
                                      <a:pt x="59" y="416"/>
                                    </a:lnTo>
                                    <a:lnTo>
                                      <a:pt x="42" y="416"/>
                                    </a:lnTo>
                                    <a:lnTo>
                                      <a:pt x="28" y="418"/>
                                    </a:lnTo>
                                    <a:lnTo>
                                      <a:pt x="16" y="416"/>
                                    </a:lnTo>
                                    <a:lnTo>
                                      <a:pt x="2" y="416"/>
                                    </a:lnTo>
                                    <a:lnTo>
                                      <a:pt x="0" y="404"/>
                                    </a:lnTo>
                                    <a:lnTo>
                                      <a:pt x="2" y="392"/>
                                    </a:lnTo>
                                    <a:lnTo>
                                      <a:pt x="2" y="380"/>
                                    </a:lnTo>
                                    <a:lnTo>
                                      <a:pt x="9" y="371"/>
                                    </a:lnTo>
                                    <a:lnTo>
                                      <a:pt x="12" y="356"/>
                                    </a:lnTo>
                                    <a:lnTo>
                                      <a:pt x="21" y="347"/>
                                    </a:lnTo>
                                    <a:lnTo>
                                      <a:pt x="28" y="338"/>
                                    </a:lnTo>
                                    <a:lnTo>
                                      <a:pt x="38" y="328"/>
                                    </a:lnTo>
                                    <a:lnTo>
                                      <a:pt x="47" y="319"/>
                                    </a:lnTo>
                                    <a:lnTo>
                                      <a:pt x="57" y="307"/>
                                    </a:lnTo>
                                    <a:lnTo>
                                      <a:pt x="66" y="297"/>
                                    </a:lnTo>
                                    <a:lnTo>
                                      <a:pt x="76" y="288"/>
                                    </a:lnTo>
                                    <a:lnTo>
                                      <a:pt x="83" y="276"/>
                                    </a:lnTo>
                                    <a:lnTo>
                                      <a:pt x="90" y="266"/>
                                    </a:lnTo>
                                    <a:lnTo>
                                      <a:pt x="95" y="257"/>
                                    </a:lnTo>
                                    <a:lnTo>
                                      <a:pt x="100" y="247"/>
                                    </a:lnTo>
                                    <a:lnTo>
                                      <a:pt x="109" y="235"/>
                                    </a:lnTo>
                                    <a:lnTo>
                                      <a:pt x="119" y="224"/>
                                    </a:lnTo>
                                    <a:lnTo>
                                      <a:pt x="128" y="209"/>
                                    </a:lnTo>
                                    <a:lnTo>
                                      <a:pt x="140" y="200"/>
                                    </a:lnTo>
                                    <a:lnTo>
                                      <a:pt x="147" y="188"/>
                                    </a:lnTo>
                                    <a:lnTo>
                                      <a:pt x="159" y="176"/>
                                    </a:lnTo>
                                    <a:lnTo>
                                      <a:pt x="169" y="164"/>
                                    </a:lnTo>
                                    <a:lnTo>
                                      <a:pt x="178" y="155"/>
                                    </a:lnTo>
                                    <a:lnTo>
                                      <a:pt x="188" y="143"/>
                                    </a:lnTo>
                                    <a:lnTo>
                                      <a:pt x="200" y="133"/>
                                    </a:lnTo>
                                    <a:lnTo>
                                      <a:pt x="211" y="126"/>
                                    </a:lnTo>
                                    <a:lnTo>
                                      <a:pt x="226" y="119"/>
                                    </a:lnTo>
                                    <a:lnTo>
                                      <a:pt x="238" y="110"/>
                                    </a:lnTo>
                                    <a:lnTo>
                                      <a:pt x="252" y="107"/>
                                    </a:lnTo>
                                    <a:lnTo>
                                      <a:pt x="259" y="105"/>
                                    </a:lnTo>
                                    <a:lnTo>
                                      <a:pt x="269" y="103"/>
                                    </a:lnTo>
                                    <a:lnTo>
                                      <a:pt x="276" y="103"/>
                                    </a:lnTo>
                                    <a:lnTo>
                                      <a:pt x="285" y="103"/>
                                    </a:lnTo>
                                    <a:lnTo>
                                      <a:pt x="288" y="93"/>
                                    </a:lnTo>
                                    <a:lnTo>
                                      <a:pt x="292" y="84"/>
                                    </a:lnTo>
                                    <a:lnTo>
                                      <a:pt x="300" y="76"/>
                                    </a:lnTo>
                                    <a:lnTo>
                                      <a:pt x="304" y="72"/>
                                    </a:lnTo>
                                    <a:lnTo>
                                      <a:pt x="316" y="57"/>
                                    </a:lnTo>
                                    <a:lnTo>
                                      <a:pt x="330" y="50"/>
                                    </a:lnTo>
                                    <a:lnTo>
                                      <a:pt x="338" y="48"/>
                                    </a:lnTo>
                                    <a:lnTo>
                                      <a:pt x="345" y="43"/>
                                    </a:lnTo>
                                    <a:lnTo>
                                      <a:pt x="354" y="41"/>
                                    </a:lnTo>
                                    <a:lnTo>
                                      <a:pt x="361" y="38"/>
                                    </a:lnTo>
                                    <a:lnTo>
                                      <a:pt x="371" y="34"/>
                                    </a:lnTo>
                                    <a:lnTo>
                                      <a:pt x="380" y="34"/>
                                    </a:lnTo>
                                    <a:lnTo>
                                      <a:pt x="388" y="31"/>
                                    </a:lnTo>
                                    <a:lnTo>
                                      <a:pt x="397" y="31"/>
                                    </a:lnTo>
                                    <a:lnTo>
                                      <a:pt x="407" y="29"/>
                                    </a:lnTo>
                                    <a:lnTo>
                                      <a:pt x="414" y="29"/>
                                    </a:lnTo>
                                    <a:lnTo>
                                      <a:pt x="423" y="27"/>
                                    </a:lnTo>
                                    <a:lnTo>
                                      <a:pt x="430" y="27"/>
                                    </a:lnTo>
                                    <a:lnTo>
                                      <a:pt x="440" y="24"/>
                                    </a:lnTo>
                                    <a:lnTo>
                                      <a:pt x="449" y="24"/>
                                    </a:lnTo>
                                    <a:lnTo>
                                      <a:pt x="459" y="24"/>
                                    </a:lnTo>
                                    <a:lnTo>
                                      <a:pt x="469" y="24"/>
                                    </a:lnTo>
                                    <a:lnTo>
                                      <a:pt x="476" y="22"/>
                                    </a:lnTo>
                                    <a:lnTo>
                                      <a:pt x="483" y="19"/>
                                    </a:lnTo>
                                    <a:lnTo>
                                      <a:pt x="492" y="19"/>
                                    </a:lnTo>
                                    <a:lnTo>
                                      <a:pt x="502" y="17"/>
                                    </a:lnTo>
                                    <a:lnTo>
                                      <a:pt x="509" y="15"/>
                                    </a:lnTo>
                                    <a:lnTo>
                                      <a:pt x="516" y="12"/>
                                    </a:lnTo>
                                    <a:lnTo>
                                      <a:pt x="526" y="8"/>
                                    </a:lnTo>
                                    <a:lnTo>
                                      <a:pt x="533" y="5"/>
                                    </a:lnTo>
                                    <a:lnTo>
                                      <a:pt x="542" y="3"/>
                                    </a:lnTo>
                                    <a:lnTo>
                                      <a:pt x="549" y="0"/>
                                    </a:lnTo>
                                    <a:lnTo>
                                      <a:pt x="557" y="0"/>
                                    </a:lnTo>
                                    <a:lnTo>
                                      <a:pt x="566" y="0"/>
                                    </a:lnTo>
                                    <a:lnTo>
                                      <a:pt x="578" y="3"/>
                                    </a:lnTo>
                                    <a:lnTo>
                                      <a:pt x="590" y="8"/>
                                    </a:lnTo>
                                    <a:lnTo>
                                      <a:pt x="597" y="15"/>
                                    </a:lnTo>
                                    <a:lnTo>
                                      <a:pt x="607" y="24"/>
                                    </a:lnTo>
                                    <a:lnTo>
                                      <a:pt x="616" y="36"/>
                                    </a:lnTo>
                                    <a:lnTo>
                                      <a:pt x="626" y="48"/>
                                    </a:lnTo>
                                    <a:lnTo>
                                      <a:pt x="633" y="60"/>
                                    </a:lnTo>
                                    <a:lnTo>
                                      <a:pt x="640" y="72"/>
                                    </a:lnTo>
                                    <a:lnTo>
                                      <a:pt x="649" y="81"/>
                                    </a:lnTo>
                                    <a:lnTo>
                                      <a:pt x="659" y="93"/>
                                    </a:lnTo>
                                    <a:lnTo>
                                      <a:pt x="668" y="100"/>
                                    </a:lnTo>
                                    <a:lnTo>
                                      <a:pt x="680" y="110"/>
                                    </a:lnTo>
                                    <a:lnTo>
                                      <a:pt x="688" y="112"/>
                                    </a:lnTo>
                                    <a:lnTo>
                                      <a:pt x="695" y="114"/>
                                    </a:lnTo>
                                    <a:lnTo>
                                      <a:pt x="702" y="117"/>
                                    </a:lnTo>
                                    <a:lnTo>
                                      <a:pt x="711" y="119"/>
                                    </a:lnTo>
                                    <a:lnTo>
                                      <a:pt x="718" y="119"/>
                                    </a:lnTo>
                                    <a:lnTo>
                                      <a:pt x="728" y="122"/>
                                    </a:lnTo>
                                    <a:lnTo>
                                      <a:pt x="735" y="126"/>
                                    </a:lnTo>
                                    <a:lnTo>
                                      <a:pt x="745" y="129"/>
                                    </a:lnTo>
                                    <a:lnTo>
                                      <a:pt x="752" y="131"/>
                                    </a:lnTo>
                                    <a:lnTo>
                                      <a:pt x="759" y="136"/>
                                    </a:lnTo>
                                    <a:lnTo>
                                      <a:pt x="766" y="143"/>
                                    </a:lnTo>
                                    <a:lnTo>
                                      <a:pt x="773" y="148"/>
                                    </a:lnTo>
                                    <a:lnTo>
                                      <a:pt x="787" y="157"/>
                                    </a:lnTo>
                                    <a:lnTo>
                                      <a:pt x="799" y="169"/>
                                    </a:lnTo>
                                    <a:lnTo>
                                      <a:pt x="811" y="181"/>
                                    </a:lnTo>
                                    <a:lnTo>
                                      <a:pt x="826" y="195"/>
                                    </a:lnTo>
                                    <a:lnTo>
                                      <a:pt x="835" y="207"/>
                                    </a:lnTo>
                                    <a:lnTo>
                                      <a:pt x="849" y="219"/>
                                    </a:lnTo>
                                    <a:lnTo>
                                      <a:pt x="861" y="233"/>
                                    </a:lnTo>
                                    <a:lnTo>
                                      <a:pt x="873" y="247"/>
                                    </a:lnTo>
                                    <a:lnTo>
                                      <a:pt x="887" y="257"/>
                                    </a:lnTo>
                                    <a:lnTo>
                                      <a:pt x="899" y="269"/>
                                    </a:lnTo>
                                    <a:lnTo>
                                      <a:pt x="907" y="273"/>
                                    </a:lnTo>
                                    <a:lnTo>
                                      <a:pt x="916" y="278"/>
                                    </a:lnTo>
                                    <a:lnTo>
                                      <a:pt x="923" y="285"/>
                                    </a:lnTo>
                                    <a:lnTo>
                                      <a:pt x="933" y="290"/>
                                    </a:lnTo>
                                    <a:lnTo>
                                      <a:pt x="940" y="302"/>
                                    </a:lnTo>
                                    <a:lnTo>
                                      <a:pt x="942" y="319"/>
                                    </a:lnTo>
                                    <a:lnTo>
                                      <a:pt x="940" y="323"/>
                                    </a:lnTo>
                                    <a:lnTo>
                                      <a:pt x="940" y="333"/>
                                    </a:lnTo>
                                    <a:lnTo>
                                      <a:pt x="940" y="340"/>
                                    </a:lnTo>
                                    <a:lnTo>
                                      <a:pt x="940" y="349"/>
                                    </a:lnTo>
                                    <a:lnTo>
                                      <a:pt x="937" y="364"/>
                                    </a:lnTo>
                                    <a:lnTo>
                                      <a:pt x="937" y="375"/>
                                    </a:lnTo>
                                    <a:lnTo>
                                      <a:pt x="937" y="383"/>
                                    </a:lnTo>
                                    <a:lnTo>
                                      <a:pt x="942" y="387"/>
                                    </a:lnTo>
                                    <a:lnTo>
                                      <a:pt x="947" y="392"/>
                                    </a:lnTo>
                                    <a:lnTo>
                                      <a:pt x="956" y="399"/>
                                    </a:lnTo>
                                    <a:lnTo>
                                      <a:pt x="961" y="413"/>
                                    </a:lnTo>
                                    <a:lnTo>
                                      <a:pt x="966" y="428"/>
                                    </a:lnTo>
                                    <a:lnTo>
                                      <a:pt x="966" y="442"/>
                                    </a:lnTo>
                                    <a:lnTo>
                                      <a:pt x="968" y="459"/>
                                    </a:lnTo>
                                    <a:lnTo>
                                      <a:pt x="966" y="470"/>
                                    </a:lnTo>
                                    <a:lnTo>
                                      <a:pt x="961" y="487"/>
                                    </a:lnTo>
                                    <a:lnTo>
                                      <a:pt x="959" y="494"/>
                                    </a:lnTo>
                                    <a:lnTo>
                                      <a:pt x="959" y="501"/>
                                    </a:lnTo>
                                    <a:lnTo>
                                      <a:pt x="956" y="508"/>
                                    </a:lnTo>
                                    <a:lnTo>
                                      <a:pt x="954" y="516"/>
                                    </a:lnTo>
                                    <a:lnTo>
                                      <a:pt x="947" y="530"/>
                                    </a:lnTo>
                                    <a:lnTo>
                                      <a:pt x="940" y="546"/>
                                    </a:lnTo>
                                    <a:lnTo>
                                      <a:pt x="933" y="558"/>
                                    </a:lnTo>
                                    <a:lnTo>
                                      <a:pt x="926" y="575"/>
                                    </a:lnTo>
                                    <a:lnTo>
                                      <a:pt x="918" y="587"/>
                                    </a:lnTo>
                                    <a:lnTo>
                                      <a:pt x="911" y="603"/>
                                    </a:lnTo>
                                    <a:lnTo>
                                      <a:pt x="907" y="618"/>
                                    </a:lnTo>
                                    <a:lnTo>
                                      <a:pt x="902" y="632"/>
                                    </a:lnTo>
                                    <a:lnTo>
                                      <a:pt x="897" y="639"/>
                                    </a:lnTo>
                                    <a:lnTo>
                                      <a:pt x="892" y="646"/>
                                    </a:lnTo>
                                    <a:lnTo>
                                      <a:pt x="887" y="656"/>
                                    </a:lnTo>
                                    <a:lnTo>
                                      <a:pt x="885" y="663"/>
                                    </a:lnTo>
                                    <a:lnTo>
                                      <a:pt x="880" y="670"/>
                                    </a:lnTo>
                                    <a:lnTo>
                                      <a:pt x="878" y="679"/>
                                    </a:lnTo>
                                    <a:lnTo>
                                      <a:pt x="873" y="686"/>
                                    </a:lnTo>
                                    <a:lnTo>
                                      <a:pt x="871" y="694"/>
                                    </a:lnTo>
                                    <a:lnTo>
                                      <a:pt x="864" y="708"/>
                                    </a:lnTo>
                                    <a:lnTo>
                                      <a:pt x="859" y="722"/>
                                    </a:lnTo>
                                    <a:lnTo>
                                      <a:pt x="854" y="729"/>
                                    </a:lnTo>
                                    <a:lnTo>
                                      <a:pt x="852" y="739"/>
                                    </a:lnTo>
                                    <a:lnTo>
                                      <a:pt x="849" y="743"/>
                                    </a:lnTo>
                                    <a:lnTo>
                                      <a:pt x="847" y="753"/>
                                    </a:lnTo>
                                    <a:lnTo>
                                      <a:pt x="837" y="767"/>
                                    </a:lnTo>
                                    <a:lnTo>
                                      <a:pt x="833" y="781"/>
                                    </a:lnTo>
                                    <a:lnTo>
                                      <a:pt x="823" y="796"/>
                                    </a:lnTo>
                                    <a:lnTo>
                                      <a:pt x="816" y="810"/>
                                    </a:lnTo>
                                    <a:lnTo>
                                      <a:pt x="807" y="824"/>
                                    </a:lnTo>
                                    <a:lnTo>
                                      <a:pt x="797" y="838"/>
                                    </a:lnTo>
                                    <a:lnTo>
                                      <a:pt x="790" y="848"/>
                                    </a:lnTo>
                                    <a:lnTo>
                                      <a:pt x="785" y="855"/>
                                    </a:lnTo>
                                    <a:lnTo>
                                      <a:pt x="780" y="864"/>
                                    </a:lnTo>
                                    <a:lnTo>
                                      <a:pt x="773" y="872"/>
                                    </a:lnTo>
                                    <a:lnTo>
                                      <a:pt x="759" y="886"/>
                                    </a:lnTo>
                                    <a:lnTo>
                                      <a:pt x="745" y="900"/>
                                    </a:lnTo>
                                    <a:lnTo>
                                      <a:pt x="738" y="907"/>
                                    </a:lnTo>
                                    <a:lnTo>
                                      <a:pt x="730" y="912"/>
                                    </a:lnTo>
                                    <a:lnTo>
                                      <a:pt x="721" y="917"/>
                                    </a:lnTo>
                                    <a:lnTo>
                                      <a:pt x="716" y="921"/>
                                    </a:lnTo>
                                    <a:lnTo>
                                      <a:pt x="716" y="92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CAB91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1550" name="Freeform 526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152" y="432"/>
                                <a:ext cx="1238" cy="1588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257" y="1515"/>
                                  </a:cxn>
                                  <a:cxn ang="0">
                                    <a:pos x="195" y="1546"/>
                                  </a:cxn>
                                  <a:cxn ang="0">
                                    <a:pos x="124" y="1567"/>
                                  </a:cxn>
                                  <a:cxn ang="0">
                                    <a:pos x="67" y="1576"/>
                                  </a:cxn>
                                  <a:cxn ang="0">
                                    <a:pos x="15" y="1510"/>
                                  </a:cxn>
                                  <a:cxn ang="0">
                                    <a:pos x="0" y="1451"/>
                                  </a:cxn>
                                  <a:cxn ang="0">
                                    <a:pos x="5" y="1394"/>
                                  </a:cxn>
                                  <a:cxn ang="0">
                                    <a:pos x="24" y="1339"/>
                                  </a:cxn>
                                  <a:cxn ang="0">
                                    <a:pos x="53" y="1282"/>
                                  </a:cxn>
                                  <a:cxn ang="0">
                                    <a:pos x="91" y="1230"/>
                                  </a:cxn>
                                  <a:cxn ang="0">
                                    <a:pos x="117" y="1163"/>
                                  </a:cxn>
                                  <a:cxn ang="0">
                                    <a:pos x="188" y="1095"/>
                                  </a:cxn>
                                  <a:cxn ang="0">
                                    <a:pos x="231" y="1023"/>
                                  </a:cxn>
                                  <a:cxn ang="0">
                                    <a:pos x="267" y="962"/>
                                  </a:cxn>
                                  <a:cxn ang="0">
                                    <a:pos x="310" y="898"/>
                                  </a:cxn>
                                  <a:cxn ang="0">
                                    <a:pos x="350" y="810"/>
                                  </a:cxn>
                                  <a:cxn ang="0">
                                    <a:pos x="417" y="734"/>
                                  </a:cxn>
                                  <a:cxn ang="0">
                                    <a:pos x="433" y="672"/>
                                  </a:cxn>
                                  <a:cxn ang="0">
                                    <a:pos x="483" y="615"/>
                                  </a:cxn>
                                  <a:cxn ang="0">
                                    <a:pos x="505" y="558"/>
                                  </a:cxn>
                                  <a:cxn ang="0">
                                    <a:pos x="567" y="518"/>
                                  </a:cxn>
                                  <a:cxn ang="0">
                                    <a:pos x="593" y="444"/>
                                  </a:cxn>
                                  <a:cxn ang="0">
                                    <a:pos x="636" y="380"/>
                                  </a:cxn>
                                  <a:cxn ang="0">
                                    <a:pos x="698" y="326"/>
                                  </a:cxn>
                                  <a:cxn ang="0">
                                    <a:pos x="752" y="269"/>
                                  </a:cxn>
                                  <a:cxn ang="0">
                                    <a:pos x="786" y="197"/>
                                  </a:cxn>
                                  <a:cxn ang="0">
                                    <a:pos x="826" y="119"/>
                                  </a:cxn>
                                  <a:cxn ang="0">
                                    <a:pos x="883" y="46"/>
                                  </a:cxn>
                                  <a:cxn ang="0">
                                    <a:pos x="948" y="0"/>
                                  </a:cxn>
                                  <a:cxn ang="0">
                                    <a:pos x="1012" y="27"/>
                                  </a:cxn>
                                  <a:cxn ang="0">
                                    <a:pos x="1083" y="55"/>
                                  </a:cxn>
                                  <a:cxn ang="0">
                                    <a:pos x="1155" y="55"/>
                                  </a:cxn>
                                  <a:cxn ang="0">
                                    <a:pos x="1221" y="86"/>
                                  </a:cxn>
                                  <a:cxn ang="0">
                                    <a:pos x="1207" y="155"/>
                                  </a:cxn>
                                  <a:cxn ang="0">
                                    <a:pos x="1188" y="228"/>
                                  </a:cxn>
                                  <a:cxn ang="0">
                                    <a:pos x="1171" y="314"/>
                                  </a:cxn>
                                  <a:cxn ang="0">
                                    <a:pos x="1109" y="383"/>
                                  </a:cxn>
                                  <a:cxn ang="0">
                                    <a:pos x="1081" y="454"/>
                                  </a:cxn>
                                  <a:cxn ang="0">
                                    <a:pos x="1038" y="525"/>
                                  </a:cxn>
                                  <a:cxn ang="0">
                                    <a:pos x="976" y="591"/>
                                  </a:cxn>
                                  <a:cxn ang="0">
                                    <a:pos x="936" y="670"/>
                                  </a:cxn>
                                  <a:cxn ang="0">
                                    <a:pos x="898" y="736"/>
                                  </a:cxn>
                                  <a:cxn ang="0">
                                    <a:pos x="883" y="793"/>
                                  </a:cxn>
                                  <a:cxn ang="0">
                                    <a:pos x="852" y="853"/>
                                  </a:cxn>
                                  <a:cxn ang="0">
                                    <a:pos x="798" y="940"/>
                                  </a:cxn>
                                  <a:cxn ang="0">
                                    <a:pos x="793" y="995"/>
                                  </a:cxn>
                                  <a:cxn ang="0">
                                    <a:pos x="791" y="1050"/>
                                  </a:cxn>
                                  <a:cxn ang="0">
                                    <a:pos x="767" y="1121"/>
                                  </a:cxn>
                                  <a:cxn ang="0">
                                    <a:pos x="702" y="1209"/>
                                  </a:cxn>
                                  <a:cxn ang="0">
                                    <a:pos x="655" y="1284"/>
                                  </a:cxn>
                                  <a:cxn ang="0">
                                    <a:pos x="602" y="1363"/>
                                  </a:cxn>
                                  <a:cxn ang="0">
                                    <a:pos x="538" y="1427"/>
                                  </a:cxn>
                                  <a:cxn ang="0">
                                    <a:pos x="457" y="1467"/>
                                  </a:cxn>
                                  <a:cxn ang="0">
                                    <a:pos x="381" y="1486"/>
                                  </a:cxn>
                                  <a:cxn ang="0">
                                    <a:pos x="317" y="1489"/>
                                  </a:cxn>
                                </a:cxnLst>
                                <a:rect l="0" t="0" r="r" b="b"/>
                                <a:pathLst>
                                  <a:path w="1238" h="1588">
                                    <a:moveTo>
                                      <a:pt x="317" y="1489"/>
                                    </a:moveTo>
                                    <a:lnTo>
                                      <a:pt x="307" y="1493"/>
                                    </a:lnTo>
                                    <a:lnTo>
                                      <a:pt x="298" y="1496"/>
                                    </a:lnTo>
                                    <a:lnTo>
                                      <a:pt x="286" y="1500"/>
                                    </a:lnTo>
                                    <a:lnTo>
                                      <a:pt x="276" y="1505"/>
                                    </a:lnTo>
                                    <a:lnTo>
                                      <a:pt x="267" y="1510"/>
                                    </a:lnTo>
                                    <a:lnTo>
                                      <a:pt x="257" y="1515"/>
                                    </a:lnTo>
                                    <a:lnTo>
                                      <a:pt x="248" y="1519"/>
                                    </a:lnTo>
                                    <a:lnTo>
                                      <a:pt x="238" y="1522"/>
                                    </a:lnTo>
                                    <a:lnTo>
                                      <a:pt x="229" y="1527"/>
                                    </a:lnTo>
                                    <a:lnTo>
                                      <a:pt x="222" y="1531"/>
                                    </a:lnTo>
                                    <a:lnTo>
                                      <a:pt x="212" y="1536"/>
                                    </a:lnTo>
                                    <a:lnTo>
                                      <a:pt x="205" y="1541"/>
                                    </a:lnTo>
                                    <a:lnTo>
                                      <a:pt x="195" y="1546"/>
                                    </a:lnTo>
                                    <a:lnTo>
                                      <a:pt x="188" y="1553"/>
                                    </a:lnTo>
                                    <a:lnTo>
                                      <a:pt x="181" y="1560"/>
                                    </a:lnTo>
                                    <a:lnTo>
                                      <a:pt x="176" y="1569"/>
                                    </a:lnTo>
                                    <a:lnTo>
                                      <a:pt x="162" y="1569"/>
                                    </a:lnTo>
                                    <a:lnTo>
                                      <a:pt x="150" y="1569"/>
                                    </a:lnTo>
                                    <a:lnTo>
                                      <a:pt x="138" y="1567"/>
                                    </a:lnTo>
                                    <a:lnTo>
                                      <a:pt x="124" y="1567"/>
                                    </a:lnTo>
                                    <a:lnTo>
                                      <a:pt x="112" y="1567"/>
                                    </a:lnTo>
                                    <a:lnTo>
                                      <a:pt x="105" y="1569"/>
                                    </a:lnTo>
                                    <a:lnTo>
                                      <a:pt x="95" y="1576"/>
                                    </a:lnTo>
                                    <a:lnTo>
                                      <a:pt x="91" y="1588"/>
                                    </a:lnTo>
                                    <a:lnTo>
                                      <a:pt x="81" y="1584"/>
                                    </a:lnTo>
                                    <a:lnTo>
                                      <a:pt x="74" y="1581"/>
                                    </a:lnTo>
                                    <a:lnTo>
                                      <a:pt x="67" y="1576"/>
                                    </a:lnTo>
                                    <a:lnTo>
                                      <a:pt x="60" y="1574"/>
                                    </a:lnTo>
                                    <a:lnTo>
                                      <a:pt x="46" y="1565"/>
                                    </a:lnTo>
                                    <a:lnTo>
                                      <a:pt x="36" y="1553"/>
                                    </a:lnTo>
                                    <a:lnTo>
                                      <a:pt x="26" y="1538"/>
                                    </a:lnTo>
                                    <a:lnTo>
                                      <a:pt x="19" y="1524"/>
                                    </a:lnTo>
                                    <a:lnTo>
                                      <a:pt x="15" y="1517"/>
                                    </a:lnTo>
                                    <a:lnTo>
                                      <a:pt x="15" y="1510"/>
                                    </a:lnTo>
                                    <a:lnTo>
                                      <a:pt x="10" y="1503"/>
                                    </a:lnTo>
                                    <a:lnTo>
                                      <a:pt x="10" y="1496"/>
                                    </a:lnTo>
                                    <a:lnTo>
                                      <a:pt x="7" y="1486"/>
                                    </a:lnTo>
                                    <a:lnTo>
                                      <a:pt x="5" y="1477"/>
                                    </a:lnTo>
                                    <a:lnTo>
                                      <a:pt x="3" y="1470"/>
                                    </a:lnTo>
                                    <a:lnTo>
                                      <a:pt x="3" y="1460"/>
                                    </a:lnTo>
                                    <a:lnTo>
                                      <a:pt x="0" y="1451"/>
                                    </a:lnTo>
                                    <a:lnTo>
                                      <a:pt x="0" y="1444"/>
                                    </a:lnTo>
                                    <a:lnTo>
                                      <a:pt x="0" y="1434"/>
                                    </a:lnTo>
                                    <a:lnTo>
                                      <a:pt x="3" y="1427"/>
                                    </a:lnTo>
                                    <a:lnTo>
                                      <a:pt x="3" y="1417"/>
                                    </a:lnTo>
                                    <a:lnTo>
                                      <a:pt x="3" y="1410"/>
                                    </a:lnTo>
                                    <a:lnTo>
                                      <a:pt x="3" y="1401"/>
                                    </a:lnTo>
                                    <a:lnTo>
                                      <a:pt x="5" y="1394"/>
                                    </a:lnTo>
                                    <a:lnTo>
                                      <a:pt x="5" y="1384"/>
                                    </a:lnTo>
                                    <a:lnTo>
                                      <a:pt x="7" y="1377"/>
                                    </a:lnTo>
                                    <a:lnTo>
                                      <a:pt x="7" y="1370"/>
                                    </a:lnTo>
                                    <a:lnTo>
                                      <a:pt x="10" y="1363"/>
                                    </a:lnTo>
                                    <a:lnTo>
                                      <a:pt x="15" y="1356"/>
                                    </a:lnTo>
                                    <a:lnTo>
                                      <a:pt x="19" y="1346"/>
                                    </a:lnTo>
                                    <a:lnTo>
                                      <a:pt x="24" y="1339"/>
                                    </a:lnTo>
                                    <a:lnTo>
                                      <a:pt x="26" y="1330"/>
                                    </a:lnTo>
                                    <a:lnTo>
                                      <a:pt x="31" y="1322"/>
                                    </a:lnTo>
                                    <a:lnTo>
                                      <a:pt x="36" y="1313"/>
                                    </a:lnTo>
                                    <a:lnTo>
                                      <a:pt x="41" y="1306"/>
                                    </a:lnTo>
                                    <a:lnTo>
                                      <a:pt x="46" y="1296"/>
                                    </a:lnTo>
                                    <a:lnTo>
                                      <a:pt x="50" y="1289"/>
                                    </a:lnTo>
                                    <a:lnTo>
                                      <a:pt x="53" y="1282"/>
                                    </a:lnTo>
                                    <a:lnTo>
                                      <a:pt x="57" y="1273"/>
                                    </a:lnTo>
                                    <a:lnTo>
                                      <a:pt x="65" y="1266"/>
                                    </a:lnTo>
                                    <a:lnTo>
                                      <a:pt x="69" y="1256"/>
                                    </a:lnTo>
                                    <a:lnTo>
                                      <a:pt x="76" y="1249"/>
                                    </a:lnTo>
                                    <a:lnTo>
                                      <a:pt x="84" y="1242"/>
                                    </a:lnTo>
                                    <a:lnTo>
                                      <a:pt x="91" y="1237"/>
                                    </a:lnTo>
                                    <a:lnTo>
                                      <a:pt x="91" y="1230"/>
                                    </a:lnTo>
                                    <a:lnTo>
                                      <a:pt x="91" y="1220"/>
                                    </a:lnTo>
                                    <a:lnTo>
                                      <a:pt x="91" y="1213"/>
                                    </a:lnTo>
                                    <a:lnTo>
                                      <a:pt x="91" y="1209"/>
                                    </a:lnTo>
                                    <a:lnTo>
                                      <a:pt x="95" y="1194"/>
                                    </a:lnTo>
                                    <a:lnTo>
                                      <a:pt x="103" y="1185"/>
                                    </a:lnTo>
                                    <a:lnTo>
                                      <a:pt x="107" y="1173"/>
                                    </a:lnTo>
                                    <a:lnTo>
                                      <a:pt x="117" y="1163"/>
                                    </a:lnTo>
                                    <a:lnTo>
                                      <a:pt x="126" y="1154"/>
                                    </a:lnTo>
                                    <a:lnTo>
                                      <a:pt x="138" y="1144"/>
                                    </a:lnTo>
                                    <a:lnTo>
                                      <a:pt x="148" y="1135"/>
                                    </a:lnTo>
                                    <a:lnTo>
                                      <a:pt x="160" y="1125"/>
                                    </a:lnTo>
                                    <a:lnTo>
                                      <a:pt x="169" y="1116"/>
                                    </a:lnTo>
                                    <a:lnTo>
                                      <a:pt x="179" y="1106"/>
                                    </a:lnTo>
                                    <a:lnTo>
                                      <a:pt x="188" y="1095"/>
                                    </a:lnTo>
                                    <a:lnTo>
                                      <a:pt x="195" y="1083"/>
                                    </a:lnTo>
                                    <a:lnTo>
                                      <a:pt x="203" y="1071"/>
                                    </a:lnTo>
                                    <a:lnTo>
                                      <a:pt x="210" y="1059"/>
                                    </a:lnTo>
                                    <a:lnTo>
                                      <a:pt x="215" y="1050"/>
                                    </a:lnTo>
                                    <a:lnTo>
                                      <a:pt x="219" y="1040"/>
                                    </a:lnTo>
                                    <a:lnTo>
                                      <a:pt x="226" y="1031"/>
                                    </a:lnTo>
                                    <a:lnTo>
                                      <a:pt x="231" y="1023"/>
                                    </a:lnTo>
                                    <a:lnTo>
                                      <a:pt x="236" y="1014"/>
                                    </a:lnTo>
                                    <a:lnTo>
                                      <a:pt x="241" y="1004"/>
                                    </a:lnTo>
                                    <a:lnTo>
                                      <a:pt x="248" y="997"/>
                                    </a:lnTo>
                                    <a:lnTo>
                                      <a:pt x="253" y="988"/>
                                    </a:lnTo>
                                    <a:lnTo>
                                      <a:pt x="257" y="978"/>
                                    </a:lnTo>
                                    <a:lnTo>
                                      <a:pt x="262" y="971"/>
                                    </a:lnTo>
                                    <a:lnTo>
                                      <a:pt x="267" y="962"/>
                                    </a:lnTo>
                                    <a:lnTo>
                                      <a:pt x="274" y="955"/>
                                    </a:lnTo>
                                    <a:lnTo>
                                      <a:pt x="279" y="945"/>
                                    </a:lnTo>
                                    <a:lnTo>
                                      <a:pt x="286" y="938"/>
                                    </a:lnTo>
                                    <a:lnTo>
                                      <a:pt x="291" y="931"/>
                                    </a:lnTo>
                                    <a:lnTo>
                                      <a:pt x="300" y="924"/>
                                    </a:lnTo>
                                    <a:lnTo>
                                      <a:pt x="303" y="909"/>
                                    </a:lnTo>
                                    <a:lnTo>
                                      <a:pt x="310" y="898"/>
                                    </a:lnTo>
                                    <a:lnTo>
                                      <a:pt x="314" y="883"/>
                                    </a:lnTo>
                                    <a:lnTo>
                                      <a:pt x="319" y="872"/>
                                    </a:lnTo>
                                    <a:lnTo>
                                      <a:pt x="326" y="860"/>
                                    </a:lnTo>
                                    <a:lnTo>
                                      <a:pt x="331" y="848"/>
                                    </a:lnTo>
                                    <a:lnTo>
                                      <a:pt x="336" y="836"/>
                                    </a:lnTo>
                                    <a:lnTo>
                                      <a:pt x="345" y="822"/>
                                    </a:lnTo>
                                    <a:lnTo>
                                      <a:pt x="350" y="810"/>
                                    </a:lnTo>
                                    <a:lnTo>
                                      <a:pt x="357" y="798"/>
                                    </a:lnTo>
                                    <a:lnTo>
                                      <a:pt x="364" y="786"/>
                                    </a:lnTo>
                                    <a:lnTo>
                                      <a:pt x="374" y="777"/>
                                    </a:lnTo>
                                    <a:lnTo>
                                      <a:pt x="381" y="765"/>
                                    </a:lnTo>
                                    <a:lnTo>
                                      <a:pt x="393" y="755"/>
                                    </a:lnTo>
                                    <a:lnTo>
                                      <a:pt x="405" y="743"/>
                                    </a:lnTo>
                                    <a:lnTo>
                                      <a:pt x="417" y="734"/>
                                    </a:lnTo>
                                    <a:lnTo>
                                      <a:pt x="417" y="724"/>
                                    </a:lnTo>
                                    <a:lnTo>
                                      <a:pt x="419" y="715"/>
                                    </a:lnTo>
                                    <a:lnTo>
                                      <a:pt x="422" y="705"/>
                                    </a:lnTo>
                                    <a:lnTo>
                                      <a:pt x="424" y="698"/>
                                    </a:lnTo>
                                    <a:lnTo>
                                      <a:pt x="426" y="689"/>
                                    </a:lnTo>
                                    <a:lnTo>
                                      <a:pt x="429" y="682"/>
                                    </a:lnTo>
                                    <a:lnTo>
                                      <a:pt x="433" y="672"/>
                                    </a:lnTo>
                                    <a:lnTo>
                                      <a:pt x="436" y="667"/>
                                    </a:lnTo>
                                    <a:lnTo>
                                      <a:pt x="443" y="651"/>
                                    </a:lnTo>
                                    <a:lnTo>
                                      <a:pt x="455" y="637"/>
                                    </a:lnTo>
                                    <a:lnTo>
                                      <a:pt x="460" y="629"/>
                                    </a:lnTo>
                                    <a:lnTo>
                                      <a:pt x="467" y="625"/>
                                    </a:lnTo>
                                    <a:lnTo>
                                      <a:pt x="474" y="618"/>
                                    </a:lnTo>
                                    <a:lnTo>
                                      <a:pt x="483" y="615"/>
                                    </a:lnTo>
                                    <a:lnTo>
                                      <a:pt x="483" y="606"/>
                                    </a:lnTo>
                                    <a:lnTo>
                                      <a:pt x="483" y="599"/>
                                    </a:lnTo>
                                    <a:lnTo>
                                      <a:pt x="486" y="591"/>
                                    </a:lnTo>
                                    <a:lnTo>
                                      <a:pt x="488" y="584"/>
                                    </a:lnTo>
                                    <a:lnTo>
                                      <a:pt x="493" y="575"/>
                                    </a:lnTo>
                                    <a:lnTo>
                                      <a:pt x="498" y="565"/>
                                    </a:lnTo>
                                    <a:lnTo>
                                      <a:pt x="505" y="558"/>
                                    </a:lnTo>
                                    <a:lnTo>
                                      <a:pt x="514" y="551"/>
                                    </a:lnTo>
                                    <a:lnTo>
                                      <a:pt x="524" y="544"/>
                                    </a:lnTo>
                                    <a:lnTo>
                                      <a:pt x="533" y="539"/>
                                    </a:lnTo>
                                    <a:lnTo>
                                      <a:pt x="541" y="534"/>
                                    </a:lnTo>
                                    <a:lnTo>
                                      <a:pt x="550" y="530"/>
                                    </a:lnTo>
                                    <a:lnTo>
                                      <a:pt x="557" y="523"/>
                                    </a:lnTo>
                                    <a:lnTo>
                                      <a:pt x="567" y="518"/>
                                    </a:lnTo>
                                    <a:lnTo>
                                      <a:pt x="572" y="506"/>
                                    </a:lnTo>
                                    <a:lnTo>
                                      <a:pt x="576" y="499"/>
                                    </a:lnTo>
                                    <a:lnTo>
                                      <a:pt x="581" y="489"/>
                                    </a:lnTo>
                                    <a:lnTo>
                                      <a:pt x="583" y="478"/>
                                    </a:lnTo>
                                    <a:lnTo>
                                      <a:pt x="586" y="466"/>
                                    </a:lnTo>
                                    <a:lnTo>
                                      <a:pt x="588" y="454"/>
                                    </a:lnTo>
                                    <a:lnTo>
                                      <a:pt x="593" y="444"/>
                                    </a:lnTo>
                                    <a:lnTo>
                                      <a:pt x="598" y="435"/>
                                    </a:lnTo>
                                    <a:lnTo>
                                      <a:pt x="602" y="423"/>
                                    </a:lnTo>
                                    <a:lnTo>
                                      <a:pt x="610" y="413"/>
                                    </a:lnTo>
                                    <a:lnTo>
                                      <a:pt x="614" y="406"/>
                                    </a:lnTo>
                                    <a:lnTo>
                                      <a:pt x="622" y="397"/>
                                    </a:lnTo>
                                    <a:lnTo>
                                      <a:pt x="629" y="390"/>
                                    </a:lnTo>
                                    <a:lnTo>
                                      <a:pt x="636" y="380"/>
                                    </a:lnTo>
                                    <a:lnTo>
                                      <a:pt x="645" y="373"/>
                                    </a:lnTo>
                                    <a:lnTo>
                                      <a:pt x="652" y="364"/>
                                    </a:lnTo>
                                    <a:lnTo>
                                      <a:pt x="662" y="356"/>
                                    </a:lnTo>
                                    <a:lnTo>
                                      <a:pt x="672" y="349"/>
                                    </a:lnTo>
                                    <a:lnTo>
                                      <a:pt x="679" y="342"/>
                                    </a:lnTo>
                                    <a:lnTo>
                                      <a:pt x="688" y="335"/>
                                    </a:lnTo>
                                    <a:lnTo>
                                      <a:pt x="698" y="326"/>
                                    </a:lnTo>
                                    <a:lnTo>
                                      <a:pt x="705" y="318"/>
                                    </a:lnTo>
                                    <a:lnTo>
                                      <a:pt x="712" y="309"/>
                                    </a:lnTo>
                                    <a:lnTo>
                                      <a:pt x="722" y="302"/>
                                    </a:lnTo>
                                    <a:lnTo>
                                      <a:pt x="729" y="292"/>
                                    </a:lnTo>
                                    <a:lnTo>
                                      <a:pt x="736" y="285"/>
                                    </a:lnTo>
                                    <a:lnTo>
                                      <a:pt x="745" y="276"/>
                                    </a:lnTo>
                                    <a:lnTo>
                                      <a:pt x="752" y="269"/>
                                    </a:lnTo>
                                    <a:lnTo>
                                      <a:pt x="760" y="259"/>
                                    </a:lnTo>
                                    <a:lnTo>
                                      <a:pt x="764" y="250"/>
                                    </a:lnTo>
                                    <a:lnTo>
                                      <a:pt x="769" y="240"/>
                                    </a:lnTo>
                                    <a:lnTo>
                                      <a:pt x="774" y="231"/>
                                    </a:lnTo>
                                    <a:lnTo>
                                      <a:pt x="779" y="219"/>
                                    </a:lnTo>
                                    <a:lnTo>
                                      <a:pt x="783" y="209"/>
                                    </a:lnTo>
                                    <a:lnTo>
                                      <a:pt x="786" y="197"/>
                                    </a:lnTo>
                                    <a:lnTo>
                                      <a:pt x="788" y="188"/>
                                    </a:lnTo>
                                    <a:lnTo>
                                      <a:pt x="793" y="176"/>
                                    </a:lnTo>
                                    <a:lnTo>
                                      <a:pt x="800" y="162"/>
                                    </a:lnTo>
                                    <a:lnTo>
                                      <a:pt x="805" y="150"/>
                                    </a:lnTo>
                                    <a:lnTo>
                                      <a:pt x="814" y="138"/>
                                    </a:lnTo>
                                    <a:lnTo>
                                      <a:pt x="819" y="129"/>
                                    </a:lnTo>
                                    <a:lnTo>
                                      <a:pt x="826" y="119"/>
                                    </a:lnTo>
                                    <a:lnTo>
                                      <a:pt x="833" y="107"/>
                                    </a:lnTo>
                                    <a:lnTo>
                                      <a:pt x="843" y="100"/>
                                    </a:lnTo>
                                    <a:lnTo>
                                      <a:pt x="850" y="88"/>
                                    </a:lnTo>
                                    <a:lnTo>
                                      <a:pt x="857" y="79"/>
                                    </a:lnTo>
                                    <a:lnTo>
                                      <a:pt x="867" y="67"/>
                                    </a:lnTo>
                                    <a:lnTo>
                                      <a:pt x="874" y="57"/>
                                    </a:lnTo>
                                    <a:lnTo>
                                      <a:pt x="883" y="46"/>
                                    </a:lnTo>
                                    <a:lnTo>
                                      <a:pt x="893" y="36"/>
                                    </a:lnTo>
                                    <a:lnTo>
                                      <a:pt x="902" y="22"/>
                                    </a:lnTo>
                                    <a:lnTo>
                                      <a:pt x="912" y="12"/>
                                    </a:lnTo>
                                    <a:lnTo>
                                      <a:pt x="919" y="5"/>
                                    </a:lnTo>
                                    <a:lnTo>
                                      <a:pt x="929" y="3"/>
                                    </a:lnTo>
                                    <a:lnTo>
                                      <a:pt x="938" y="0"/>
                                    </a:lnTo>
                                    <a:lnTo>
                                      <a:pt x="948" y="0"/>
                                    </a:lnTo>
                                    <a:lnTo>
                                      <a:pt x="955" y="0"/>
                                    </a:lnTo>
                                    <a:lnTo>
                                      <a:pt x="964" y="5"/>
                                    </a:lnTo>
                                    <a:lnTo>
                                      <a:pt x="974" y="8"/>
                                    </a:lnTo>
                                    <a:lnTo>
                                      <a:pt x="986" y="12"/>
                                    </a:lnTo>
                                    <a:lnTo>
                                      <a:pt x="993" y="17"/>
                                    </a:lnTo>
                                    <a:lnTo>
                                      <a:pt x="1005" y="22"/>
                                    </a:lnTo>
                                    <a:lnTo>
                                      <a:pt x="1012" y="27"/>
                                    </a:lnTo>
                                    <a:lnTo>
                                      <a:pt x="1024" y="31"/>
                                    </a:lnTo>
                                    <a:lnTo>
                                      <a:pt x="1033" y="34"/>
                                    </a:lnTo>
                                    <a:lnTo>
                                      <a:pt x="1045" y="38"/>
                                    </a:lnTo>
                                    <a:lnTo>
                                      <a:pt x="1055" y="41"/>
                                    </a:lnTo>
                                    <a:lnTo>
                                      <a:pt x="1067" y="43"/>
                                    </a:lnTo>
                                    <a:lnTo>
                                      <a:pt x="1074" y="48"/>
                                    </a:lnTo>
                                    <a:lnTo>
                                      <a:pt x="1083" y="55"/>
                                    </a:lnTo>
                                    <a:lnTo>
                                      <a:pt x="1093" y="57"/>
                                    </a:lnTo>
                                    <a:lnTo>
                                      <a:pt x="1102" y="60"/>
                                    </a:lnTo>
                                    <a:lnTo>
                                      <a:pt x="1114" y="57"/>
                                    </a:lnTo>
                                    <a:lnTo>
                                      <a:pt x="1124" y="57"/>
                                    </a:lnTo>
                                    <a:lnTo>
                                      <a:pt x="1136" y="57"/>
                                    </a:lnTo>
                                    <a:lnTo>
                                      <a:pt x="1145" y="57"/>
                                    </a:lnTo>
                                    <a:lnTo>
                                      <a:pt x="1155" y="55"/>
                                    </a:lnTo>
                                    <a:lnTo>
                                      <a:pt x="1167" y="55"/>
                                    </a:lnTo>
                                    <a:lnTo>
                                      <a:pt x="1176" y="55"/>
                                    </a:lnTo>
                                    <a:lnTo>
                                      <a:pt x="1188" y="57"/>
                                    </a:lnTo>
                                    <a:lnTo>
                                      <a:pt x="1195" y="60"/>
                                    </a:lnTo>
                                    <a:lnTo>
                                      <a:pt x="1205" y="67"/>
                                    </a:lnTo>
                                    <a:lnTo>
                                      <a:pt x="1214" y="74"/>
                                    </a:lnTo>
                                    <a:lnTo>
                                      <a:pt x="1221" y="86"/>
                                    </a:lnTo>
                                    <a:lnTo>
                                      <a:pt x="1231" y="91"/>
                                    </a:lnTo>
                                    <a:lnTo>
                                      <a:pt x="1236" y="98"/>
                                    </a:lnTo>
                                    <a:lnTo>
                                      <a:pt x="1236" y="105"/>
                                    </a:lnTo>
                                    <a:lnTo>
                                      <a:pt x="1238" y="112"/>
                                    </a:lnTo>
                                    <a:lnTo>
                                      <a:pt x="1231" y="126"/>
                                    </a:lnTo>
                                    <a:lnTo>
                                      <a:pt x="1221" y="140"/>
                                    </a:lnTo>
                                    <a:lnTo>
                                      <a:pt x="1207" y="155"/>
                                    </a:lnTo>
                                    <a:lnTo>
                                      <a:pt x="1198" y="169"/>
                                    </a:lnTo>
                                    <a:lnTo>
                                      <a:pt x="1193" y="178"/>
                                    </a:lnTo>
                                    <a:lnTo>
                                      <a:pt x="1190" y="186"/>
                                    </a:lnTo>
                                    <a:lnTo>
                                      <a:pt x="1188" y="195"/>
                                    </a:lnTo>
                                    <a:lnTo>
                                      <a:pt x="1190" y="205"/>
                                    </a:lnTo>
                                    <a:lnTo>
                                      <a:pt x="1190" y="216"/>
                                    </a:lnTo>
                                    <a:lnTo>
                                      <a:pt x="1188" y="228"/>
                                    </a:lnTo>
                                    <a:lnTo>
                                      <a:pt x="1188" y="240"/>
                                    </a:lnTo>
                                    <a:lnTo>
                                      <a:pt x="1186" y="254"/>
                                    </a:lnTo>
                                    <a:lnTo>
                                      <a:pt x="1183" y="266"/>
                                    </a:lnTo>
                                    <a:lnTo>
                                      <a:pt x="1181" y="278"/>
                                    </a:lnTo>
                                    <a:lnTo>
                                      <a:pt x="1179" y="292"/>
                                    </a:lnTo>
                                    <a:lnTo>
                                      <a:pt x="1176" y="304"/>
                                    </a:lnTo>
                                    <a:lnTo>
                                      <a:pt x="1171" y="314"/>
                                    </a:lnTo>
                                    <a:lnTo>
                                      <a:pt x="1164" y="326"/>
                                    </a:lnTo>
                                    <a:lnTo>
                                      <a:pt x="1159" y="335"/>
                                    </a:lnTo>
                                    <a:lnTo>
                                      <a:pt x="1152" y="347"/>
                                    </a:lnTo>
                                    <a:lnTo>
                                      <a:pt x="1143" y="356"/>
                                    </a:lnTo>
                                    <a:lnTo>
                                      <a:pt x="1133" y="366"/>
                                    </a:lnTo>
                                    <a:lnTo>
                                      <a:pt x="1119" y="373"/>
                                    </a:lnTo>
                                    <a:lnTo>
                                      <a:pt x="1109" y="383"/>
                                    </a:lnTo>
                                    <a:lnTo>
                                      <a:pt x="1105" y="392"/>
                                    </a:lnTo>
                                    <a:lnTo>
                                      <a:pt x="1100" y="402"/>
                                    </a:lnTo>
                                    <a:lnTo>
                                      <a:pt x="1098" y="413"/>
                                    </a:lnTo>
                                    <a:lnTo>
                                      <a:pt x="1093" y="423"/>
                                    </a:lnTo>
                                    <a:lnTo>
                                      <a:pt x="1090" y="432"/>
                                    </a:lnTo>
                                    <a:lnTo>
                                      <a:pt x="1086" y="444"/>
                                    </a:lnTo>
                                    <a:lnTo>
                                      <a:pt x="1081" y="454"/>
                                    </a:lnTo>
                                    <a:lnTo>
                                      <a:pt x="1079" y="466"/>
                                    </a:lnTo>
                                    <a:lnTo>
                                      <a:pt x="1071" y="475"/>
                                    </a:lnTo>
                                    <a:lnTo>
                                      <a:pt x="1064" y="485"/>
                                    </a:lnTo>
                                    <a:lnTo>
                                      <a:pt x="1057" y="494"/>
                                    </a:lnTo>
                                    <a:lnTo>
                                      <a:pt x="1052" y="506"/>
                                    </a:lnTo>
                                    <a:lnTo>
                                      <a:pt x="1045" y="515"/>
                                    </a:lnTo>
                                    <a:lnTo>
                                      <a:pt x="1038" y="525"/>
                                    </a:lnTo>
                                    <a:lnTo>
                                      <a:pt x="1029" y="534"/>
                                    </a:lnTo>
                                    <a:lnTo>
                                      <a:pt x="1019" y="544"/>
                                    </a:lnTo>
                                    <a:lnTo>
                                      <a:pt x="1007" y="553"/>
                                    </a:lnTo>
                                    <a:lnTo>
                                      <a:pt x="998" y="563"/>
                                    </a:lnTo>
                                    <a:lnTo>
                                      <a:pt x="990" y="572"/>
                                    </a:lnTo>
                                    <a:lnTo>
                                      <a:pt x="983" y="582"/>
                                    </a:lnTo>
                                    <a:lnTo>
                                      <a:pt x="976" y="591"/>
                                    </a:lnTo>
                                    <a:lnTo>
                                      <a:pt x="969" y="603"/>
                                    </a:lnTo>
                                    <a:lnTo>
                                      <a:pt x="964" y="613"/>
                                    </a:lnTo>
                                    <a:lnTo>
                                      <a:pt x="960" y="625"/>
                                    </a:lnTo>
                                    <a:lnTo>
                                      <a:pt x="955" y="637"/>
                                    </a:lnTo>
                                    <a:lnTo>
                                      <a:pt x="948" y="646"/>
                                    </a:lnTo>
                                    <a:lnTo>
                                      <a:pt x="940" y="658"/>
                                    </a:lnTo>
                                    <a:lnTo>
                                      <a:pt x="936" y="670"/>
                                    </a:lnTo>
                                    <a:lnTo>
                                      <a:pt x="929" y="679"/>
                                    </a:lnTo>
                                    <a:lnTo>
                                      <a:pt x="921" y="689"/>
                                    </a:lnTo>
                                    <a:lnTo>
                                      <a:pt x="912" y="701"/>
                                    </a:lnTo>
                                    <a:lnTo>
                                      <a:pt x="902" y="712"/>
                                    </a:lnTo>
                                    <a:lnTo>
                                      <a:pt x="900" y="720"/>
                                    </a:lnTo>
                                    <a:lnTo>
                                      <a:pt x="900" y="729"/>
                                    </a:lnTo>
                                    <a:lnTo>
                                      <a:pt x="898" y="736"/>
                                    </a:lnTo>
                                    <a:lnTo>
                                      <a:pt x="898" y="746"/>
                                    </a:lnTo>
                                    <a:lnTo>
                                      <a:pt x="895" y="753"/>
                                    </a:lnTo>
                                    <a:lnTo>
                                      <a:pt x="893" y="760"/>
                                    </a:lnTo>
                                    <a:lnTo>
                                      <a:pt x="891" y="769"/>
                                    </a:lnTo>
                                    <a:lnTo>
                                      <a:pt x="888" y="777"/>
                                    </a:lnTo>
                                    <a:lnTo>
                                      <a:pt x="886" y="784"/>
                                    </a:lnTo>
                                    <a:lnTo>
                                      <a:pt x="883" y="793"/>
                                    </a:lnTo>
                                    <a:lnTo>
                                      <a:pt x="879" y="800"/>
                                    </a:lnTo>
                                    <a:lnTo>
                                      <a:pt x="876" y="807"/>
                                    </a:lnTo>
                                    <a:lnTo>
                                      <a:pt x="871" y="815"/>
                                    </a:lnTo>
                                    <a:lnTo>
                                      <a:pt x="869" y="822"/>
                                    </a:lnTo>
                                    <a:lnTo>
                                      <a:pt x="864" y="831"/>
                                    </a:lnTo>
                                    <a:lnTo>
                                      <a:pt x="862" y="838"/>
                                    </a:lnTo>
                                    <a:lnTo>
                                      <a:pt x="852" y="853"/>
                                    </a:lnTo>
                                    <a:lnTo>
                                      <a:pt x="843" y="869"/>
                                    </a:lnTo>
                                    <a:lnTo>
                                      <a:pt x="833" y="881"/>
                                    </a:lnTo>
                                    <a:lnTo>
                                      <a:pt x="824" y="898"/>
                                    </a:lnTo>
                                    <a:lnTo>
                                      <a:pt x="814" y="909"/>
                                    </a:lnTo>
                                    <a:lnTo>
                                      <a:pt x="805" y="926"/>
                                    </a:lnTo>
                                    <a:lnTo>
                                      <a:pt x="800" y="933"/>
                                    </a:lnTo>
                                    <a:lnTo>
                                      <a:pt x="798" y="940"/>
                                    </a:lnTo>
                                    <a:lnTo>
                                      <a:pt x="793" y="950"/>
                                    </a:lnTo>
                                    <a:lnTo>
                                      <a:pt x="788" y="957"/>
                                    </a:lnTo>
                                    <a:lnTo>
                                      <a:pt x="788" y="964"/>
                                    </a:lnTo>
                                    <a:lnTo>
                                      <a:pt x="791" y="971"/>
                                    </a:lnTo>
                                    <a:lnTo>
                                      <a:pt x="791" y="981"/>
                                    </a:lnTo>
                                    <a:lnTo>
                                      <a:pt x="793" y="988"/>
                                    </a:lnTo>
                                    <a:lnTo>
                                      <a:pt x="793" y="995"/>
                                    </a:lnTo>
                                    <a:lnTo>
                                      <a:pt x="795" y="1004"/>
                                    </a:lnTo>
                                    <a:lnTo>
                                      <a:pt x="795" y="1012"/>
                                    </a:lnTo>
                                    <a:lnTo>
                                      <a:pt x="795" y="1021"/>
                                    </a:lnTo>
                                    <a:lnTo>
                                      <a:pt x="795" y="1028"/>
                                    </a:lnTo>
                                    <a:lnTo>
                                      <a:pt x="793" y="1035"/>
                                    </a:lnTo>
                                    <a:lnTo>
                                      <a:pt x="791" y="1042"/>
                                    </a:lnTo>
                                    <a:lnTo>
                                      <a:pt x="791" y="1050"/>
                                    </a:lnTo>
                                    <a:lnTo>
                                      <a:pt x="791" y="1057"/>
                                    </a:lnTo>
                                    <a:lnTo>
                                      <a:pt x="788" y="1066"/>
                                    </a:lnTo>
                                    <a:lnTo>
                                      <a:pt x="788" y="1073"/>
                                    </a:lnTo>
                                    <a:lnTo>
                                      <a:pt x="786" y="1080"/>
                                    </a:lnTo>
                                    <a:lnTo>
                                      <a:pt x="781" y="1095"/>
                                    </a:lnTo>
                                    <a:lnTo>
                                      <a:pt x="774" y="1109"/>
                                    </a:lnTo>
                                    <a:lnTo>
                                      <a:pt x="767" y="1121"/>
                                    </a:lnTo>
                                    <a:lnTo>
                                      <a:pt x="760" y="1137"/>
                                    </a:lnTo>
                                    <a:lnTo>
                                      <a:pt x="750" y="1152"/>
                                    </a:lnTo>
                                    <a:lnTo>
                                      <a:pt x="741" y="1163"/>
                                    </a:lnTo>
                                    <a:lnTo>
                                      <a:pt x="729" y="1178"/>
                                    </a:lnTo>
                                    <a:lnTo>
                                      <a:pt x="719" y="1190"/>
                                    </a:lnTo>
                                    <a:lnTo>
                                      <a:pt x="710" y="1199"/>
                                    </a:lnTo>
                                    <a:lnTo>
                                      <a:pt x="702" y="1209"/>
                                    </a:lnTo>
                                    <a:lnTo>
                                      <a:pt x="698" y="1220"/>
                                    </a:lnTo>
                                    <a:lnTo>
                                      <a:pt x="691" y="1230"/>
                                    </a:lnTo>
                                    <a:lnTo>
                                      <a:pt x="681" y="1239"/>
                                    </a:lnTo>
                                    <a:lnTo>
                                      <a:pt x="676" y="1251"/>
                                    </a:lnTo>
                                    <a:lnTo>
                                      <a:pt x="667" y="1261"/>
                                    </a:lnTo>
                                    <a:lnTo>
                                      <a:pt x="662" y="1275"/>
                                    </a:lnTo>
                                    <a:lnTo>
                                      <a:pt x="655" y="1284"/>
                                    </a:lnTo>
                                    <a:lnTo>
                                      <a:pt x="648" y="1296"/>
                                    </a:lnTo>
                                    <a:lnTo>
                                      <a:pt x="638" y="1308"/>
                                    </a:lnTo>
                                    <a:lnTo>
                                      <a:pt x="631" y="1320"/>
                                    </a:lnTo>
                                    <a:lnTo>
                                      <a:pt x="624" y="1330"/>
                                    </a:lnTo>
                                    <a:lnTo>
                                      <a:pt x="617" y="1341"/>
                                    </a:lnTo>
                                    <a:lnTo>
                                      <a:pt x="610" y="1353"/>
                                    </a:lnTo>
                                    <a:lnTo>
                                      <a:pt x="602" y="1363"/>
                                    </a:lnTo>
                                    <a:lnTo>
                                      <a:pt x="593" y="1372"/>
                                    </a:lnTo>
                                    <a:lnTo>
                                      <a:pt x="583" y="1382"/>
                                    </a:lnTo>
                                    <a:lnTo>
                                      <a:pt x="574" y="1391"/>
                                    </a:lnTo>
                                    <a:lnTo>
                                      <a:pt x="567" y="1401"/>
                                    </a:lnTo>
                                    <a:lnTo>
                                      <a:pt x="557" y="1410"/>
                                    </a:lnTo>
                                    <a:lnTo>
                                      <a:pt x="548" y="1417"/>
                                    </a:lnTo>
                                    <a:lnTo>
                                      <a:pt x="538" y="1427"/>
                                    </a:lnTo>
                                    <a:lnTo>
                                      <a:pt x="529" y="1434"/>
                                    </a:lnTo>
                                    <a:lnTo>
                                      <a:pt x="517" y="1441"/>
                                    </a:lnTo>
                                    <a:lnTo>
                                      <a:pt x="505" y="1448"/>
                                    </a:lnTo>
                                    <a:lnTo>
                                      <a:pt x="493" y="1453"/>
                                    </a:lnTo>
                                    <a:lnTo>
                                      <a:pt x="481" y="1458"/>
                                    </a:lnTo>
                                    <a:lnTo>
                                      <a:pt x="469" y="1463"/>
                                    </a:lnTo>
                                    <a:lnTo>
                                      <a:pt x="457" y="1467"/>
                                    </a:lnTo>
                                    <a:lnTo>
                                      <a:pt x="445" y="1470"/>
                                    </a:lnTo>
                                    <a:lnTo>
                                      <a:pt x="433" y="1472"/>
                                    </a:lnTo>
                                    <a:lnTo>
                                      <a:pt x="419" y="1477"/>
                                    </a:lnTo>
                                    <a:lnTo>
                                      <a:pt x="407" y="1479"/>
                                    </a:lnTo>
                                    <a:lnTo>
                                      <a:pt x="398" y="1481"/>
                                    </a:lnTo>
                                    <a:lnTo>
                                      <a:pt x="391" y="1484"/>
                                    </a:lnTo>
                                    <a:lnTo>
                                      <a:pt x="381" y="1486"/>
                                    </a:lnTo>
                                    <a:lnTo>
                                      <a:pt x="374" y="1489"/>
                                    </a:lnTo>
                                    <a:lnTo>
                                      <a:pt x="367" y="1489"/>
                                    </a:lnTo>
                                    <a:lnTo>
                                      <a:pt x="357" y="1489"/>
                                    </a:lnTo>
                                    <a:lnTo>
                                      <a:pt x="350" y="1489"/>
                                    </a:lnTo>
                                    <a:lnTo>
                                      <a:pt x="343" y="1491"/>
                                    </a:lnTo>
                                    <a:lnTo>
                                      <a:pt x="329" y="1489"/>
                                    </a:lnTo>
                                    <a:lnTo>
                                      <a:pt x="317" y="1489"/>
                                    </a:lnTo>
                                    <a:lnTo>
                                      <a:pt x="317" y="148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C00FF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1551" name="Freeform 527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462" y="513"/>
                                <a:ext cx="1199" cy="172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52" y="1671"/>
                                  </a:cxn>
                                  <a:cxn ang="0">
                                    <a:pos x="290" y="1666"/>
                                  </a:cxn>
                                  <a:cxn ang="0">
                                    <a:pos x="235" y="1678"/>
                                  </a:cxn>
                                  <a:cxn ang="0">
                                    <a:pos x="195" y="1700"/>
                                  </a:cxn>
                                  <a:cxn ang="0">
                                    <a:pos x="116" y="1721"/>
                                  </a:cxn>
                                  <a:cxn ang="0">
                                    <a:pos x="43" y="1697"/>
                                  </a:cxn>
                                  <a:cxn ang="0">
                                    <a:pos x="24" y="1643"/>
                                  </a:cxn>
                                  <a:cxn ang="0">
                                    <a:pos x="9" y="1586"/>
                                  </a:cxn>
                                  <a:cxn ang="0">
                                    <a:pos x="2" y="1526"/>
                                  </a:cxn>
                                  <a:cxn ang="0">
                                    <a:pos x="0" y="1465"/>
                                  </a:cxn>
                                  <a:cxn ang="0">
                                    <a:pos x="0" y="1403"/>
                                  </a:cxn>
                                  <a:cxn ang="0">
                                    <a:pos x="35" y="1329"/>
                                  </a:cxn>
                                  <a:cxn ang="0">
                                    <a:pos x="121" y="1244"/>
                                  </a:cxn>
                                  <a:cxn ang="0">
                                    <a:pos x="154" y="1173"/>
                                  </a:cxn>
                                  <a:cxn ang="0">
                                    <a:pos x="195" y="1104"/>
                                  </a:cxn>
                                  <a:cxn ang="0">
                                    <a:pos x="228" y="1028"/>
                                  </a:cxn>
                                  <a:cxn ang="0">
                                    <a:pos x="264" y="959"/>
                                  </a:cxn>
                                  <a:cxn ang="0">
                                    <a:pos x="321" y="904"/>
                                  </a:cxn>
                                  <a:cxn ang="0">
                                    <a:pos x="390" y="847"/>
                                  </a:cxn>
                                  <a:cxn ang="0">
                                    <a:pos x="397" y="760"/>
                                  </a:cxn>
                                  <a:cxn ang="0">
                                    <a:pos x="442" y="677"/>
                                  </a:cxn>
                                  <a:cxn ang="0">
                                    <a:pos x="497" y="579"/>
                                  </a:cxn>
                                  <a:cxn ang="0">
                                    <a:pos x="561" y="491"/>
                                  </a:cxn>
                                  <a:cxn ang="0">
                                    <a:pos x="600" y="408"/>
                                  </a:cxn>
                                  <a:cxn ang="0">
                                    <a:pos x="645" y="344"/>
                                  </a:cxn>
                                  <a:cxn ang="0">
                                    <a:pos x="700" y="290"/>
                                  </a:cxn>
                                  <a:cxn ang="0">
                                    <a:pos x="728" y="221"/>
                                  </a:cxn>
                                  <a:cxn ang="0">
                                    <a:pos x="749" y="152"/>
                                  </a:cxn>
                                  <a:cxn ang="0">
                                    <a:pos x="783" y="97"/>
                                  </a:cxn>
                                  <a:cxn ang="0">
                                    <a:pos x="847" y="62"/>
                                  </a:cxn>
                                  <a:cxn ang="0">
                                    <a:pos x="904" y="0"/>
                                  </a:cxn>
                                  <a:cxn ang="0">
                                    <a:pos x="966" y="36"/>
                                  </a:cxn>
                                  <a:cxn ang="0">
                                    <a:pos x="1028" y="81"/>
                                  </a:cxn>
                                  <a:cxn ang="0">
                                    <a:pos x="1109" y="116"/>
                                  </a:cxn>
                                  <a:cxn ang="0">
                                    <a:pos x="1173" y="185"/>
                                  </a:cxn>
                                  <a:cxn ang="0">
                                    <a:pos x="1195" y="261"/>
                                  </a:cxn>
                                  <a:cxn ang="0">
                                    <a:pos x="1159" y="321"/>
                                  </a:cxn>
                                  <a:cxn ang="0">
                                    <a:pos x="1130" y="397"/>
                                  </a:cxn>
                                  <a:cxn ang="0">
                                    <a:pos x="1097" y="458"/>
                                  </a:cxn>
                                  <a:cxn ang="0">
                                    <a:pos x="1059" y="503"/>
                                  </a:cxn>
                                  <a:cxn ang="0">
                                    <a:pos x="1030" y="560"/>
                                  </a:cxn>
                                  <a:cxn ang="0">
                                    <a:pos x="997" y="617"/>
                                  </a:cxn>
                                  <a:cxn ang="0">
                                    <a:pos x="976" y="693"/>
                                  </a:cxn>
                                  <a:cxn ang="0">
                                    <a:pos x="952" y="767"/>
                                  </a:cxn>
                                  <a:cxn ang="0">
                                    <a:pos x="926" y="845"/>
                                  </a:cxn>
                                  <a:cxn ang="0">
                                    <a:pos x="892" y="916"/>
                                  </a:cxn>
                                  <a:cxn ang="0">
                                    <a:pos x="859" y="988"/>
                                  </a:cxn>
                                  <a:cxn ang="0">
                                    <a:pos x="826" y="1056"/>
                                  </a:cxn>
                                  <a:cxn ang="0">
                                    <a:pos x="785" y="1120"/>
                                  </a:cxn>
                                  <a:cxn ang="0">
                                    <a:pos x="733" y="1175"/>
                                  </a:cxn>
                                  <a:cxn ang="0">
                                    <a:pos x="669" y="1227"/>
                                  </a:cxn>
                                  <a:cxn ang="0">
                                    <a:pos x="611" y="1291"/>
                                  </a:cxn>
                                  <a:cxn ang="0">
                                    <a:pos x="566" y="1372"/>
                                  </a:cxn>
                                  <a:cxn ang="0">
                                    <a:pos x="526" y="1450"/>
                                  </a:cxn>
                                  <a:cxn ang="0">
                                    <a:pos x="490" y="1536"/>
                                  </a:cxn>
                                  <a:cxn ang="0">
                                    <a:pos x="450" y="1616"/>
                                  </a:cxn>
                                  <a:cxn ang="0">
                                    <a:pos x="388" y="1643"/>
                                  </a:cxn>
                                </a:cxnLst>
                                <a:rect l="0" t="0" r="r" b="b"/>
                                <a:pathLst>
                                  <a:path w="1199" h="1721">
                                    <a:moveTo>
                                      <a:pt x="388" y="1643"/>
                                    </a:moveTo>
                                    <a:lnTo>
                                      <a:pt x="383" y="1652"/>
                                    </a:lnTo>
                                    <a:lnTo>
                                      <a:pt x="381" y="1662"/>
                                    </a:lnTo>
                                    <a:lnTo>
                                      <a:pt x="373" y="1666"/>
                                    </a:lnTo>
                                    <a:lnTo>
                                      <a:pt x="369" y="1671"/>
                                    </a:lnTo>
                                    <a:lnTo>
                                      <a:pt x="362" y="1671"/>
                                    </a:lnTo>
                                    <a:lnTo>
                                      <a:pt x="352" y="1671"/>
                                    </a:lnTo>
                                    <a:lnTo>
                                      <a:pt x="345" y="1671"/>
                                    </a:lnTo>
                                    <a:lnTo>
                                      <a:pt x="335" y="1671"/>
                                    </a:lnTo>
                                    <a:lnTo>
                                      <a:pt x="326" y="1669"/>
                                    </a:lnTo>
                                    <a:lnTo>
                                      <a:pt x="316" y="1666"/>
                                    </a:lnTo>
                                    <a:lnTo>
                                      <a:pt x="307" y="1666"/>
                                    </a:lnTo>
                                    <a:lnTo>
                                      <a:pt x="300" y="1666"/>
                                    </a:lnTo>
                                    <a:lnTo>
                                      <a:pt x="290" y="1666"/>
                                    </a:lnTo>
                                    <a:lnTo>
                                      <a:pt x="283" y="1669"/>
                                    </a:lnTo>
                                    <a:lnTo>
                                      <a:pt x="273" y="1671"/>
                                    </a:lnTo>
                                    <a:lnTo>
                                      <a:pt x="269" y="1681"/>
                                    </a:lnTo>
                                    <a:lnTo>
                                      <a:pt x="259" y="1683"/>
                                    </a:lnTo>
                                    <a:lnTo>
                                      <a:pt x="252" y="1683"/>
                                    </a:lnTo>
                                    <a:lnTo>
                                      <a:pt x="245" y="1681"/>
                                    </a:lnTo>
                                    <a:lnTo>
                                      <a:pt x="235" y="1678"/>
                                    </a:lnTo>
                                    <a:lnTo>
                                      <a:pt x="228" y="1678"/>
                                    </a:lnTo>
                                    <a:lnTo>
                                      <a:pt x="221" y="1681"/>
                                    </a:lnTo>
                                    <a:lnTo>
                                      <a:pt x="216" y="1683"/>
                                    </a:lnTo>
                                    <a:lnTo>
                                      <a:pt x="214" y="1685"/>
                                    </a:lnTo>
                                    <a:lnTo>
                                      <a:pt x="209" y="1692"/>
                                    </a:lnTo>
                                    <a:lnTo>
                                      <a:pt x="207" y="1700"/>
                                    </a:lnTo>
                                    <a:lnTo>
                                      <a:pt x="195" y="1700"/>
                                    </a:lnTo>
                                    <a:lnTo>
                                      <a:pt x="183" y="1700"/>
                                    </a:lnTo>
                                    <a:lnTo>
                                      <a:pt x="171" y="1702"/>
                                    </a:lnTo>
                                    <a:lnTo>
                                      <a:pt x="162" y="1704"/>
                                    </a:lnTo>
                                    <a:lnTo>
                                      <a:pt x="150" y="1707"/>
                                    </a:lnTo>
                                    <a:lnTo>
                                      <a:pt x="140" y="1711"/>
                                    </a:lnTo>
                                    <a:lnTo>
                                      <a:pt x="128" y="1714"/>
                                    </a:lnTo>
                                    <a:lnTo>
                                      <a:pt x="116" y="1721"/>
                                    </a:lnTo>
                                    <a:lnTo>
                                      <a:pt x="104" y="1719"/>
                                    </a:lnTo>
                                    <a:lnTo>
                                      <a:pt x="90" y="1719"/>
                                    </a:lnTo>
                                    <a:lnTo>
                                      <a:pt x="78" y="1716"/>
                                    </a:lnTo>
                                    <a:lnTo>
                                      <a:pt x="66" y="1714"/>
                                    </a:lnTo>
                                    <a:lnTo>
                                      <a:pt x="54" y="1711"/>
                                    </a:lnTo>
                                    <a:lnTo>
                                      <a:pt x="45" y="1704"/>
                                    </a:lnTo>
                                    <a:lnTo>
                                      <a:pt x="43" y="1697"/>
                                    </a:lnTo>
                                    <a:lnTo>
                                      <a:pt x="38" y="1692"/>
                                    </a:lnTo>
                                    <a:lnTo>
                                      <a:pt x="38" y="1685"/>
                                    </a:lnTo>
                                    <a:lnTo>
                                      <a:pt x="38" y="1676"/>
                                    </a:lnTo>
                                    <a:lnTo>
                                      <a:pt x="33" y="1669"/>
                                    </a:lnTo>
                                    <a:lnTo>
                                      <a:pt x="28" y="1659"/>
                                    </a:lnTo>
                                    <a:lnTo>
                                      <a:pt x="26" y="1652"/>
                                    </a:lnTo>
                                    <a:lnTo>
                                      <a:pt x="24" y="1643"/>
                                    </a:lnTo>
                                    <a:lnTo>
                                      <a:pt x="21" y="1635"/>
                                    </a:lnTo>
                                    <a:lnTo>
                                      <a:pt x="19" y="1626"/>
                                    </a:lnTo>
                                    <a:lnTo>
                                      <a:pt x="16" y="1619"/>
                                    </a:lnTo>
                                    <a:lnTo>
                                      <a:pt x="16" y="1609"/>
                                    </a:lnTo>
                                    <a:lnTo>
                                      <a:pt x="12" y="1602"/>
                                    </a:lnTo>
                                    <a:lnTo>
                                      <a:pt x="12" y="1595"/>
                                    </a:lnTo>
                                    <a:lnTo>
                                      <a:pt x="9" y="1586"/>
                                    </a:lnTo>
                                    <a:lnTo>
                                      <a:pt x="9" y="1579"/>
                                    </a:lnTo>
                                    <a:lnTo>
                                      <a:pt x="7" y="1569"/>
                                    </a:lnTo>
                                    <a:lnTo>
                                      <a:pt x="7" y="1562"/>
                                    </a:lnTo>
                                    <a:lnTo>
                                      <a:pt x="4" y="1552"/>
                                    </a:lnTo>
                                    <a:lnTo>
                                      <a:pt x="4" y="1545"/>
                                    </a:lnTo>
                                    <a:lnTo>
                                      <a:pt x="2" y="1536"/>
                                    </a:lnTo>
                                    <a:lnTo>
                                      <a:pt x="2" y="1526"/>
                                    </a:lnTo>
                                    <a:lnTo>
                                      <a:pt x="0" y="1517"/>
                                    </a:lnTo>
                                    <a:lnTo>
                                      <a:pt x="0" y="1510"/>
                                    </a:lnTo>
                                    <a:lnTo>
                                      <a:pt x="0" y="1500"/>
                                    </a:lnTo>
                                    <a:lnTo>
                                      <a:pt x="0" y="1491"/>
                                    </a:lnTo>
                                    <a:lnTo>
                                      <a:pt x="0" y="1484"/>
                                    </a:lnTo>
                                    <a:lnTo>
                                      <a:pt x="0" y="1474"/>
                                    </a:lnTo>
                                    <a:lnTo>
                                      <a:pt x="0" y="1465"/>
                                    </a:lnTo>
                                    <a:lnTo>
                                      <a:pt x="0" y="1457"/>
                                    </a:lnTo>
                                    <a:lnTo>
                                      <a:pt x="0" y="1448"/>
                                    </a:lnTo>
                                    <a:lnTo>
                                      <a:pt x="0" y="1438"/>
                                    </a:lnTo>
                                    <a:lnTo>
                                      <a:pt x="0" y="1429"/>
                                    </a:lnTo>
                                    <a:lnTo>
                                      <a:pt x="0" y="1422"/>
                                    </a:lnTo>
                                    <a:lnTo>
                                      <a:pt x="0" y="1412"/>
                                    </a:lnTo>
                                    <a:lnTo>
                                      <a:pt x="0" y="1403"/>
                                    </a:lnTo>
                                    <a:lnTo>
                                      <a:pt x="0" y="1393"/>
                                    </a:lnTo>
                                    <a:lnTo>
                                      <a:pt x="2" y="1386"/>
                                    </a:lnTo>
                                    <a:lnTo>
                                      <a:pt x="4" y="1377"/>
                                    </a:lnTo>
                                    <a:lnTo>
                                      <a:pt x="9" y="1370"/>
                                    </a:lnTo>
                                    <a:lnTo>
                                      <a:pt x="16" y="1355"/>
                                    </a:lnTo>
                                    <a:lnTo>
                                      <a:pt x="26" y="1344"/>
                                    </a:lnTo>
                                    <a:lnTo>
                                      <a:pt x="35" y="1329"/>
                                    </a:lnTo>
                                    <a:lnTo>
                                      <a:pt x="47" y="1317"/>
                                    </a:lnTo>
                                    <a:lnTo>
                                      <a:pt x="62" y="1303"/>
                                    </a:lnTo>
                                    <a:lnTo>
                                      <a:pt x="74" y="1294"/>
                                    </a:lnTo>
                                    <a:lnTo>
                                      <a:pt x="85" y="1279"/>
                                    </a:lnTo>
                                    <a:lnTo>
                                      <a:pt x="97" y="1268"/>
                                    </a:lnTo>
                                    <a:lnTo>
                                      <a:pt x="109" y="1256"/>
                                    </a:lnTo>
                                    <a:lnTo>
                                      <a:pt x="121" y="1244"/>
                                    </a:lnTo>
                                    <a:lnTo>
                                      <a:pt x="131" y="1227"/>
                                    </a:lnTo>
                                    <a:lnTo>
                                      <a:pt x="138" y="1213"/>
                                    </a:lnTo>
                                    <a:lnTo>
                                      <a:pt x="140" y="1206"/>
                                    </a:lnTo>
                                    <a:lnTo>
                                      <a:pt x="143" y="1199"/>
                                    </a:lnTo>
                                    <a:lnTo>
                                      <a:pt x="145" y="1192"/>
                                    </a:lnTo>
                                    <a:lnTo>
                                      <a:pt x="150" y="1185"/>
                                    </a:lnTo>
                                    <a:lnTo>
                                      <a:pt x="154" y="1173"/>
                                    </a:lnTo>
                                    <a:lnTo>
                                      <a:pt x="159" y="1163"/>
                                    </a:lnTo>
                                    <a:lnTo>
                                      <a:pt x="166" y="1154"/>
                                    </a:lnTo>
                                    <a:lnTo>
                                      <a:pt x="171" y="1144"/>
                                    </a:lnTo>
                                    <a:lnTo>
                                      <a:pt x="178" y="1132"/>
                                    </a:lnTo>
                                    <a:lnTo>
                                      <a:pt x="183" y="1123"/>
                                    </a:lnTo>
                                    <a:lnTo>
                                      <a:pt x="188" y="1113"/>
                                    </a:lnTo>
                                    <a:lnTo>
                                      <a:pt x="195" y="1104"/>
                                    </a:lnTo>
                                    <a:lnTo>
                                      <a:pt x="197" y="1092"/>
                                    </a:lnTo>
                                    <a:lnTo>
                                      <a:pt x="202" y="1080"/>
                                    </a:lnTo>
                                    <a:lnTo>
                                      <a:pt x="207" y="1071"/>
                                    </a:lnTo>
                                    <a:lnTo>
                                      <a:pt x="212" y="1061"/>
                                    </a:lnTo>
                                    <a:lnTo>
                                      <a:pt x="216" y="1049"/>
                                    </a:lnTo>
                                    <a:lnTo>
                                      <a:pt x="221" y="1040"/>
                                    </a:lnTo>
                                    <a:lnTo>
                                      <a:pt x="228" y="1028"/>
                                    </a:lnTo>
                                    <a:lnTo>
                                      <a:pt x="233" y="1018"/>
                                    </a:lnTo>
                                    <a:lnTo>
                                      <a:pt x="238" y="1009"/>
                                    </a:lnTo>
                                    <a:lnTo>
                                      <a:pt x="240" y="999"/>
                                    </a:lnTo>
                                    <a:lnTo>
                                      <a:pt x="247" y="988"/>
                                    </a:lnTo>
                                    <a:lnTo>
                                      <a:pt x="254" y="980"/>
                                    </a:lnTo>
                                    <a:lnTo>
                                      <a:pt x="257" y="969"/>
                                    </a:lnTo>
                                    <a:lnTo>
                                      <a:pt x="264" y="959"/>
                                    </a:lnTo>
                                    <a:lnTo>
                                      <a:pt x="271" y="952"/>
                                    </a:lnTo>
                                    <a:lnTo>
                                      <a:pt x="281" y="942"/>
                                    </a:lnTo>
                                    <a:lnTo>
                                      <a:pt x="285" y="935"/>
                                    </a:lnTo>
                                    <a:lnTo>
                                      <a:pt x="295" y="928"/>
                                    </a:lnTo>
                                    <a:lnTo>
                                      <a:pt x="302" y="919"/>
                                    </a:lnTo>
                                    <a:lnTo>
                                      <a:pt x="312" y="912"/>
                                    </a:lnTo>
                                    <a:lnTo>
                                      <a:pt x="321" y="904"/>
                                    </a:lnTo>
                                    <a:lnTo>
                                      <a:pt x="331" y="900"/>
                                    </a:lnTo>
                                    <a:lnTo>
                                      <a:pt x="342" y="893"/>
                                    </a:lnTo>
                                    <a:lnTo>
                                      <a:pt x="354" y="888"/>
                                    </a:lnTo>
                                    <a:lnTo>
                                      <a:pt x="366" y="878"/>
                                    </a:lnTo>
                                    <a:lnTo>
                                      <a:pt x="376" y="869"/>
                                    </a:lnTo>
                                    <a:lnTo>
                                      <a:pt x="385" y="859"/>
                                    </a:lnTo>
                                    <a:lnTo>
                                      <a:pt x="390" y="847"/>
                                    </a:lnTo>
                                    <a:lnTo>
                                      <a:pt x="392" y="836"/>
                                    </a:lnTo>
                                    <a:lnTo>
                                      <a:pt x="397" y="824"/>
                                    </a:lnTo>
                                    <a:lnTo>
                                      <a:pt x="397" y="810"/>
                                    </a:lnTo>
                                    <a:lnTo>
                                      <a:pt x="397" y="800"/>
                                    </a:lnTo>
                                    <a:lnTo>
                                      <a:pt x="397" y="786"/>
                                    </a:lnTo>
                                    <a:lnTo>
                                      <a:pt x="397" y="772"/>
                                    </a:lnTo>
                                    <a:lnTo>
                                      <a:pt x="397" y="760"/>
                                    </a:lnTo>
                                    <a:lnTo>
                                      <a:pt x="400" y="748"/>
                                    </a:lnTo>
                                    <a:lnTo>
                                      <a:pt x="402" y="736"/>
                                    </a:lnTo>
                                    <a:lnTo>
                                      <a:pt x="407" y="724"/>
                                    </a:lnTo>
                                    <a:lnTo>
                                      <a:pt x="414" y="715"/>
                                    </a:lnTo>
                                    <a:lnTo>
                                      <a:pt x="426" y="705"/>
                                    </a:lnTo>
                                    <a:lnTo>
                                      <a:pt x="433" y="691"/>
                                    </a:lnTo>
                                    <a:lnTo>
                                      <a:pt x="442" y="677"/>
                                    </a:lnTo>
                                    <a:lnTo>
                                      <a:pt x="450" y="662"/>
                                    </a:lnTo>
                                    <a:lnTo>
                                      <a:pt x="459" y="648"/>
                                    </a:lnTo>
                                    <a:lnTo>
                                      <a:pt x="466" y="634"/>
                                    </a:lnTo>
                                    <a:lnTo>
                                      <a:pt x="476" y="620"/>
                                    </a:lnTo>
                                    <a:lnTo>
                                      <a:pt x="483" y="605"/>
                                    </a:lnTo>
                                    <a:lnTo>
                                      <a:pt x="490" y="591"/>
                                    </a:lnTo>
                                    <a:lnTo>
                                      <a:pt x="497" y="579"/>
                                    </a:lnTo>
                                    <a:lnTo>
                                      <a:pt x="507" y="565"/>
                                    </a:lnTo>
                                    <a:lnTo>
                                      <a:pt x="514" y="551"/>
                                    </a:lnTo>
                                    <a:lnTo>
                                      <a:pt x="523" y="539"/>
                                    </a:lnTo>
                                    <a:lnTo>
                                      <a:pt x="531" y="527"/>
                                    </a:lnTo>
                                    <a:lnTo>
                                      <a:pt x="540" y="513"/>
                                    </a:lnTo>
                                    <a:lnTo>
                                      <a:pt x="550" y="501"/>
                                    </a:lnTo>
                                    <a:lnTo>
                                      <a:pt x="561" y="491"/>
                                    </a:lnTo>
                                    <a:lnTo>
                                      <a:pt x="569" y="480"/>
                                    </a:lnTo>
                                    <a:lnTo>
                                      <a:pt x="576" y="468"/>
                                    </a:lnTo>
                                    <a:lnTo>
                                      <a:pt x="581" y="458"/>
                                    </a:lnTo>
                                    <a:lnTo>
                                      <a:pt x="585" y="446"/>
                                    </a:lnTo>
                                    <a:lnTo>
                                      <a:pt x="590" y="434"/>
                                    </a:lnTo>
                                    <a:lnTo>
                                      <a:pt x="595" y="423"/>
                                    </a:lnTo>
                                    <a:lnTo>
                                      <a:pt x="600" y="408"/>
                                    </a:lnTo>
                                    <a:lnTo>
                                      <a:pt x="604" y="399"/>
                                    </a:lnTo>
                                    <a:lnTo>
                                      <a:pt x="609" y="387"/>
                                    </a:lnTo>
                                    <a:lnTo>
                                      <a:pt x="614" y="378"/>
                                    </a:lnTo>
                                    <a:lnTo>
                                      <a:pt x="619" y="368"/>
                                    </a:lnTo>
                                    <a:lnTo>
                                      <a:pt x="628" y="359"/>
                                    </a:lnTo>
                                    <a:lnTo>
                                      <a:pt x="633" y="351"/>
                                    </a:lnTo>
                                    <a:lnTo>
                                      <a:pt x="645" y="344"/>
                                    </a:lnTo>
                                    <a:lnTo>
                                      <a:pt x="654" y="340"/>
                                    </a:lnTo>
                                    <a:lnTo>
                                      <a:pt x="669" y="337"/>
                                    </a:lnTo>
                                    <a:lnTo>
                                      <a:pt x="676" y="328"/>
                                    </a:lnTo>
                                    <a:lnTo>
                                      <a:pt x="683" y="318"/>
                                    </a:lnTo>
                                    <a:lnTo>
                                      <a:pt x="690" y="309"/>
                                    </a:lnTo>
                                    <a:lnTo>
                                      <a:pt x="697" y="299"/>
                                    </a:lnTo>
                                    <a:lnTo>
                                      <a:pt x="700" y="290"/>
                                    </a:lnTo>
                                    <a:lnTo>
                                      <a:pt x="704" y="280"/>
                                    </a:lnTo>
                                    <a:lnTo>
                                      <a:pt x="709" y="271"/>
                                    </a:lnTo>
                                    <a:lnTo>
                                      <a:pt x="716" y="261"/>
                                    </a:lnTo>
                                    <a:lnTo>
                                      <a:pt x="719" y="249"/>
                                    </a:lnTo>
                                    <a:lnTo>
                                      <a:pt x="721" y="240"/>
                                    </a:lnTo>
                                    <a:lnTo>
                                      <a:pt x="726" y="230"/>
                                    </a:lnTo>
                                    <a:lnTo>
                                      <a:pt x="728" y="221"/>
                                    </a:lnTo>
                                    <a:lnTo>
                                      <a:pt x="733" y="211"/>
                                    </a:lnTo>
                                    <a:lnTo>
                                      <a:pt x="735" y="202"/>
                                    </a:lnTo>
                                    <a:lnTo>
                                      <a:pt x="738" y="190"/>
                                    </a:lnTo>
                                    <a:lnTo>
                                      <a:pt x="740" y="183"/>
                                    </a:lnTo>
                                    <a:lnTo>
                                      <a:pt x="742" y="171"/>
                                    </a:lnTo>
                                    <a:lnTo>
                                      <a:pt x="745" y="162"/>
                                    </a:lnTo>
                                    <a:lnTo>
                                      <a:pt x="749" y="152"/>
                                    </a:lnTo>
                                    <a:lnTo>
                                      <a:pt x="754" y="145"/>
                                    </a:lnTo>
                                    <a:lnTo>
                                      <a:pt x="757" y="135"/>
                                    </a:lnTo>
                                    <a:lnTo>
                                      <a:pt x="761" y="126"/>
                                    </a:lnTo>
                                    <a:lnTo>
                                      <a:pt x="766" y="119"/>
                                    </a:lnTo>
                                    <a:lnTo>
                                      <a:pt x="773" y="112"/>
                                    </a:lnTo>
                                    <a:lnTo>
                                      <a:pt x="778" y="105"/>
                                    </a:lnTo>
                                    <a:lnTo>
                                      <a:pt x="783" y="97"/>
                                    </a:lnTo>
                                    <a:lnTo>
                                      <a:pt x="792" y="90"/>
                                    </a:lnTo>
                                    <a:lnTo>
                                      <a:pt x="799" y="86"/>
                                    </a:lnTo>
                                    <a:lnTo>
                                      <a:pt x="809" y="78"/>
                                    </a:lnTo>
                                    <a:lnTo>
                                      <a:pt x="819" y="74"/>
                                    </a:lnTo>
                                    <a:lnTo>
                                      <a:pt x="830" y="69"/>
                                    </a:lnTo>
                                    <a:lnTo>
                                      <a:pt x="842" y="67"/>
                                    </a:lnTo>
                                    <a:lnTo>
                                      <a:pt x="847" y="62"/>
                                    </a:lnTo>
                                    <a:lnTo>
                                      <a:pt x="854" y="57"/>
                                    </a:lnTo>
                                    <a:lnTo>
                                      <a:pt x="861" y="50"/>
                                    </a:lnTo>
                                    <a:lnTo>
                                      <a:pt x="869" y="43"/>
                                    </a:lnTo>
                                    <a:lnTo>
                                      <a:pt x="878" y="33"/>
                                    </a:lnTo>
                                    <a:lnTo>
                                      <a:pt x="885" y="24"/>
                                    </a:lnTo>
                                    <a:lnTo>
                                      <a:pt x="895" y="12"/>
                                    </a:lnTo>
                                    <a:lnTo>
                                      <a:pt x="904" y="0"/>
                                    </a:lnTo>
                                    <a:lnTo>
                                      <a:pt x="911" y="0"/>
                                    </a:lnTo>
                                    <a:lnTo>
                                      <a:pt x="921" y="3"/>
                                    </a:lnTo>
                                    <a:lnTo>
                                      <a:pt x="930" y="7"/>
                                    </a:lnTo>
                                    <a:lnTo>
                                      <a:pt x="940" y="12"/>
                                    </a:lnTo>
                                    <a:lnTo>
                                      <a:pt x="947" y="19"/>
                                    </a:lnTo>
                                    <a:lnTo>
                                      <a:pt x="957" y="26"/>
                                    </a:lnTo>
                                    <a:lnTo>
                                      <a:pt x="966" y="36"/>
                                    </a:lnTo>
                                    <a:lnTo>
                                      <a:pt x="976" y="43"/>
                                    </a:lnTo>
                                    <a:lnTo>
                                      <a:pt x="983" y="50"/>
                                    </a:lnTo>
                                    <a:lnTo>
                                      <a:pt x="992" y="57"/>
                                    </a:lnTo>
                                    <a:lnTo>
                                      <a:pt x="1002" y="64"/>
                                    </a:lnTo>
                                    <a:lnTo>
                                      <a:pt x="1011" y="71"/>
                                    </a:lnTo>
                                    <a:lnTo>
                                      <a:pt x="1018" y="76"/>
                                    </a:lnTo>
                                    <a:lnTo>
                                      <a:pt x="1028" y="81"/>
                                    </a:lnTo>
                                    <a:lnTo>
                                      <a:pt x="1038" y="83"/>
                                    </a:lnTo>
                                    <a:lnTo>
                                      <a:pt x="1049" y="86"/>
                                    </a:lnTo>
                                    <a:lnTo>
                                      <a:pt x="1064" y="88"/>
                                    </a:lnTo>
                                    <a:lnTo>
                                      <a:pt x="1076" y="95"/>
                                    </a:lnTo>
                                    <a:lnTo>
                                      <a:pt x="1087" y="100"/>
                                    </a:lnTo>
                                    <a:lnTo>
                                      <a:pt x="1099" y="107"/>
                                    </a:lnTo>
                                    <a:lnTo>
                                      <a:pt x="1109" y="116"/>
                                    </a:lnTo>
                                    <a:lnTo>
                                      <a:pt x="1121" y="124"/>
                                    </a:lnTo>
                                    <a:lnTo>
                                      <a:pt x="1130" y="133"/>
                                    </a:lnTo>
                                    <a:lnTo>
                                      <a:pt x="1142" y="145"/>
                                    </a:lnTo>
                                    <a:lnTo>
                                      <a:pt x="1149" y="152"/>
                                    </a:lnTo>
                                    <a:lnTo>
                                      <a:pt x="1157" y="164"/>
                                    </a:lnTo>
                                    <a:lnTo>
                                      <a:pt x="1166" y="176"/>
                                    </a:lnTo>
                                    <a:lnTo>
                                      <a:pt x="1173" y="185"/>
                                    </a:lnTo>
                                    <a:lnTo>
                                      <a:pt x="1180" y="197"/>
                                    </a:lnTo>
                                    <a:lnTo>
                                      <a:pt x="1187" y="209"/>
                                    </a:lnTo>
                                    <a:lnTo>
                                      <a:pt x="1192" y="221"/>
                                    </a:lnTo>
                                    <a:lnTo>
                                      <a:pt x="1199" y="233"/>
                                    </a:lnTo>
                                    <a:lnTo>
                                      <a:pt x="1197" y="242"/>
                                    </a:lnTo>
                                    <a:lnTo>
                                      <a:pt x="1197" y="252"/>
                                    </a:lnTo>
                                    <a:lnTo>
                                      <a:pt x="1195" y="261"/>
                                    </a:lnTo>
                                    <a:lnTo>
                                      <a:pt x="1192" y="271"/>
                                    </a:lnTo>
                                    <a:lnTo>
                                      <a:pt x="1187" y="280"/>
                                    </a:lnTo>
                                    <a:lnTo>
                                      <a:pt x="1183" y="287"/>
                                    </a:lnTo>
                                    <a:lnTo>
                                      <a:pt x="1178" y="297"/>
                                    </a:lnTo>
                                    <a:lnTo>
                                      <a:pt x="1171" y="306"/>
                                    </a:lnTo>
                                    <a:lnTo>
                                      <a:pt x="1164" y="313"/>
                                    </a:lnTo>
                                    <a:lnTo>
                                      <a:pt x="1159" y="321"/>
                                    </a:lnTo>
                                    <a:lnTo>
                                      <a:pt x="1154" y="332"/>
                                    </a:lnTo>
                                    <a:lnTo>
                                      <a:pt x="1149" y="342"/>
                                    </a:lnTo>
                                    <a:lnTo>
                                      <a:pt x="1145" y="349"/>
                                    </a:lnTo>
                                    <a:lnTo>
                                      <a:pt x="1142" y="361"/>
                                    </a:lnTo>
                                    <a:lnTo>
                                      <a:pt x="1142" y="370"/>
                                    </a:lnTo>
                                    <a:lnTo>
                                      <a:pt x="1145" y="385"/>
                                    </a:lnTo>
                                    <a:lnTo>
                                      <a:pt x="1130" y="397"/>
                                    </a:lnTo>
                                    <a:lnTo>
                                      <a:pt x="1121" y="411"/>
                                    </a:lnTo>
                                    <a:lnTo>
                                      <a:pt x="1116" y="418"/>
                                    </a:lnTo>
                                    <a:lnTo>
                                      <a:pt x="1111" y="425"/>
                                    </a:lnTo>
                                    <a:lnTo>
                                      <a:pt x="1109" y="434"/>
                                    </a:lnTo>
                                    <a:lnTo>
                                      <a:pt x="1107" y="442"/>
                                    </a:lnTo>
                                    <a:lnTo>
                                      <a:pt x="1102" y="449"/>
                                    </a:lnTo>
                                    <a:lnTo>
                                      <a:pt x="1097" y="458"/>
                                    </a:lnTo>
                                    <a:lnTo>
                                      <a:pt x="1092" y="465"/>
                                    </a:lnTo>
                                    <a:lnTo>
                                      <a:pt x="1090" y="472"/>
                                    </a:lnTo>
                                    <a:lnTo>
                                      <a:pt x="1083" y="477"/>
                                    </a:lnTo>
                                    <a:lnTo>
                                      <a:pt x="1076" y="484"/>
                                    </a:lnTo>
                                    <a:lnTo>
                                      <a:pt x="1066" y="489"/>
                                    </a:lnTo>
                                    <a:lnTo>
                                      <a:pt x="1059" y="494"/>
                                    </a:lnTo>
                                    <a:lnTo>
                                      <a:pt x="1059" y="503"/>
                                    </a:lnTo>
                                    <a:lnTo>
                                      <a:pt x="1057" y="510"/>
                                    </a:lnTo>
                                    <a:lnTo>
                                      <a:pt x="1054" y="520"/>
                                    </a:lnTo>
                                    <a:lnTo>
                                      <a:pt x="1052" y="529"/>
                                    </a:lnTo>
                                    <a:lnTo>
                                      <a:pt x="1047" y="537"/>
                                    </a:lnTo>
                                    <a:lnTo>
                                      <a:pt x="1040" y="544"/>
                                    </a:lnTo>
                                    <a:lnTo>
                                      <a:pt x="1035" y="553"/>
                                    </a:lnTo>
                                    <a:lnTo>
                                      <a:pt x="1030" y="560"/>
                                    </a:lnTo>
                                    <a:lnTo>
                                      <a:pt x="1021" y="567"/>
                                    </a:lnTo>
                                    <a:lnTo>
                                      <a:pt x="1016" y="575"/>
                                    </a:lnTo>
                                    <a:lnTo>
                                      <a:pt x="1009" y="582"/>
                                    </a:lnTo>
                                    <a:lnTo>
                                      <a:pt x="1004" y="591"/>
                                    </a:lnTo>
                                    <a:lnTo>
                                      <a:pt x="1002" y="598"/>
                                    </a:lnTo>
                                    <a:lnTo>
                                      <a:pt x="997" y="608"/>
                                    </a:lnTo>
                                    <a:lnTo>
                                      <a:pt x="997" y="617"/>
                                    </a:lnTo>
                                    <a:lnTo>
                                      <a:pt x="1002" y="631"/>
                                    </a:lnTo>
                                    <a:lnTo>
                                      <a:pt x="997" y="641"/>
                                    </a:lnTo>
                                    <a:lnTo>
                                      <a:pt x="992" y="650"/>
                                    </a:lnTo>
                                    <a:lnTo>
                                      <a:pt x="990" y="660"/>
                                    </a:lnTo>
                                    <a:lnTo>
                                      <a:pt x="985" y="672"/>
                                    </a:lnTo>
                                    <a:lnTo>
                                      <a:pt x="980" y="681"/>
                                    </a:lnTo>
                                    <a:lnTo>
                                      <a:pt x="976" y="693"/>
                                    </a:lnTo>
                                    <a:lnTo>
                                      <a:pt x="973" y="703"/>
                                    </a:lnTo>
                                    <a:lnTo>
                                      <a:pt x="968" y="715"/>
                                    </a:lnTo>
                                    <a:lnTo>
                                      <a:pt x="966" y="724"/>
                                    </a:lnTo>
                                    <a:lnTo>
                                      <a:pt x="961" y="736"/>
                                    </a:lnTo>
                                    <a:lnTo>
                                      <a:pt x="959" y="748"/>
                                    </a:lnTo>
                                    <a:lnTo>
                                      <a:pt x="957" y="757"/>
                                    </a:lnTo>
                                    <a:lnTo>
                                      <a:pt x="952" y="767"/>
                                    </a:lnTo>
                                    <a:lnTo>
                                      <a:pt x="947" y="781"/>
                                    </a:lnTo>
                                    <a:lnTo>
                                      <a:pt x="945" y="791"/>
                                    </a:lnTo>
                                    <a:lnTo>
                                      <a:pt x="942" y="802"/>
                                    </a:lnTo>
                                    <a:lnTo>
                                      <a:pt x="938" y="812"/>
                                    </a:lnTo>
                                    <a:lnTo>
                                      <a:pt x="933" y="824"/>
                                    </a:lnTo>
                                    <a:lnTo>
                                      <a:pt x="930" y="833"/>
                                    </a:lnTo>
                                    <a:lnTo>
                                      <a:pt x="926" y="845"/>
                                    </a:lnTo>
                                    <a:lnTo>
                                      <a:pt x="921" y="855"/>
                                    </a:lnTo>
                                    <a:lnTo>
                                      <a:pt x="916" y="864"/>
                                    </a:lnTo>
                                    <a:lnTo>
                                      <a:pt x="914" y="876"/>
                                    </a:lnTo>
                                    <a:lnTo>
                                      <a:pt x="909" y="888"/>
                                    </a:lnTo>
                                    <a:lnTo>
                                      <a:pt x="904" y="897"/>
                                    </a:lnTo>
                                    <a:lnTo>
                                      <a:pt x="897" y="907"/>
                                    </a:lnTo>
                                    <a:lnTo>
                                      <a:pt x="892" y="916"/>
                                    </a:lnTo>
                                    <a:lnTo>
                                      <a:pt x="888" y="928"/>
                                    </a:lnTo>
                                    <a:lnTo>
                                      <a:pt x="883" y="938"/>
                                    </a:lnTo>
                                    <a:lnTo>
                                      <a:pt x="878" y="950"/>
                                    </a:lnTo>
                                    <a:lnTo>
                                      <a:pt x="871" y="959"/>
                                    </a:lnTo>
                                    <a:lnTo>
                                      <a:pt x="866" y="969"/>
                                    </a:lnTo>
                                    <a:lnTo>
                                      <a:pt x="861" y="980"/>
                                    </a:lnTo>
                                    <a:lnTo>
                                      <a:pt x="859" y="988"/>
                                    </a:lnTo>
                                    <a:lnTo>
                                      <a:pt x="854" y="999"/>
                                    </a:lnTo>
                                    <a:lnTo>
                                      <a:pt x="852" y="1009"/>
                                    </a:lnTo>
                                    <a:lnTo>
                                      <a:pt x="845" y="1018"/>
                                    </a:lnTo>
                                    <a:lnTo>
                                      <a:pt x="842" y="1028"/>
                                    </a:lnTo>
                                    <a:lnTo>
                                      <a:pt x="838" y="1037"/>
                                    </a:lnTo>
                                    <a:lnTo>
                                      <a:pt x="833" y="1047"/>
                                    </a:lnTo>
                                    <a:lnTo>
                                      <a:pt x="826" y="1056"/>
                                    </a:lnTo>
                                    <a:lnTo>
                                      <a:pt x="821" y="1066"/>
                                    </a:lnTo>
                                    <a:lnTo>
                                      <a:pt x="816" y="1075"/>
                                    </a:lnTo>
                                    <a:lnTo>
                                      <a:pt x="809" y="1085"/>
                                    </a:lnTo>
                                    <a:lnTo>
                                      <a:pt x="804" y="1092"/>
                                    </a:lnTo>
                                    <a:lnTo>
                                      <a:pt x="797" y="1104"/>
                                    </a:lnTo>
                                    <a:lnTo>
                                      <a:pt x="790" y="1111"/>
                                    </a:lnTo>
                                    <a:lnTo>
                                      <a:pt x="785" y="1120"/>
                                    </a:lnTo>
                                    <a:lnTo>
                                      <a:pt x="778" y="1128"/>
                                    </a:lnTo>
                                    <a:lnTo>
                                      <a:pt x="771" y="1135"/>
                                    </a:lnTo>
                                    <a:lnTo>
                                      <a:pt x="764" y="1144"/>
                                    </a:lnTo>
                                    <a:lnTo>
                                      <a:pt x="757" y="1151"/>
                                    </a:lnTo>
                                    <a:lnTo>
                                      <a:pt x="747" y="1158"/>
                                    </a:lnTo>
                                    <a:lnTo>
                                      <a:pt x="740" y="1168"/>
                                    </a:lnTo>
                                    <a:lnTo>
                                      <a:pt x="733" y="1175"/>
                                    </a:lnTo>
                                    <a:lnTo>
                                      <a:pt x="726" y="1185"/>
                                    </a:lnTo>
                                    <a:lnTo>
                                      <a:pt x="716" y="1192"/>
                                    </a:lnTo>
                                    <a:lnTo>
                                      <a:pt x="707" y="1196"/>
                                    </a:lnTo>
                                    <a:lnTo>
                                      <a:pt x="697" y="1203"/>
                                    </a:lnTo>
                                    <a:lnTo>
                                      <a:pt x="690" y="1213"/>
                                    </a:lnTo>
                                    <a:lnTo>
                                      <a:pt x="680" y="1220"/>
                                    </a:lnTo>
                                    <a:lnTo>
                                      <a:pt x="669" y="1227"/>
                                    </a:lnTo>
                                    <a:lnTo>
                                      <a:pt x="659" y="1232"/>
                                    </a:lnTo>
                                    <a:lnTo>
                                      <a:pt x="652" y="1239"/>
                                    </a:lnTo>
                                    <a:lnTo>
                                      <a:pt x="642" y="1249"/>
                                    </a:lnTo>
                                    <a:lnTo>
                                      <a:pt x="633" y="1260"/>
                                    </a:lnTo>
                                    <a:lnTo>
                                      <a:pt x="626" y="1270"/>
                                    </a:lnTo>
                                    <a:lnTo>
                                      <a:pt x="619" y="1282"/>
                                    </a:lnTo>
                                    <a:lnTo>
                                      <a:pt x="611" y="1291"/>
                                    </a:lnTo>
                                    <a:lnTo>
                                      <a:pt x="604" y="1303"/>
                                    </a:lnTo>
                                    <a:lnTo>
                                      <a:pt x="597" y="1315"/>
                                    </a:lnTo>
                                    <a:lnTo>
                                      <a:pt x="592" y="1327"/>
                                    </a:lnTo>
                                    <a:lnTo>
                                      <a:pt x="583" y="1336"/>
                                    </a:lnTo>
                                    <a:lnTo>
                                      <a:pt x="578" y="1348"/>
                                    </a:lnTo>
                                    <a:lnTo>
                                      <a:pt x="571" y="1360"/>
                                    </a:lnTo>
                                    <a:lnTo>
                                      <a:pt x="566" y="1372"/>
                                    </a:lnTo>
                                    <a:lnTo>
                                      <a:pt x="559" y="1382"/>
                                    </a:lnTo>
                                    <a:lnTo>
                                      <a:pt x="554" y="1393"/>
                                    </a:lnTo>
                                    <a:lnTo>
                                      <a:pt x="550" y="1405"/>
                                    </a:lnTo>
                                    <a:lnTo>
                                      <a:pt x="545" y="1419"/>
                                    </a:lnTo>
                                    <a:lnTo>
                                      <a:pt x="538" y="1429"/>
                                    </a:lnTo>
                                    <a:lnTo>
                                      <a:pt x="533" y="1441"/>
                                    </a:lnTo>
                                    <a:lnTo>
                                      <a:pt x="526" y="1450"/>
                                    </a:lnTo>
                                    <a:lnTo>
                                      <a:pt x="523" y="1465"/>
                                    </a:lnTo>
                                    <a:lnTo>
                                      <a:pt x="516" y="1474"/>
                                    </a:lnTo>
                                    <a:lnTo>
                                      <a:pt x="511" y="1486"/>
                                    </a:lnTo>
                                    <a:lnTo>
                                      <a:pt x="507" y="1500"/>
                                    </a:lnTo>
                                    <a:lnTo>
                                      <a:pt x="502" y="1512"/>
                                    </a:lnTo>
                                    <a:lnTo>
                                      <a:pt x="497" y="1522"/>
                                    </a:lnTo>
                                    <a:lnTo>
                                      <a:pt x="490" y="1536"/>
                                    </a:lnTo>
                                    <a:lnTo>
                                      <a:pt x="485" y="1545"/>
                                    </a:lnTo>
                                    <a:lnTo>
                                      <a:pt x="481" y="1557"/>
                                    </a:lnTo>
                                    <a:lnTo>
                                      <a:pt x="476" y="1569"/>
                                    </a:lnTo>
                                    <a:lnTo>
                                      <a:pt x="469" y="1581"/>
                                    </a:lnTo>
                                    <a:lnTo>
                                      <a:pt x="464" y="1595"/>
                                    </a:lnTo>
                                    <a:lnTo>
                                      <a:pt x="459" y="1607"/>
                                    </a:lnTo>
                                    <a:lnTo>
                                      <a:pt x="450" y="1616"/>
                                    </a:lnTo>
                                    <a:lnTo>
                                      <a:pt x="442" y="1626"/>
                                    </a:lnTo>
                                    <a:lnTo>
                                      <a:pt x="433" y="1635"/>
                                    </a:lnTo>
                                    <a:lnTo>
                                      <a:pt x="426" y="1645"/>
                                    </a:lnTo>
                                    <a:lnTo>
                                      <a:pt x="416" y="1650"/>
                                    </a:lnTo>
                                    <a:lnTo>
                                      <a:pt x="409" y="1652"/>
                                    </a:lnTo>
                                    <a:lnTo>
                                      <a:pt x="400" y="1650"/>
                                    </a:lnTo>
                                    <a:lnTo>
                                      <a:pt x="388" y="1643"/>
                                    </a:lnTo>
                                    <a:lnTo>
                                      <a:pt x="388" y="164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A7DFF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1552" name="Freeform 528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1152" y="27"/>
                                <a:ext cx="866" cy="86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835" y="284"/>
                                  </a:cxn>
                                  <a:cxn ang="0">
                                    <a:pos x="847" y="327"/>
                                  </a:cxn>
                                  <a:cxn ang="0">
                                    <a:pos x="857" y="372"/>
                                  </a:cxn>
                                  <a:cxn ang="0">
                                    <a:pos x="859" y="408"/>
                                  </a:cxn>
                                  <a:cxn ang="0">
                                    <a:pos x="864" y="441"/>
                                  </a:cxn>
                                  <a:cxn ang="0">
                                    <a:pos x="855" y="474"/>
                                  </a:cxn>
                                  <a:cxn ang="0">
                                    <a:pos x="838" y="519"/>
                                  </a:cxn>
                                  <a:cxn ang="0">
                                    <a:pos x="821" y="567"/>
                                  </a:cxn>
                                  <a:cxn ang="0">
                                    <a:pos x="797" y="612"/>
                                  </a:cxn>
                                  <a:cxn ang="0">
                                    <a:pos x="778" y="667"/>
                                  </a:cxn>
                                  <a:cxn ang="0">
                                    <a:pos x="755" y="719"/>
                                  </a:cxn>
                                  <a:cxn ang="0">
                                    <a:pos x="714" y="757"/>
                                  </a:cxn>
                                  <a:cxn ang="0">
                                    <a:pos x="690" y="788"/>
                                  </a:cxn>
                                  <a:cxn ang="0">
                                    <a:pos x="683" y="823"/>
                                  </a:cxn>
                                  <a:cxn ang="0">
                                    <a:pos x="659" y="856"/>
                                  </a:cxn>
                                  <a:cxn ang="0">
                                    <a:pos x="638" y="835"/>
                                  </a:cxn>
                                  <a:cxn ang="0">
                                    <a:pos x="636" y="795"/>
                                  </a:cxn>
                                  <a:cxn ang="0">
                                    <a:pos x="631" y="759"/>
                                  </a:cxn>
                                  <a:cxn ang="0">
                                    <a:pos x="616" y="726"/>
                                  </a:cxn>
                                  <a:cxn ang="0">
                                    <a:pos x="597" y="693"/>
                                  </a:cxn>
                                  <a:cxn ang="0">
                                    <a:pos x="586" y="662"/>
                                  </a:cxn>
                                  <a:cxn ang="0">
                                    <a:pos x="545" y="640"/>
                                  </a:cxn>
                                  <a:cxn ang="0">
                                    <a:pos x="526" y="600"/>
                                  </a:cxn>
                                  <a:cxn ang="0">
                                    <a:pos x="517" y="550"/>
                                  </a:cxn>
                                  <a:cxn ang="0">
                                    <a:pos x="488" y="512"/>
                                  </a:cxn>
                                  <a:cxn ang="0">
                                    <a:pos x="445" y="481"/>
                                  </a:cxn>
                                  <a:cxn ang="0">
                                    <a:pos x="409" y="462"/>
                                  </a:cxn>
                                  <a:cxn ang="0">
                                    <a:pos x="362" y="441"/>
                                  </a:cxn>
                                  <a:cxn ang="0">
                                    <a:pos x="319" y="417"/>
                                  </a:cxn>
                                  <a:cxn ang="0">
                                    <a:pos x="293" y="396"/>
                                  </a:cxn>
                                  <a:cxn ang="0">
                                    <a:pos x="257" y="375"/>
                                  </a:cxn>
                                  <a:cxn ang="0">
                                    <a:pos x="221" y="363"/>
                                  </a:cxn>
                                  <a:cxn ang="0">
                                    <a:pos x="179" y="365"/>
                                  </a:cxn>
                                  <a:cxn ang="0">
                                    <a:pos x="129" y="363"/>
                                  </a:cxn>
                                  <a:cxn ang="0">
                                    <a:pos x="102" y="358"/>
                                  </a:cxn>
                                  <a:cxn ang="0">
                                    <a:pos x="62" y="367"/>
                                  </a:cxn>
                                  <a:cxn ang="0">
                                    <a:pos x="17" y="367"/>
                                  </a:cxn>
                                  <a:cxn ang="0">
                                    <a:pos x="0" y="344"/>
                                  </a:cxn>
                                  <a:cxn ang="0">
                                    <a:pos x="12" y="292"/>
                                  </a:cxn>
                                  <a:cxn ang="0">
                                    <a:pos x="38" y="242"/>
                                  </a:cxn>
                                  <a:cxn ang="0">
                                    <a:pos x="76" y="199"/>
                                  </a:cxn>
                                  <a:cxn ang="0">
                                    <a:pos x="121" y="163"/>
                                  </a:cxn>
                                  <a:cxn ang="0">
                                    <a:pos x="169" y="132"/>
                                  </a:cxn>
                                  <a:cxn ang="0">
                                    <a:pos x="217" y="109"/>
                                  </a:cxn>
                                  <a:cxn ang="0">
                                    <a:pos x="259" y="92"/>
                                  </a:cxn>
                                  <a:cxn ang="0">
                                    <a:pos x="298" y="85"/>
                                  </a:cxn>
                                  <a:cxn ang="0">
                                    <a:pos x="321" y="47"/>
                                  </a:cxn>
                                  <a:cxn ang="0">
                                    <a:pos x="357" y="23"/>
                                  </a:cxn>
                                  <a:cxn ang="0">
                                    <a:pos x="393" y="16"/>
                                  </a:cxn>
                                  <a:cxn ang="0">
                                    <a:pos x="436" y="9"/>
                                  </a:cxn>
                                  <a:cxn ang="0">
                                    <a:pos x="488" y="4"/>
                                  </a:cxn>
                                  <a:cxn ang="0">
                                    <a:pos x="528" y="33"/>
                                  </a:cxn>
                                  <a:cxn ang="0">
                                    <a:pos x="566" y="73"/>
                                  </a:cxn>
                                  <a:cxn ang="0">
                                    <a:pos x="619" y="95"/>
                                  </a:cxn>
                                  <a:cxn ang="0">
                                    <a:pos x="657" y="111"/>
                                  </a:cxn>
                                  <a:cxn ang="0">
                                    <a:pos x="695" y="132"/>
                                  </a:cxn>
                                  <a:cxn ang="0">
                                    <a:pos x="826" y="265"/>
                                  </a:cxn>
                                </a:cxnLst>
                                <a:rect l="0" t="0" r="r" b="b"/>
                                <a:pathLst>
                                  <a:path w="866" h="861">
                                    <a:moveTo>
                                      <a:pt x="826" y="265"/>
                                    </a:moveTo>
                                    <a:lnTo>
                                      <a:pt x="828" y="270"/>
                                    </a:lnTo>
                                    <a:lnTo>
                                      <a:pt x="833" y="277"/>
                                    </a:lnTo>
                                    <a:lnTo>
                                      <a:pt x="835" y="284"/>
                                    </a:lnTo>
                                    <a:lnTo>
                                      <a:pt x="838" y="294"/>
                                    </a:lnTo>
                                    <a:lnTo>
                                      <a:pt x="843" y="303"/>
                                    </a:lnTo>
                                    <a:lnTo>
                                      <a:pt x="845" y="313"/>
                                    </a:lnTo>
                                    <a:lnTo>
                                      <a:pt x="847" y="327"/>
                                    </a:lnTo>
                                    <a:lnTo>
                                      <a:pt x="852" y="339"/>
                                    </a:lnTo>
                                    <a:lnTo>
                                      <a:pt x="855" y="348"/>
                                    </a:lnTo>
                                    <a:lnTo>
                                      <a:pt x="855" y="360"/>
                                    </a:lnTo>
                                    <a:lnTo>
                                      <a:pt x="857" y="372"/>
                                    </a:lnTo>
                                    <a:lnTo>
                                      <a:pt x="859" y="382"/>
                                    </a:lnTo>
                                    <a:lnTo>
                                      <a:pt x="859" y="391"/>
                                    </a:lnTo>
                                    <a:lnTo>
                                      <a:pt x="859" y="401"/>
                                    </a:lnTo>
                                    <a:lnTo>
                                      <a:pt x="859" y="408"/>
                                    </a:lnTo>
                                    <a:lnTo>
                                      <a:pt x="859" y="415"/>
                                    </a:lnTo>
                                    <a:lnTo>
                                      <a:pt x="862" y="422"/>
                                    </a:lnTo>
                                    <a:lnTo>
                                      <a:pt x="864" y="432"/>
                                    </a:lnTo>
                                    <a:lnTo>
                                      <a:pt x="864" y="441"/>
                                    </a:lnTo>
                                    <a:lnTo>
                                      <a:pt x="866" y="451"/>
                                    </a:lnTo>
                                    <a:lnTo>
                                      <a:pt x="864" y="460"/>
                                    </a:lnTo>
                                    <a:lnTo>
                                      <a:pt x="862" y="467"/>
                                    </a:lnTo>
                                    <a:lnTo>
                                      <a:pt x="855" y="474"/>
                                    </a:lnTo>
                                    <a:lnTo>
                                      <a:pt x="845" y="481"/>
                                    </a:lnTo>
                                    <a:lnTo>
                                      <a:pt x="843" y="493"/>
                                    </a:lnTo>
                                    <a:lnTo>
                                      <a:pt x="843" y="505"/>
                                    </a:lnTo>
                                    <a:lnTo>
                                      <a:pt x="838" y="519"/>
                                    </a:lnTo>
                                    <a:lnTo>
                                      <a:pt x="838" y="531"/>
                                    </a:lnTo>
                                    <a:lnTo>
                                      <a:pt x="833" y="543"/>
                                    </a:lnTo>
                                    <a:lnTo>
                                      <a:pt x="828" y="555"/>
                                    </a:lnTo>
                                    <a:lnTo>
                                      <a:pt x="821" y="567"/>
                                    </a:lnTo>
                                    <a:lnTo>
                                      <a:pt x="809" y="579"/>
                                    </a:lnTo>
                                    <a:lnTo>
                                      <a:pt x="805" y="588"/>
                                    </a:lnTo>
                                    <a:lnTo>
                                      <a:pt x="800" y="600"/>
                                    </a:lnTo>
                                    <a:lnTo>
                                      <a:pt x="797" y="612"/>
                                    </a:lnTo>
                                    <a:lnTo>
                                      <a:pt x="793" y="626"/>
                                    </a:lnTo>
                                    <a:lnTo>
                                      <a:pt x="785" y="638"/>
                                    </a:lnTo>
                                    <a:lnTo>
                                      <a:pt x="783" y="652"/>
                                    </a:lnTo>
                                    <a:lnTo>
                                      <a:pt x="778" y="667"/>
                                    </a:lnTo>
                                    <a:lnTo>
                                      <a:pt x="774" y="681"/>
                                    </a:lnTo>
                                    <a:lnTo>
                                      <a:pt x="766" y="695"/>
                                    </a:lnTo>
                                    <a:lnTo>
                                      <a:pt x="762" y="707"/>
                                    </a:lnTo>
                                    <a:lnTo>
                                      <a:pt x="755" y="719"/>
                                    </a:lnTo>
                                    <a:lnTo>
                                      <a:pt x="747" y="731"/>
                                    </a:lnTo>
                                    <a:lnTo>
                                      <a:pt x="735" y="740"/>
                                    </a:lnTo>
                                    <a:lnTo>
                                      <a:pt x="726" y="750"/>
                                    </a:lnTo>
                                    <a:lnTo>
                                      <a:pt x="714" y="757"/>
                                    </a:lnTo>
                                    <a:lnTo>
                                      <a:pt x="702" y="764"/>
                                    </a:lnTo>
                                    <a:lnTo>
                                      <a:pt x="695" y="771"/>
                                    </a:lnTo>
                                    <a:lnTo>
                                      <a:pt x="693" y="778"/>
                                    </a:lnTo>
                                    <a:lnTo>
                                      <a:pt x="690" y="788"/>
                                    </a:lnTo>
                                    <a:lnTo>
                                      <a:pt x="690" y="799"/>
                                    </a:lnTo>
                                    <a:lnTo>
                                      <a:pt x="688" y="807"/>
                                    </a:lnTo>
                                    <a:lnTo>
                                      <a:pt x="688" y="818"/>
                                    </a:lnTo>
                                    <a:lnTo>
                                      <a:pt x="683" y="823"/>
                                    </a:lnTo>
                                    <a:lnTo>
                                      <a:pt x="676" y="830"/>
                                    </a:lnTo>
                                    <a:lnTo>
                                      <a:pt x="666" y="837"/>
                                    </a:lnTo>
                                    <a:lnTo>
                                      <a:pt x="664" y="849"/>
                                    </a:lnTo>
                                    <a:lnTo>
                                      <a:pt x="659" y="856"/>
                                    </a:lnTo>
                                    <a:lnTo>
                                      <a:pt x="650" y="861"/>
                                    </a:lnTo>
                                    <a:lnTo>
                                      <a:pt x="645" y="852"/>
                                    </a:lnTo>
                                    <a:lnTo>
                                      <a:pt x="640" y="845"/>
                                    </a:lnTo>
                                    <a:lnTo>
                                      <a:pt x="638" y="835"/>
                                    </a:lnTo>
                                    <a:lnTo>
                                      <a:pt x="636" y="826"/>
                                    </a:lnTo>
                                    <a:lnTo>
                                      <a:pt x="636" y="814"/>
                                    </a:lnTo>
                                    <a:lnTo>
                                      <a:pt x="636" y="807"/>
                                    </a:lnTo>
                                    <a:lnTo>
                                      <a:pt x="636" y="795"/>
                                    </a:lnTo>
                                    <a:lnTo>
                                      <a:pt x="636" y="788"/>
                                    </a:lnTo>
                                    <a:lnTo>
                                      <a:pt x="633" y="778"/>
                                    </a:lnTo>
                                    <a:lnTo>
                                      <a:pt x="633" y="769"/>
                                    </a:lnTo>
                                    <a:lnTo>
                                      <a:pt x="631" y="759"/>
                                    </a:lnTo>
                                    <a:lnTo>
                                      <a:pt x="631" y="750"/>
                                    </a:lnTo>
                                    <a:lnTo>
                                      <a:pt x="626" y="742"/>
                                    </a:lnTo>
                                    <a:lnTo>
                                      <a:pt x="621" y="733"/>
                                    </a:lnTo>
                                    <a:lnTo>
                                      <a:pt x="616" y="726"/>
                                    </a:lnTo>
                                    <a:lnTo>
                                      <a:pt x="609" y="719"/>
                                    </a:lnTo>
                                    <a:lnTo>
                                      <a:pt x="602" y="709"/>
                                    </a:lnTo>
                                    <a:lnTo>
                                      <a:pt x="600" y="700"/>
                                    </a:lnTo>
                                    <a:lnTo>
                                      <a:pt x="597" y="693"/>
                                    </a:lnTo>
                                    <a:lnTo>
                                      <a:pt x="597" y="683"/>
                                    </a:lnTo>
                                    <a:lnTo>
                                      <a:pt x="595" y="676"/>
                                    </a:lnTo>
                                    <a:lnTo>
                                      <a:pt x="590" y="669"/>
                                    </a:lnTo>
                                    <a:lnTo>
                                      <a:pt x="586" y="662"/>
                                    </a:lnTo>
                                    <a:lnTo>
                                      <a:pt x="576" y="659"/>
                                    </a:lnTo>
                                    <a:lnTo>
                                      <a:pt x="562" y="652"/>
                                    </a:lnTo>
                                    <a:lnTo>
                                      <a:pt x="555" y="648"/>
                                    </a:lnTo>
                                    <a:lnTo>
                                      <a:pt x="545" y="640"/>
                                    </a:lnTo>
                                    <a:lnTo>
                                      <a:pt x="543" y="636"/>
                                    </a:lnTo>
                                    <a:lnTo>
                                      <a:pt x="533" y="624"/>
                                    </a:lnTo>
                                    <a:lnTo>
                                      <a:pt x="528" y="612"/>
                                    </a:lnTo>
                                    <a:lnTo>
                                      <a:pt x="526" y="600"/>
                                    </a:lnTo>
                                    <a:lnTo>
                                      <a:pt x="526" y="591"/>
                                    </a:lnTo>
                                    <a:lnTo>
                                      <a:pt x="524" y="576"/>
                                    </a:lnTo>
                                    <a:lnTo>
                                      <a:pt x="524" y="567"/>
                                    </a:lnTo>
                                    <a:lnTo>
                                      <a:pt x="517" y="550"/>
                                    </a:lnTo>
                                    <a:lnTo>
                                      <a:pt x="509" y="538"/>
                                    </a:lnTo>
                                    <a:lnTo>
                                      <a:pt x="502" y="529"/>
                                    </a:lnTo>
                                    <a:lnTo>
                                      <a:pt x="495" y="522"/>
                                    </a:lnTo>
                                    <a:lnTo>
                                      <a:pt x="488" y="512"/>
                                    </a:lnTo>
                                    <a:lnTo>
                                      <a:pt x="478" y="505"/>
                                    </a:lnTo>
                                    <a:lnTo>
                                      <a:pt x="464" y="496"/>
                                    </a:lnTo>
                                    <a:lnTo>
                                      <a:pt x="452" y="486"/>
                                    </a:lnTo>
                                    <a:lnTo>
                                      <a:pt x="445" y="481"/>
                                    </a:lnTo>
                                    <a:lnTo>
                                      <a:pt x="436" y="477"/>
                                    </a:lnTo>
                                    <a:lnTo>
                                      <a:pt x="428" y="472"/>
                                    </a:lnTo>
                                    <a:lnTo>
                                      <a:pt x="419" y="467"/>
                                    </a:lnTo>
                                    <a:lnTo>
                                      <a:pt x="409" y="462"/>
                                    </a:lnTo>
                                    <a:lnTo>
                                      <a:pt x="397" y="455"/>
                                    </a:lnTo>
                                    <a:lnTo>
                                      <a:pt x="386" y="451"/>
                                    </a:lnTo>
                                    <a:lnTo>
                                      <a:pt x="376" y="446"/>
                                    </a:lnTo>
                                    <a:lnTo>
                                      <a:pt x="362" y="441"/>
                                    </a:lnTo>
                                    <a:lnTo>
                                      <a:pt x="350" y="434"/>
                                    </a:lnTo>
                                    <a:lnTo>
                                      <a:pt x="336" y="429"/>
                                    </a:lnTo>
                                    <a:lnTo>
                                      <a:pt x="324" y="424"/>
                                    </a:lnTo>
                                    <a:lnTo>
                                      <a:pt x="319" y="417"/>
                                    </a:lnTo>
                                    <a:lnTo>
                                      <a:pt x="314" y="413"/>
                                    </a:lnTo>
                                    <a:lnTo>
                                      <a:pt x="307" y="405"/>
                                    </a:lnTo>
                                    <a:lnTo>
                                      <a:pt x="300" y="401"/>
                                    </a:lnTo>
                                    <a:lnTo>
                                      <a:pt x="293" y="396"/>
                                    </a:lnTo>
                                    <a:lnTo>
                                      <a:pt x="283" y="389"/>
                                    </a:lnTo>
                                    <a:lnTo>
                                      <a:pt x="274" y="384"/>
                                    </a:lnTo>
                                    <a:lnTo>
                                      <a:pt x="267" y="382"/>
                                    </a:lnTo>
                                    <a:lnTo>
                                      <a:pt x="257" y="375"/>
                                    </a:lnTo>
                                    <a:lnTo>
                                      <a:pt x="248" y="372"/>
                                    </a:lnTo>
                                    <a:lnTo>
                                      <a:pt x="238" y="367"/>
                                    </a:lnTo>
                                    <a:lnTo>
                                      <a:pt x="233" y="365"/>
                                    </a:lnTo>
                                    <a:lnTo>
                                      <a:pt x="221" y="363"/>
                                    </a:lnTo>
                                    <a:lnTo>
                                      <a:pt x="219" y="363"/>
                                    </a:lnTo>
                                    <a:lnTo>
                                      <a:pt x="205" y="363"/>
                                    </a:lnTo>
                                    <a:lnTo>
                                      <a:pt x="190" y="363"/>
                                    </a:lnTo>
                                    <a:lnTo>
                                      <a:pt x="179" y="365"/>
                                    </a:lnTo>
                                    <a:lnTo>
                                      <a:pt x="164" y="367"/>
                                    </a:lnTo>
                                    <a:lnTo>
                                      <a:pt x="152" y="365"/>
                                    </a:lnTo>
                                    <a:lnTo>
                                      <a:pt x="140" y="365"/>
                                    </a:lnTo>
                                    <a:lnTo>
                                      <a:pt x="129" y="363"/>
                                    </a:lnTo>
                                    <a:lnTo>
                                      <a:pt x="119" y="356"/>
                                    </a:lnTo>
                                    <a:lnTo>
                                      <a:pt x="119" y="353"/>
                                    </a:lnTo>
                                    <a:lnTo>
                                      <a:pt x="109" y="356"/>
                                    </a:lnTo>
                                    <a:lnTo>
                                      <a:pt x="102" y="358"/>
                                    </a:lnTo>
                                    <a:lnTo>
                                      <a:pt x="93" y="360"/>
                                    </a:lnTo>
                                    <a:lnTo>
                                      <a:pt x="83" y="363"/>
                                    </a:lnTo>
                                    <a:lnTo>
                                      <a:pt x="74" y="365"/>
                                    </a:lnTo>
                                    <a:lnTo>
                                      <a:pt x="62" y="367"/>
                                    </a:lnTo>
                                    <a:lnTo>
                                      <a:pt x="50" y="367"/>
                                    </a:lnTo>
                                    <a:lnTo>
                                      <a:pt x="38" y="367"/>
                                    </a:lnTo>
                                    <a:lnTo>
                                      <a:pt x="29" y="370"/>
                                    </a:lnTo>
                                    <a:lnTo>
                                      <a:pt x="17" y="367"/>
                                    </a:lnTo>
                                    <a:lnTo>
                                      <a:pt x="10" y="365"/>
                                    </a:lnTo>
                                    <a:lnTo>
                                      <a:pt x="2" y="363"/>
                                    </a:lnTo>
                                    <a:lnTo>
                                      <a:pt x="0" y="358"/>
                                    </a:lnTo>
                                    <a:lnTo>
                                      <a:pt x="0" y="344"/>
                                    </a:lnTo>
                                    <a:lnTo>
                                      <a:pt x="2" y="329"/>
                                    </a:lnTo>
                                    <a:lnTo>
                                      <a:pt x="5" y="318"/>
                                    </a:lnTo>
                                    <a:lnTo>
                                      <a:pt x="10" y="303"/>
                                    </a:lnTo>
                                    <a:lnTo>
                                      <a:pt x="12" y="292"/>
                                    </a:lnTo>
                                    <a:lnTo>
                                      <a:pt x="19" y="277"/>
                                    </a:lnTo>
                                    <a:lnTo>
                                      <a:pt x="24" y="265"/>
                                    </a:lnTo>
                                    <a:lnTo>
                                      <a:pt x="31" y="256"/>
                                    </a:lnTo>
                                    <a:lnTo>
                                      <a:pt x="38" y="242"/>
                                    </a:lnTo>
                                    <a:lnTo>
                                      <a:pt x="48" y="232"/>
                                    </a:lnTo>
                                    <a:lnTo>
                                      <a:pt x="57" y="220"/>
                                    </a:lnTo>
                                    <a:lnTo>
                                      <a:pt x="67" y="211"/>
                                    </a:lnTo>
                                    <a:lnTo>
                                      <a:pt x="76" y="199"/>
                                    </a:lnTo>
                                    <a:lnTo>
                                      <a:pt x="88" y="189"/>
                                    </a:lnTo>
                                    <a:lnTo>
                                      <a:pt x="98" y="182"/>
                                    </a:lnTo>
                                    <a:lnTo>
                                      <a:pt x="109" y="173"/>
                                    </a:lnTo>
                                    <a:lnTo>
                                      <a:pt x="121" y="163"/>
                                    </a:lnTo>
                                    <a:lnTo>
                                      <a:pt x="133" y="156"/>
                                    </a:lnTo>
                                    <a:lnTo>
                                      <a:pt x="145" y="147"/>
                                    </a:lnTo>
                                    <a:lnTo>
                                      <a:pt x="157" y="140"/>
                                    </a:lnTo>
                                    <a:lnTo>
                                      <a:pt x="169" y="132"/>
                                    </a:lnTo>
                                    <a:lnTo>
                                      <a:pt x="181" y="125"/>
                                    </a:lnTo>
                                    <a:lnTo>
                                      <a:pt x="193" y="118"/>
                                    </a:lnTo>
                                    <a:lnTo>
                                      <a:pt x="205" y="116"/>
                                    </a:lnTo>
                                    <a:lnTo>
                                      <a:pt x="217" y="109"/>
                                    </a:lnTo>
                                    <a:lnTo>
                                      <a:pt x="226" y="104"/>
                                    </a:lnTo>
                                    <a:lnTo>
                                      <a:pt x="238" y="99"/>
                                    </a:lnTo>
                                    <a:lnTo>
                                      <a:pt x="250" y="97"/>
                                    </a:lnTo>
                                    <a:lnTo>
                                      <a:pt x="259" y="92"/>
                                    </a:lnTo>
                                    <a:lnTo>
                                      <a:pt x="269" y="92"/>
                                    </a:lnTo>
                                    <a:lnTo>
                                      <a:pt x="278" y="90"/>
                                    </a:lnTo>
                                    <a:lnTo>
                                      <a:pt x="288" y="90"/>
                                    </a:lnTo>
                                    <a:lnTo>
                                      <a:pt x="298" y="85"/>
                                    </a:lnTo>
                                    <a:lnTo>
                                      <a:pt x="307" y="80"/>
                                    </a:lnTo>
                                    <a:lnTo>
                                      <a:pt x="312" y="68"/>
                                    </a:lnTo>
                                    <a:lnTo>
                                      <a:pt x="319" y="59"/>
                                    </a:lnTo>
                                    <a:lnTo>
                                      <a:pt x="321" y="47"/>
                                    </a:lnTo>
                                    <a:lnTo>
                                      <a:pt x="328" y="38"/>
                                    </a:lnTo>
                                    <a:lnTo>
                                      <a:pt x="338" y="30"/>
                                    </a:lnTo>
                                    <a:lnTo>
                                      <a:pt x="350" y="30"/>
                                    </a:lnTo>
                                    <a:lnTo>
                                      <a:pt x="357" y="23"/>
                                    </a:lnTo>
                                    <a:lnTo>
                                      <a:pt x="367" y="19"/>
                                    </a:lnTo>
                                    <a:lnTo>
                                      <a:pt x="376" y="16"/>
                                    </a:lnTo>
                                    <a:lnTo>
                                      <a:pt x="386" y="16"/>
                                    </a:lnTo>
                                    <a:lnTo>
                                      <a:pt x="393" y="16"/>
                                    </a:lnTo>
                                    <a:lnTo>
                                      <a:pt x="405" y="16"/>
                                    </a:lnTo>
                                    <a:lnTo>
                                      <a:pt x="412" y="16"/>
                                    </a:lnTo>
                                    <a:lnTo>
                                      <a:pt x="424" y="19"/>
                                    </a:lnTo>
                                    <a:lnTo>
                                      <a:pt x="436" y="9"/>
                                    </a:lnTo>
                                    <a:lnTo>
                                      <a:pt x="447" y="4"/>
                                    </a:lnTo>
                                    <a:lnTo>
                                      <a:pt x="462" y="0"/>
                                    </a:lnTo>
                                    <a:lnTo>
                                      <a:pt x="474" y="2"/>
                                    </a:lnTo>
                                    <a:lnTo>
                                      <a:pt x="488" y="4"/>
                                    </a:lnTo>
                                    <a:lnTo>
                                      <a:pt x="500" y="7"/>
                                    </a:lnTo>
                                    <a:lnTo>
                                      <a:pt x="514" y="14"/>
                                    </a:lnTo>
                                    <a:lnTo>
                                      <a:pt x="526" y="21"/>
                                    </a:lnTo>
                                    <a:lnTo>
                                      <a:pt x="528" y="33"/>
                                    </a:lnTo>
                                    <a:lnTo>
                                      <a:pt x="536" y="45"/>
                                    </a:lnTo>
                                    <a:lnTo>
                                      <a:pt x="545" y="57"/>
                                    </a:lnTo>
                                    <a:lnTo>
                                      <a:pt x="555" y="66"/>
                                    </a:lnTo>
                                    <a:lnTo>
                                      <a:pt x="566" y="73"/>
                                    </a:lnTo>
                                    <a:lnTo>
                                      <a:pt x="578" y="80"/>
                                    </a:lnTo>
                                    <a:lnTo>
                                      <a:pt x="593" y="83"/>
                                    </a:lnTo>
                                    <a:lnTo>
                                      <a:pt x="607" y="83"/>
                                    </a:lnTo>
                                    <a:lnTo>
                                      <a:pt x="619" y="95"/>
                                    </a:lnTo>
                                    <a:lnTo>
                                      <a:pt x="633" y="102"/>
                                    </a:lnTo>
                                    <a:lnTo>
                                      <a:pt x="640" y="104"/>
                                    </a:lnTo>
                                    <a:lnTo>
                                      <a:pt x="647" y="109"/>
                                    </a:lnTo>
                                    <a:lnTo>
                                      <a:pt x="657" y="111"/>
                                    </a:lnTo>
                                    <a:lnTo>
                                      <a:pt x="664" y="116"/>
                                    </a:lnTo>
                                    <a:lnTo>
                                      <a:pt x="678" y="118"/>
                                    </a:lnTo>
                                    <a:lnTo>
                                      <a:pt x="693" y="128"/>
                                    </a:lnTo>
                                    <a:lnTo>
                                      <a:pt x="695" y="132"/>
                                    </a:lnTo>
                                    <a:lnTo>
                                      <a:pt x="702" y="142"/>
                                    </a:lnTo>
                                    <a:lnTo>
                                      <a:pt x="705" y="147"/>
                                    </a:lnTo>
                                    <a:lnTo>
                                      <a:pt x="709" y="159"/>
                                    </a:lnTo>
                                    <a:lnTo>
                                      <a:pt x="826" y="265"/>
                                    </a:lnTo>
                                    <a:lnTo>
                                      <a:pt x="826" y="26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6314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1553" name="Freeform 529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754" y="710"/>
                                <a:ext cx="1055" cy="1773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1050" y="256"/>
                                  </a:cxn>
                                  <a:cxn ang="0">
                                    <a:pos x="1055" y="323"/>
                                  </a:cxn>
                                  <a:cxn ang="0">
                                    <a:pos x="1010" y="399"/>
                                  </a:cxn>
                                  <a:cxn ang="0">
                                    <a:pos x="953" y="449"/>
                                  </a:cxn>
                                  <a:cxn ang="0">
                                    <a:pos x="922" y="513"/>
                                  </a:cxn>
                                  <a:cxn ang="0">
                                    <a:pos x="879" y="570"/>
                                  </a:cxn>
                                  <a:cxn ang="0">
                                    <a:pos x="841" y="629"/>
                                  </a:cxn>
                                  <a:cxn ang="0">
                                    <a:pos x="791" y="688"/>
                                  </a:cxn>
                                  <a:cxn ang="0">
                                    <a:pos x="765" y="760"/>
                                  </a:cxn>
                                  <a:cxn ang="0">
                                    <a:pos x="736" y="828"/>
                                  </a:cxn>
                                  <a:cxn ang="0">
                                    <a:pos x="710" y="890"/>
                                  </a:cxn>
                                  <a:cxn ang="0">
                                    <a:pos x="665" y="947"/>
                                  </a:cxn>
                                  <a:cxn ang="0">
                                    <a:pos x="622" y="997"/>
                                  </a:cxn>
                                  <a:cxn ang="0">
                                    <a:pos x="598" y="1059"/>
                                  </a:cxn>
                                  <a:cxn ang="0">
                                    <a:pos x="581" y="1123"/>
                                  </a:cxn>
                                  <a:cxn ang="0">
                                    <a:pos x="548" y="1182"/>
                                  </a:cxn>
                                  <a:cxn ang="0">
                                    <a:pos x="486" y="1241"/>
                                  </a:cxn>
                                  <a:cxn ang="0">
                                    <a:pos x="436" y="1287"/>
                                  </a:cxn>
                                  <a:cxn ang="0">
                                    <a:pos x="410" y="1353"/>
                                  </a:cxn>
                                  <a:cxn ang="0">
                                    <a:pos x="374" y="1431"/>
                                  </a:cxn>
                                  <a:cxn ang="0">
                                    <a:pos x="329" y="1514"/>
                                  </a:cxn>
                                  <a:cxn ang="0">
                                    <a:pos x="269" y="1574"/>
                                  </a:cxn>
                                  <a:cxn ang="0">
                                    <a:pos x="215" y="1635"/>
                                  </a:cxn>
                                  <a:cxn ang="0">
                                    <a:pos x="189" y="1697"/>
                                  </a:cxn>
                                  <a:cxn ang="0">
                                    <a:pos x="146" y="1757"/>
                                  </a:cxn>
                                  <a:cxn ang="0">
                                    <a:pos x="98" y="1764"/>
                                  </a:cxn>
                                  <a:cxn ang="0">
                                    <a:pos x="84" y="1692"/>
                                  </a:cxn>
                                  <a:cxn ang="0">
                                    <a:pos x="62" y="1626"/>
                                  </a:cxn>
                                  <a:cxn ang="0">
                                    <a:pos x="39" y="1560"/>
                                  </a:cxn>
                                  <a:cxn ang="0">
                                    <a:pos x="12" y="1498"/>
                                  </a:cxn>
                                  <a:cxn ang="0">
                                    <a:pos x="29" y="1427"/>
                                  </a:cxn>
                                  <a:cxn ang="0">
                                    <a:pos x="84" y="1348"/>
                                  </a:cxn>
                                  <a:cxn ang="0">
                                    <a:pos x="120" y="1268"/>
                                  </a:cxn>
                                  <a:cxn ang="0">
                                    <a:pos x="169" y="1201"/>
                                  </a:cxn>
                                  <a:cxn ang="0">
                                    <a:pos x="205" y="1135"/>
                                  </a:cxn>
                                  <a:cxn ang="0">
                                    <a:pos x="239" y="1085"/>
                                  </a:cxn>
                                  <a:cxn ang="0">
                                    <a:pos x="296" y="1068"/>
                                  </a:cxn>
                                  <a:cxn ang="0">
                                    <a:pos x="303" y="1016"/>
                                  </a:cxn>
                                  <a:cxn ang="0">
                                    <a:pos x="348" y="959"/>
                                  </a:cxn>
                                  <a:cxn ang="0">
                                    <a:pos x="386" y="883"/>
                                  </a:cxn>
                                  <a:cxn ang="0">
                                    <a:pos x="396" y="802"/>
                                  </a:cxn>
                                  <a:cxn ang="0">
                                    <a:pos x="469" y="741"/>
                                  </a:cxn>
                                  <a:cxn ang="0">
                                    <a:pos x="548" y="679"/>
                                  </a:cxn>
                                  <a:cxn ang="0">
                                    <a:pos x="543" y="608"/>
                                  </a:cxn>
                                  <a:cxn ang="0">
                                    <a:pos x="553" y="546"/>
                                  </a:cxn>
                                  <a:cxn ang="0">
                                    <a:pos x="603" y="494"/>
                                  </a:cxn>
                                  <a:cxn ang="0">
                                    <a:pos x="641" y="430"/>
                                  </a:cxn>
                                  <a:cxn ang="0">
                                    <a:pos x="679" y="370"/>
                                  </a:cxn>
                                  <a:cxn ang="0">
                                    <a:pos x="715" y="302"/>
                                  </a:cxn>
                                  <a:cxn ang="0">
                                    <a:pos x="734" y="219"/>
                                  </a:cxn>
                                  <a:cxn ang="0">
                                    <a:pos x="746" y="140"/>
                                  </a:cxn>
                                  <a:cxn ang="0">
                                    <a:pos x="815" y="105"/>
                                  </a:cxn>
                                  <a:cxn ang="0">
                                    <a:pos x="860" y="43"/>
                                  </a:cxn>
                                  <a:cxn ang="0">
                                    <a:pos x="922" y="0"/>
                                  </a:cxn>
                                  <a:cxn ang="0">
                                    <a:pos x="948" y="64"/>
                                  </a:cxn>
                                  <a:cxn ang="0">
                                    <a:pos x="967" y="119"/>
                                  </a:cxn>
                                  <a:cxn ang="0">
                                    <a:pos x="993" y="176"/>
                                  </a:cxn>
                                </a:cxnLst>
                                <a:rect l="0" t="0" r="r" b="b"/>
                                <a:pathLst>
                                  <a:path w="1055" h="1773">
                                    <a:moveTo>
                                      <a:pt x="998" y="192"/>
                                    </a:moveTo>
                                    <a:lnTo>
                                      <a:pt x="1003" y="207"/>
                                    </a:lnTo>
                                    <a:lnTo>
                                      <a:pt x="1012" y="216"/>
                                    </a:lnTo>
                                    <a:lnTo>
                                      <a:pt x="1024" y="226"/>
                                    </a:lnTo>
                                    <a:lnTo>
                                      <a:pt x="1036" y="235"/>
                                    </a:lnTo>
                                    <a:lnTo>
                                      <a:pt x="1045" y="245"/>
                                    </a:lnTo>
                                    <a:lnTo>
                                      <a:pt x="1050" y="256"/>
                                    </a:lnTo>
                                    <a:lnTo>
                                      <a:pt x="1050" y="261"/>
                                    </a:lnTo>
                                    <a:lnTo>
                                      <a:pt x="1050" y="268"/>
                                    </a:lnTo>
                                    <a:lnTo>
                                      <a:pt x="1045" y="278"/>
                                    </a:lnTo>
                                    <a:lnTo>
                                      <a:pt x="1041" y="287"/>
                                    </a:lnTo>
                                    <a:lnTo>
                                      <a:pt x="1050" y="302"/>
                                    </a:lnTo>
                                    <a:lnTo>
                                      <a:pt x="1055" y="316"/>
                                    </a:lnTo>
                                    <a:lnTo>
                                      <a:pt x="1055" y="323"/>
                                    </a:lnTo>
                                    <a:lnTo>
                                      <a:pt x="1055" y="330"/>
                                    </a:lnTo>
                                    <a:lnTo>
                                      <a:pt x="1055" y="337"/>
                                    </a:lnTo>
                                    <a:lnTo>
                                      <a:pt x="1053" y="347"/>
                                    </a:lnTo>
                                    <a:lnTo>
                                      <a:pt x="1045" y="359"/>
                                    </a:lnTo>
                                    <a:lnTo>
                                      <a:pt x="1034" y="375"/>
                                    </a:lnTo>
                                    <a:lnTo>
                                      <a:pt x="1022" y="387"/>
                                    </a:lnTo>
                                    <a:lnTo>
                                      <a:pt x="1010" y="399"/>
                                    </a:lnTo>
                                    <a:lnTo>
                                      <a:pt x="1000" y="404"/>
                                    </a:lnTo>
                                    <a:lnTo>
                                      <a:pt x="993" y="411"/>
                                    </a:lnTo>
                                    <a:lnTo>
                                      <a:pt x="984" y="418"/>
                                    </a:lnTo>
                                    <a:lnTo>
                                      <a:pt x="976" y="425"/>
                                    </a:lnTo>
                                    <a:lnTo>
                                      <a:pt x="967" y="432"/>
                                    </a:lnTo>
                                    <a:lnTo>
                                      <a:pt x="960" y="439"/>
                                    </a:lnTo>
                                    <a:lnTo>
                                      <a:pt x="953" y="449"/>
                                    </a:lnTo>
                                    <a:lnTo>
                                      <a:pt x="948" y="458"/>
                                    </a:lnTo>
                                    <a:lnTo>
                                      <a:pt x="941" y="468"/>
                                    </a:lnTo>
                                    <a:lnTo>
                                      <a:pt x="934" y="475"/>
                                    </a:lnTo>
                                    <a:lnTo>
                                      <a:pt x="931" y="482"/>
                                    </a:lnTo>
                                    <a:lnTo>
                                      <a:pt x="926" y="494"/>
                                    </a:lnTo>
                                    <a:lnTo>
                                      <a:pt x="924" y="503"/>
                                    </a:lnTo>
                                    <a:lnTo>
                                      <a:pt x="922" y="513"/>
                                    </a:lnTo>
                                    <a:lnTo>
                                      <a:pt x="922" y="522"/>
                                    </a:lnTo>
                                    <a:lnTo>
                                      <a:pt x="922" y="534"/>
                                    </a:lnTo>
                                    <a:lnTo>
                                      <a:pt x="907" y="539"/>
                                    </a:lnTo>
                                    <a:lnTo>
                                      <a:pt x="900" y="546"/>
                                    </a:lnTo>
                                    <a:lnTo>
                                      <a:pt x="891" y="553"/>
                                    </a:lnTo>
                                    <a:lnTo>
                                      <a:pt x="886" y="560"/>
                                    </a:lnTo>
                                    <a:lnTo>
                                      <a:pt x="879" y="570"/>
                                    </a:lnTo>
                                    <a:lnTo>
                                      <a:pt x="872" y="577"/>
                                    </a:lnTo>
                                    <a:lnTo>
                                      <a:pt x="867" y="586"/>
                                    </a:lnTo>
                                    <a:lnTo>
                                      <a:pt x="862" y="596"/>
                                    </a:lnTo>
                                    <a:lnTo>
                                      <a:pt x="855" y="603"/>
                                    </a:lnTo>
                                    <a:lnTo>
                                      <a:pt x="850" y="613"/>
                                    </a:lnTo>
                                    <a:lnTo>
                                      <a:pt x="845" y="620"/>
                                    </a:lnTo>
                                    <a:lnTo>
                                      <a:pt x="841" y="629"/>
                                    </a:lnTo>
                                    <a:lnTo>
                                      <a:pt x="831" y="636"/>
                                    </a:lnTo>
                                    <a:lnTo>
                                      <a:pt x="824" y="646"/>
                                    </a:lnTo>
                                    <a:lnTo>
                                      <a:pt x="815" y="653"/>
                                    </a:lnTo>
                                    <a:lnTo>
                                      <a:pt x="807" y="662"/>
                                    </a:lnTo>
                                    <a:lnTo>
                                      <a:pt x="800" y="669"/>
                                    </a:lnTo>
                                    <a:lnTo>
                                      <a:pt x="793" y="679"/>
                                    </a:lnTo>
                                    <a:lnTo>
                                      <a:pt x="791" y="688"/>
                                    </a:lnTo>
                                    <a:lnTo>
                                      <a:pt x="786" y="698"/>
                                    </a:lnTo>
                                    <a:lnTo>
                                      <a:pt x="781" y="707"/>
                                    </a:lnTo>
                                    <a:lnTo>
                                      <a:pt x="776" y="717"/>
                                    </a:lnTo>
                                    <a:lnTo>
                                      <a:pt x="774" y="726"/>
                                    </a:lnTo>
                                    <a:lnTo>
                                      <a:pt x="772" y="738"/>
                                    </a:lnTo>
                                    <a:lnTo>
                                      <a:pt x="769" y="748"/>
                                    </a:lnTo>
                                    <a:lnTo>
                                      <a:pt x="765" y="760"/>
                                    </a:lnTo>
                                    <a:lnTo>
                                      <a:pt x="762" y="769"/>
                                    </a:lnTo>
                                    <a:lnTo>
                                      <a:pt x="760" y="779"/>
                                    </a:lnTo>
                                    <a:lnTo>
                                      <a:pt x="755" y="788"/>
                                    </a:lnTo>
                                    <a:lnTo>
                                      <a:pt x="753" y="800"/>
                                    </a:lnTo>
                                    <a:lnTo>
                                      <a:pt x="748" y="812"/>
                                    </a:lnTo>
                                    <a:lnTo>
                                      <a:pt x="743" y="821"/>
                                    </a:lnTo>
                                    <a:lnTo>
                                      <a:pt x="736" y="828"/>
                                    </a:lnTo>
                                    <a:lnTo>
                                      <a:pt x="731" y="836"/>
                                    </a:lnTo>
                                    <a:lnTo>
                                      <a:pt x="726" y="843"/>
                                    </a:lnTo>
                                    <a:lnTo>
                                      <a:pt x="722" y="852"/>
                                    </a:lnTo>
                                    <a:lnTo>
                                      <a:pt x="719" y="859"/>
                                    </a:lnTo>
                                    <a:lnTo>
                                      <a:pt x="715" y="871"/>
                                    </a:lnTo>
                                    <a:lnTo>
                                      <a:pt x="712" y="878"/>
                                    </a:lnTo>
                                    <a:lnTo>
                                      <a:pt x="710" y="890"/>
                                    </a:lnTo>
                                    <a:lnTo>
                                      <a:pt x="703" y="897"/>
                                    </a:lnTo>
                                    <a:lnTo>
                                      <a:pt x="700" y="907"/>
                                    </a:lnTo>
                                    <a:lnTo>
                                      <a:pt x="693" y="916"/>
                                    </a:lnTo>
                                    <a:lnTo>
                                      <a:pt x="691" y="926"/>
                                    </a:lnTo>
                                    <a:lnTo>
                                      <a:pt x="681" y="931"/>
                                    </a:lnTo>
                                    <a:lnTo>
                                      <a:pt x="674" y="940"/>
                                    </a:lnTo>
                                    <a:lnTo>
                                      <a:pt x="665" y="947"/>
                                    </a:lnTo>
                                    <a:lnTo>
                                      <a:pt x="655" y="954"/>
                                    </a:lnTo>
                                    <a:lnTo>
                                      <a:pt x="646" y="961"/>
                                    </a:lnTo>
                                    <a:lnTo>
                                      <a:pt x="641" y="966"/>
                                    </a:lnTo>
                                    <a:lnTo>
                                      <a:pt x="634" y="973"/>
                                    </a:lnTo>
                                    <a:lnTo>
                                      <a:pt x="629" y="983"/>
                                    </a:lnTo>
                                    <a:lnTo>
                                      <a:pt x="624" y="990"/>
                                    </a:lnTo>
                                    <a:lnTo>
                                      <a:pt x="622" y="997"/>
                                    </a:lnTo>
                                    <a:lnTo>
                                      <a:pt x="617" y="1006"/>
                                    </a:lnTo>
                                    <a:lnTo>
                                      <a:pt x="615" y="1016"/>
                                    </a:lnTo>
                                    <a:lnTo>
                                      <a:pt x="610" y="1023"/>
                                    </a:lnTo>
                                    <a:lnTo>
                                      <a:pt x="607" y="1033"/>
                                    </a:lnTo>
                                    <a:lnTo>
                                      <a:pt x="605" y="1040"/>
                                    </a:lnTo>
                                    <a:lnTo>
                                      <a:pt x="603" y="1049"/>
                                    </a:lnTo>
                                    <a:lnTo>
                                      <a:pt x="598" y="1059"/>
                                    </a:lnTo>
                                    <a:lnTo>
                                      <a:pt x="598" y="1068"/>
                                    </a:lnTo>
                                    <a:lnTo>
                                      <a:pt x="596" y="1078"/>
                                    </a:lnTo>
                                    <a:lnTo>
                                      <a:pt x="593" y="1087"/>
                                    </a:lnTo>
                                    <a:lnTo>
                                      <a:pt x="588" y="1097"/>
                                    </a:lnTo>
                                    <a:lnTo>
                                      <a:pt x="586" y="1106"/>
                                    </a:lnTo>
                                    <a:lnTo>
                                      <a:pt x="584" y="1113"/>
                                    </a:lnTo>
                                    <a:lnTo>
                                      <a:pt x="581" y="1123"/>
                                    </a:lnTo>
                                    <a:lnTo>
                                      <a:pt x="577" y="1132"/>
                                    </a:lnTo>
                                    <a:lnTo>
                                      <a:pt x="574" y="1142"/>
                                    </a:lnTo>
                                    <a:lnTo>
                                      <a:pt x="569" y="1149"/>
                                    </a:lnTo>
                                    <a:lnTo>
                                      <a:pt x="565" y="1158"/>
                                    </a:lnTo>
                                    <a:lnTo>
                                      <a:pt x="560" y="1166"/>
                                    </a:lnTo>
                                    <a:lnTo>
                                      <a:pt x="553" y="1175"/>
                                    </a:lnTo>
                                    <a:lnTo>
                                      <a:pt x="548" y="1182"/>
                                    </a:lnTo>
                                    <a:lnTo>
                                      <a:pt x="541" y="1189"/>
                                    </a:lnTo>
                                    <a:lnTo>
                                      <a:pt x="534" y="1196"/>
                                    </a:lnTo>
                                    <a:lnTo>
                                      <a:pt x="524" y="1203"/>
                                    </a:lnTo>
                                    <a:lnTo>
                                      <a:pt x="517" y="1211"/>
                                    </a:lnTo>
                                    <a:lnTo>
                                      <a:pt x="507" y="1218"/>
                                    </a:lnTo>
                                    <a:lnTo>
                                      <a:pt x="498" y="1230"/>
                                    </a:lnTo>
                                    <a:lnTo>
                                      <a:pt x="486" y="1241"/>
                                    </a:lnTo>
                                    <a:lnTo>
                                      <a:pt x="479" y="1246"/>
                                    </a:lnTo>
                                    <a:lnTo>
                                      <a:pt x="472" y="1253"/>
                                    </a:lnTo>
                                    <a:lnTo>
                                      <a:pt x="462" y="1260"/>
                                    </a:lnTo>
                                    <a:lnTo>
                                      <a:pt x="455" y="1268"/>
                                    </a:lnTo>
                                    <a:lnTo>
                                      <a:pt x="448" y="1272"/>
                                    </a:lnTo>
                                    <a:lnTo>
                                      <a:pt x="441" y="1279"/>
                                    </a:lnTo>
                                    <a:lnTo>
                                      <a:pt x="436" y="1287"/>
                                    </a:lnTo>
                                    <a:lnTo>
                                      <a:pt x="431" y="1296"/>
                                    </a:lnTo>
                                    <a:lnTo>
                                      <a:pt x="427" y="1303"/>
                                    </a:lnTo>
                                    <a:lnTo>
                                      <a:pt x="424" y="1313"/>
                                    </a:lnTo>
                                    <a:lnTo>
                                      <a:pt x="424" y="1322"/>
                                    </a:lnTo>
                                    <a:lnTo>
                                      <a:pt x="427" y="1334"/>
                                    </a:lnTo>
                                    <a:lnTo>
                                      <a:pt x="417" y="1341"/>
                                    </a:lnTo>
                                    <a:lnTo>
                                      <a:pt x="410" y="1353"/>
                                    </a:lnTo>
                                    <a:lnTo>
                                      <a:pt x="405" y="1363"/>
                                    </a:lnTo>
                                    <a:lnTo>
                                      <a:pt x="398" y="1374"/>
                                    </a:lnTo>
                                    <a:lnTo>
                                      <a:pt x="393" y="1384"/>
                                    </a:lnTo>
                                    <a:lnTo>
                                      <a:pt x="388" y="1396"/>
                                    </a:lnTo>
                                    <a:lnTo>
                                      <a:pt x="384" y="1408"/>
                                    </a:lnTo>
                                    <a:lnTo>
                                      <a:pt x="379" y="1419"/>
                                    </a:lnTo>
                                    <a:lnTo>
                                      <a:pt x="374" y="1431"/>
                                    </a:lnTo>
                                    <a:lnTo>
                                      <a:pt x="367" y="1443"/>
                                    </a:lnTo>
                                    <a:lnTo>
                                      <a:pt x="362" y="1455"/>
                                    </a:lnTo>
                                    <a:lnTo>
                                      <a:pt x="358" y="1467"/>
                                    </a:lnTo>
                                    <a:lnTo>
                                      <a:pt x="353" y="1479"/>
                                    </a:lnTo>
                                    <a:lnTo>
                                      <a:pt x="346" y="1491"/>
                                    </a:lnTo>
                                    <a:lnTo>
                                      <a:pt x="336" y="1500"/>
                                    </a:lnTo>
                                    <a:lnTo>
                                      <a:pt x="329" y="1514"/>
                                    </a:lnTo>
                                    <a:lnTo>
                                      <a:pt x="322" y="1524"/>
                                    </a:lnTo>
                                    <a:lnTo>
                                      <a:pt x="317" y="1533"/>
                                    </a:lnTo>
                                    <a:lnTo>
                                      <a:pt x="308" y="1541"/>
                                    </a:lnTo>
                                    <a:lnTo>
                                      <a:pt x="300" y="1550"/>
                                    </a:lnTo>
                                    <a:lnTo>
                                      <a:pt x="289" y="1557"/>
                                    </a:lnTo>
                                    <a:lnTo>
                                      <a:pt x="281" y="1567"/>
                                    </a:lnTo>
                                    <a:lnTo>
                                      <a:pt x="269" y="1574"/>
                                    </a:lnTo>
                                    <a:lnTo>
                                      <a:pt x="260" y="1583"/>
                                    </a:lnTo>
                                    <a:lnTo>
                                      <a:pt x="250" y="1588"/>
                                    </a:lnTo>
                                    <a:lnTo>
                                      <a:pt x="241" y="1597"/>
                                    </a:lnTo>
                                    <a:lnTo>
                                      <a:pt x="231" y="1605"/>
                                    </a:lnTo>
                                    <a:lnTo>
                                      <a:pt x="227" y="1614"/>
                                    </a:lnTo>
                                    <a:lnTo>
                                      <a:pt x="219" y="1624"/>
                                    </a:lnTo>
                                    <a:lnTo>
                                      <a:pt x="215" y="1635"/>
                                    </a:lnTo>
                                    <a:lnTo>
                                      <a:pt x="212" y="1647"/>
                                    </a:lnTo>
                                    <a:lnTo>
                                      <a:pt x="212" y="1662"/>
                                    </a:lnTo>
                                    <a:lnTo>
                                      <a:pt x="205" y="1666"/>
                                    </a:lnTo>
                                    <a:lnTo>
                                      <a:pt x="200" y="1673"/>
                                    </a:lnTo>
                                    <a:lnTo>
                                      <a:pt x="196" y="1681"/>
                                    </a:lnTo>
                                    <a:lnTo>
                                      <a:pt x="193" y="1690"/>
                                    </a:lnTo>
                                    <a:lnTo>
                                      <a:pt x="189" y="1697"/>
                                    </a:lnTo>
                                    <a:lnTo>
                                      <a:pt x="186" y="1704"/>
                                    </a:lnTo>
                                    <a:lnTo>
                                      <a:pt x="184" y="1711"/>
                                    </a:lnTo>
                                    <a:lnTo>
                                      <a:pt x="179" y="1721"/>
                                    </a:lnTo>
                                    <a:lnTo>
                                      <a:pt x="169" y="1735"/>
                                    </a:lnTo>
                                    <a:lnTo>
                                      <a:pt x="160" y="1749"/>
                                    </a:lnTo>
                                    <a:lnTo>
                                      <a:pt x="153" y="1752"/>
                                    </a:lnTo>
                                    <a:lnTo>
                                      <a:pt x="146" y="1757"/>
                                    </a:lnTo>
                                    <a:lnTo>
                                      <a:pt x="136" y="1759"/>
                                    </a:lnTo>
                                    <a:lnTo>
                                      <a:pt x="127" y="1761"/>
                                    </a:lnTo>
                                    <a:lnTo>
                                      <a:pt x="122" y="1764"/>
                                    </a:lnTo>
                                    <a:lnTo>
                                      <a:pt x="115" y="1768"/>
                                    </a:lnTo>
                                    <a:lnTo>
                                      <a:pt x="108" y="1771"/>
                                    </a:lnTo>
                                    <a:lnTo>
                                      <a:pt x="100" y="1773"/>
                                    </a:lnTo>
                                    <a:lnTo>
                                      <a:pt x="98" y="1764"/>
                                    </a:lnTo>
                                    <a:lnTo>
                                      <a:pt x="96" y="1754"/>
                                    </a:lnTo>
                                    <a:lnTo>
                                      <a:pt x="93" y="1742"/>
                                    </a:lnTo>
                                    <a:lnTo>
                                      <a:pt x="91" y="1733"/>
                                    </a:lnTo>
                                    <a:lnTo>
                                      <a:pt x="89" y="1721"/>
                                    </a:lnTo>
                                    <a:lnTo>
                                      <a:pt x="89" y="1711"/>
                                    </a:lnTo>
                                    <a:lnTo>
                                      <a:pt x="84" y="1702"/>
                                    </a:lnTo>
                                    <a:lnTo>
                                      <a:pt x="84" y="1692"/>
                                    </a:lnTo>
                                    <a:lnTo>
                                      <a:pt x="79" y="1683"/>
                                    </a:lnTo>
                                    <a:lnTo>
                                      <a:pt x="77" y="1673"/>
                                    </a:lnTo>
                                    <a:lnTo>
                                      <a:pt x="74" y="1664"/>
                                    </a:lnTo>
                                    <a:lnTo>
                                      <a:pt x="72" y="1654"/>
                                    </a:lnTo>
                                    <a:lnTo>
                                      <a:pt x="70" y="1645"/>
                                    </a:lnTo>
                                    <a:lnTo>
                                      <a:pt x="65" y="1635"/>
                                    </a:lnTo>
                                    <a:lnTo>
                                      <a:pt x="62" y="1626"/>
                                    </a:lnTo>
                                    <a:lnTo>
                                      <a:pt x="60" y="1619"/>
                                    </a:lnTo>
                                    <a:lnTo>
                                      <a:pt x="55" y="1607"/>
                                    </a:lnTo>
                                    <a:lnTo>
                                      <a:pt x="53" y="1597"/>
                                    </a:lnTo>
                                    <a:lnTo>
                                      <a:pt x="48" y="1588"/>
                                    </a:lnTo>
                                    <a:lnTo>
                                      <a:pt x="46" y="1579"/>
                                    </a:lnTo>
                                    <a:lnTo>
                                      <a:pt x="41" y="1569"/>
                                    </a:lnTo>
                                    <a:lnTo>
                                      <a:pt x="39" y="1560"/>
                                    </a:lnTo>
                                    <a:lnTo>
                                      <a:pt x="34" y="1550"/>
                                    </a:lnTo>
                                    <a:lnTo>
                                      <a:pt x="31" y="1543"/>
                                    </a:lnTo>
                                    <a:lnTo>
                                      <a:pt x="27" y="1533"/>
                                    </a:lnTo>
                                    <a:lnTo>
                                      <a:pt x="24" y="1524"/>
                                    </a:lnTo>
                                    <a:lnTo>
                                      <a:pt x="20" y="1514"/>
                                    </a:lnTo>
                                    <a:lnTo>
                                      <a:pt x="17" y="1507"/>
                                    </a:lnTo>
                                    <a:lnTo>
                                      <a:pt x="12" y="1498"/>
                                    </a:lnTo>
                                    <a:lnTo>
                                      <a:pt x="8" y="1488"/>
                                    </a:lnTo>
                                    <a:lnTo>
                                      <a:pt x="3" y="1479"/>
                                    </a:lnTo>
                                    <a:lnTo>
                                      <a:pt x="0" y="1472"/>
                                    </a:lnTo>
                                    <a:lnTo>
                                      <a:pt x="8" y="1457"/>
                                    </a:lnTo>
                                    <a:lnTo>
                                      <a:pt x="12" y="1448"/>
                                    </a:lnTo>
                                    <a:lnTo>
                                      <a:pt x="20" y="1436"/>
                                    </a:lnTo>
                                    <a:lnTo>
                                      <a:pt x="29" y="1427"/>
                                    </a:lnTo>
                                    <a:lnTo>
                                      <a:pt x="36" y="1412"/>
                                    </a:lnTo>
                                    <a:lnTo>
                                      <a:pt x="43" y="1403"/>
                                    </a:lnTo>
                                    <a:lnTo>
                                      <a:pt x="53" y="1391"/>
                                    </a:lnTo>
                                    <a:lnTo>
                                      <a:pt x="60" y="1382"/>
                                    </a:lnTo>
                                    <a:lnTo>
                                      <a:pt x="70" y="1370"/>
                                    </a:lnTo>
                                    <a:lnTo>
                                      <a:pt x="77" y="1358"/>
                                    </a:lnTo>
                                    <a:lnTo>
                                      <a:pt x="84" y="1348"/>
                                    </a:lnTo>
                                    <a:lnTo>
                                      <a:pt x="96" y="1336"/>
                                    </a:lnTo>
                                    <a:lnTo>
                                      <a:pt x="103" y="1325"/>
                                    </a:lnTo>
                                    <a:lnTo>
                                      <a:pt x="110" y="1315"/>
                                    </a:lnTo>
                                    <a:lnTo>
                                      <a:pt x="120" y="1303"/>
                                    </a:lnTo>
                                    <a:lnTo>
                                      <a:pt x="127" y="1294"/>
                                    </a:lnTo>
                                    <a:lnTo>
                                      <a:pt x="120" y="1279"/>
                                    </a:lnTo>
                                    <a:lnTo>
                                      <a:pt x="120" y="1268"/>
                                    </a:lnTo>
                                    <a:lnTo>
                                      <a:pt x="120" y="1256"/>
                                    </a:lnTo>
                                    <a:lnTo>
                                      <a:pt x="124" y="1246"/>
                                    </a:lnTo>
                                    <a:lnTo>
                                      <a:pt x="131" y="1237"/>
                                    </a:lnTo>
                                    <a:lnTo>
                                      <a:pt x="141" y="1227"/>
                                    </a:lnTo>
                                    <a:lnTo>
                                      <a:pt x="150" y="1218"/>
                                    </a:lnTo>
                                    <a:lnTo>
                                      <a:pt x="160" y="1211"/>
                                    </a:lnTo>
                                    <a:lnTo>
                                      <a:pt x="169" y="1201"/>
                                    </a:lnTo>
                                    <a:lnTo>
                                      <a:pt x="179" y="1192"/>
                                    </a:lnTo>
                                    <a:lnTo>
                                      <a:pt x="189" y="1185"/>
                                    </a:lnTo>
                                    <a:lnTo>
                                      <a:pt x="198" y="1175"/>
                                    </a:lnTo>
                                    <a:lnTo>
                                      <a:pt x="203" y="1166"/>
                                    </a:lnTo>
                                    <a:lnTo>
                                      <a:pt x="208" y="1156"/>
                                    </a:lnTo>
                                    <a:lnTo>
                                      <a:pt x="208" y="1144"/>
                                    </a:lnTo>
                                    <a:lnTo>
                                      <a:pt x="205" y="1135"/>
                                    </a:lnTo>
                                    <a:lnTo>
                                      <a:pt x="205" y="1120"/>
                                    </a:lnTo>
                                    <a:lnTo>
                                      <a:pt x="208" y="1113"/>
                                    </a:lnTo>
                                    <a:lnTo>
                                      <a:pt x="212" y="1104"/>
                                    </a:lnTo>
                                    <a:lnTo>
                                      <a:pt x="219" y="1099"/>
                                    </a:lnTo>
                                    <a:lnTo>
                                      <a:pt x="222" y="1092"/>
                                    </a:lnTo>
                                    <a:lnTo>
                                      <a:pt x="229" y="1087"/>
                                    </a:lnTo>
                                    <a:lnTo>
                                      <a:pt x="239" y="1085"/>
                                    </a:lnTo>
                                    <a:lnTo>
                                      <a:pt x="246" y="1082"/>
                                    </a:lnTo>
                                    <a:lnTo>
                                      <a:pt x="255" y="1078"/>
                                    </a:lnTo>
                                    <a:lnTo>
                                      <a:pt x="262" y="1075"/>
                                    </a:lnTo>
                                    <a:lnTo>
                                      <a:pt x="269" y="1073"/>
                                    </a:lnTo>
                                    <a:lnTo>
                                      <a:pt x="281" y="1071"/>
                                    </a:lnTo>
                                    <a:lnTo>
                                      <a:pt x="289" y="1068"/>
                                    </a:lnTo>
                                    <a:lnTo>
                                      <a:pt x="296" y="1068"/>
                                    </a:lnTo>
                                    <a:lnTo>
                                      <a:pt x="305" y="1066"/>
                                    </a:lnTo>
                                    <a:lnTo>
                                      <a:pt x="315" y="1063"/>
                                    </a:lnTo>
                                    <a:lnTo>
                                      <a:pt x="310" y="1054"/>
                                    </a:lnTo>
                                    <a:lnTo>
                                      <a:pt x="308" y="1047"/>
                                    </a:lnTo>
                                    <a:lnTo>
                                      <a:pt x="305" y="1040"/>
                                    </a:lnTo>
                                    <a:lnTo>
                                      <a:pt x="303" y="1030"/>
                                    </a:lnTo>
                                    <a:lnTo>
                                      <a:pt x="303" y="1016"/>
                                    </a:lnTo>
                                    <a:lnTo>
                                      <a:pt x="305" y="1004"/>
                                    </a:lnTo>
                                    <a:lnTo>
                                      <a:pt x="310" y="990"/>
                                    </a:lnTo>
                                    <a:lnTo>
                                      <a:pt x="319" y="978"/>
                                    </a:lnTo>
                                    <a:lnTo>
                                      <a:pt x="324" y="971"/>
                                    </a:lnTo>
                                    <a:lnTo>
                                      <a:pt x="331" y="966"/>
                                    </a:lnTo>
                                    <a:lnTo>
                                      <a:pt x="338" y="964"/>
                                    </a:lnTo>
                                    <a:lnTo>
                                      <a:pt x="348" y="959"/>
                                    </a:lnTo>
                                    <a:lnTo>
                                      <a:pt x="355" y="947"/>
                                    </a:lnTo>
                                    <a:lnTo>
                                      <a:pt x="365" y="938"/>
                                    </a:lnTo>
                                    <a:lnTo>
                                      <a:pt x="369" y="928"/>
                                    </a:lnTo>
                                    <a:lnTo>
                                      <a:pt x="377" y="919"/>
                                    </a:lnTo>
                                    <a:lnTo>
                                      <a:pt x="379" y="907"/>
                                    </a:lnTo>
                                    <a:lnTo>
                                      <a:pt x="384" y="895"/>
                                    </a:lnTo>
                                    <a:lnTo>
                                      <a:pt x="386" y="883"/>
                                    </a:lnTo>
                                    <a:lnTo>
                                      <a:pt x="388" y="874"/>
                                    </a:lnTo>
                                    <a:lnTo>
                                      <a:pt x="391" y="859"/>
                                    </a:lnTo>
                                    <a:lnTo>
                                      <a:pt x="391" y="850"/>
                                    </a:lnTo>
                                    <a:lnTo>
                                      <a:pt x="393" y="838"/>
                                    </a:lnTo>
                                    <a:lnTo>
                                      <a:pt x="393" y="826"/>
                                    </a:lnTo>
                                    <a:lnTo>
                                      <a:pt x="393" y="814"/>
                                    </a:lnTo>
                                    <a:lnTo>
                                      <a:pt x="396" y="802"/>
                                    </a:lnTo>
                                    <a:lnTo>
                                      <a:pt x="398" y="791"/>
                                    </a:lnTo>
                                    <a:lnTo>
                                      <a:pt x="400" y="779"/>
                                    </a:lnTo>
                                    <a:lnTo>
                                      <a:pt x="412" y="772"/>
                                    </a:lnTo>
                                    <a:lnTo>
                                      <a:pt x="427" y="762"/>
                                    </a:lnTo>
                                    <a:lnTo>
                                      <a:pt x="441" y="755"/>
                                    </a:lnTo>
                                    <a:lnTo>
                                      <a:pt x="455" y="750"/>
                                    </a:lnTo>
                                    <a:lnTo>
                                      <a:pt x="469" y="741"/>
                                    </a:lnTo>
                                    <a:lnTo>
                                      <a:pt x="481" y="734"/>
                                    </a:lnTo>
                                    <a:lnTo>
                                      <a:pt x="496" y="726"/>
                                    </a:lnTo>
                                    <a:lnTo>
                                      <a:pt x="510" y="719"/>
                                    </a:lnTo>
                                    <a:lnTo>
                                      <a:pt x="522" y="710"/>
                                    </a:lnTo>
                                    <a:lnTo>
                                      <a:pt x="531" y="700"/>
                                    </a:lnTo>
                                    <a:lnTo>
                                      <a:pt x="541" y="688"/>
                                    </a:lnTo>
                                    <a:lnTo>
                                      <a:pt x="548" y="679"/>
                                    </a:lnTo>
                                    <a:lnTo>
                                      <a:pt x="553" y="665"/>
                                    </a:lnTo>
                                    <a:lnTo>
                                      <a:pt x="555" y="653"/>
                                    </a:lnTo>
                                    <a:lnTo>
                                      <a:pt x="555" y="643"/>
                                    </a:lnTo>
                                    <a:lnTo>
                                      <a:pt x="555" y="636"/>
                                    </a:lnTo>
                                    <a:lnTo>
                                      <a:pt x="553" y="627"/>
                                    </a:lnTo>
                                    <a:lnTo>
                                      <a:pt x="553" y="620"/>
                                    </a:lnTo>
                                    <a:lnTo>
                                      <a:pt x="543" y="608"/>
                                    </a:lnTo>
                                    <a:lnTo>
                                      <a:pt x="541" y="598"/>
                                    </a:lnTo>
                                    <a:lnTo>
                                      <a:pt x="536" y="589"/>
                                    </a:lnTo>
                                    <a:lnTo>
                                      <a:pt x="536" y="579"/>
                                    </a:lnTo>
                                    <a:lnTo>
                                      <a:pt x="536" y="570"/>
                                    </a:lnTo>
                                    <a:lnTo>
                                      <a:pt x="541" y="563"/>
                                    </a:lnTo>
                                    <a:lnTo>
                                      <a:pt x="546" y="556"/>
                                    </a:lnTo>
                                    <a:lnTo>
                                      <a:pt x="553" y="546"/>
                                    </a:lnTo>
                                    <a:lnTo>
                                      <a:pt x="557" y="539"/>
                                    </a:lnTo>
                                    <a:lnTo>
                                      <a:pt x="565" y="529"/>
                                    </a:lnTo>
                                    <a:lnTo>
                                      <a:pt x="572" y="522"/>
                                    </a:lnTo>
                                    <a:lnTo>
                                      <a:pt x="579" y="515"/>
                                    </a:lnTo>
                                    <a:lnTo>
                                      <a:pt x="586" y="508"/>
                                    </a:lnTo>
                                    <a:lnTo>
                                      <a:pt x="596" y="501"/>
                                    </a:lnTo>
                                    <a:lnTo>
                                      <a:pt x="603" y="494"/>
                                    </a:lnTo>
                                    <a:lnTo>
                                      <a:pt x="612" y="487"/>
                                    </a:lnTo>
                                    <a:lnTo>
                                      <a:pt x="615" y="477"/>
                                    </a:lnTo>
                                    <a:lnTo>
                                      <a:pt x="619" y="468"/>
                                    </a:lnTo>
                                    <a:lnTo>
                                      <a:pt x="624" y="456"/>
                                    </a:lnTo>
                                    <a:lnTo>
                                      <a:pt x="631" y="449"/>
                                    </a:lnTo>
                                    <a:lnTo>
                                      <a:pt x="634" y="439"/>
                                    </a:lnTo>
                                    <a:lnTo>
                                      <a:pt x="641" y="430"/>
                                    </a:lnTo>
                                    <a:lnTo>
                                      <a:pt x="648" y="423"/>
                                    </a:lnTo>
                                    <a:lnTo>
                                      <a:pt x="655" y="416"/>
                                    </a:lnTo>
                                    <a:lnTo>
                                      <a:pt x="662" y="404"/>
                                    </a:lnTo>
                                    <a:lnTo>
                                      <a:pt x="667" y="397"/>
                                    </a:lnTo>
                                    <a:lnTo>
                                      <a:pt x="669" y="389"/>
                                    </a:lnTo>
                                    <a:lnTo>
                                      <a:pt x="676" y="380"/>
                                    </a:lnTo>
                                    <a:lnTo>
                                      <a:pt x="679" y="370"/>
                                    </a:lnTo>
                                    <a:lnTo>
                                      <a:pt x="684" y="363"/>
                                    </a:lnTo>
                                    <a:lnTo>
                                      <a:pt x="684" y="351"/>
                                    </a:lnTo>
                                    <a:lnTo>
                                      <a:pt x="686" y="342"/>
                                    </a:lnTo>
                                    <a:lnTo>
                                      <a:pt x="693" y="332"/>
                                    </a:lnTo>
                                    <a:lnTo>
                                      <a:pt x="703" y="321"/>
                                    </a:lnTo>
                                    <a:lnTo>
                                      <a:pt x="707" y="311"/>
                                    </a:lnTo>
                                    <a:lnTo>
                                      <a:pt x="715" y="302"/>
                                    </a:lnTo>
                                    <a:lnTo>
                                      <a:pt x="719" y="287"/>
                                    </a:lnTo>
                                    <a:lnTo>
                                      <a:pt x="724" y="278"/>
                                    </a:lnTo>
                                    <a:lnTo>
                                      <a:pt x="726" y="266"/>
                                    </a:lnTo>
                                    <a:lnTo>
                                      <a:pt x="731" y="254"/>
                                    </a:lnTo>
                                    <a:lnTo>
                                      <a:pt x="734" y="242"/>
                                    </a:lnTo>
                                    <a:lnTo>
                                      <a:pt x="734" y="230"/>
                                    </a:lnTo>
                                    <a:lnTo>
                                      <a:pt x="734" y="219"/>
                                    </a:lnTo>
                                    <a:lnTo>
                                      <a:pt x="736" y="207"/>
                                    </a:lnTo>
                                    <a:lnTo>
                                      <a:pt x="736" y="192"/>
                                    </a:lnTo>
                                    <a:lnTo>
                                      <a:pt x="736" y="181"/>
                                    </a:lnTo>
                                    <a:lnTo>
                                      <a:pt x="734" y="169"/>
                                    </a:lnTo>
                                    <a:lnTo>
                                      <a:pt x="734" y="157"/>
                                    </a:lnTo>
                                    <a:lnTo>
                                      <a:pt x="736" y="147"/>
                                    </a:lnTo>
                                    <a:lnTo>
                                      <a:pt x="746" y="140"/>
                                    </a:lnTo>
                                    <a:lnTo>
                                      <a:pt x="753" y="133"/>
                                    </a:lnTo>
                                    <a:lnTo>
                                      <a:pt x="762" y="128"/>
                                    </a:lnTo>
                                    <a:lnTo>
                                      <a:pt x="772" y="124"/>
                                    </a:lnTo>
                                    <a:lnTo>
                                      <a:pt x="781" y="119"/>
                                    </a:lnTo>
                                    <a:lnTo>
                                      <a:pt x="793" y="114"/>
                                    </a:lnTo>
                                    <a:lnTo>
                                      <a:pt x="805" y="109"/>
                                    </a:lnTo>
                                    <a:lnTo>
                                      <a:pt x="815" y="105"/>
                                    </a:lnTo>
                                    <a:lnTo>
                                      <a:pt x="824" y="100"/>
                                    </a:lnTo>
                                    <a:lnTo>
                                      <a:pt x="831" y="93"/>
                                    </a:lnTo>
                                    <a:lnTo>
                                      <a:pt x="841" y="86"/>
                                    </a:lnTo>
                                    <a:lnTo>
                                      <a:pt x="845" y="76"/>
                                    </a:lnTo>
                                    <a:lnTo>
                                      <a:pt x="853" y="67"/>
                                    </a:lnTo>
                                    <a:lnTo>
                                      <a:pt x="855" y="55"/>
                                    </a:lnTo>
                                    <a:lnTo>
                                      <a:pt x="860" y="43"/>
                                    </a:lnTo>
                                    <a:lnTo>
                                      <a:pt x="862" y="33"/>
                                    </a:lnTo>
                                    <a:lnTo>
                                      <a:pt x="869" y="26"/>
                                    </a:lnTo>
                                    <a:lnTo>
                                      <a:pt x="874" y="19"/>
                                    </a:lnTo>
                                    <a:lnTo>
                                      <a:pt x="881" y="14"/>
                                    </a:lnTo>
                                    <a:lnTo>
                                      <a:pt x="895" y="5"/>
                                    </a:lnTo>
                                    <a:lnTo>
                                      <a:pt x="910" y="0"/>
                                    </a:lnTo>
                                    <a:lnTo>
                                      <a:pt x="922" y="0"/>
                                    </a:lnTo>
                                    <a:lnTo>
                                      <a:pt x="931" y="10"/>
                                    </a:lnTo>
                                    <a:lnTo>
                                      <a:pt x="934" y="14"/>
                                    </a:lnTo>
                                    <a:lnTo>
                                      <a:pt x="936" y="24"/>
                                    </a:lnTo>
                                    <a:lnTo>
                                      <a:pt x="936" y="36"/>
                                    </a:lnTo>
                                    <a:lnTo>
                                      <a:pt x="936" y="50"/>
                                    </a:lnTo>
                                    <a:lnTo>
                                      <a:pt x="943" y="57"/>
                                    </a:lnTo>
                                    <a:lnTo>
                                      <a:pt x="948" y="64"/>
                                    </a:lnTo>
                                    <a:lnTo>
                                      <a:pt x="953" y="74"/>
                                    </a:lnTo>
                                    <a:lnTo>
                                      <a:pt x="957" y="81"/>
                                    </a:lnTo>
                                    <a:lnTo>
                                      <a:pt x="960" y="88"/>
                                    </a:lnTo>
                                    <a:lnTo>
                                      <a:pt x="962" y="95"/>
                                    </a:lnTo>
                                    <a:lnTo>
                                      <a:pt x="962" y="102"/>
                                    </a:lnTo>
                                    <a:lnTo>
                                      <a:pt x="967" y="112"/>
                                    </a:lnTo>
                                    <a:lnTo>
                                      <a:pt x="967" y="119"/>
                                    </a:lnTo>
                                    <a:lnTo>
                                      <a:pt x="969" y="124"/>
                                    </a:lnTo>
                                    <a:lnTo>
                                      <a:pt x="969" y="133"/>
                                    </a:lnTo>
                                    <a:lnTo>
                                      <a:pt x="974" y="140"/>
                                    </a:lnTo>
                                    <a:lnTo>
                                      <a:pt x="976" y="150"/>
                                    </a:lnTo>
                                    <a:lnTo>
                                      <a:pt x="979" y="157"/>
                                    </a:lnTo>
                                    <a:lnTo>
                                      <a:pt x="984" y="166"/>
                                    </a:lnTo>
                                    <a:lnTo>
                                      <a:pt x="993" y="176"/>
                                    </a:lnTo>
                                    <a:lnTo>
                                      <a:pt x="998" y="192"/>
                                    </a:lnTo>
                                    <a:lnTo>
                                      <a:pt x="998" y="19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BAFF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1554" name="Freeform 530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797" y="772"/>
                                <a:ext cx="979" cy="1673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976" y="197"/>
                                  </a:cxn>
                                  <a:cxn ang="0">
                                    <a:pos x="924" y="152"/>
                                  </a:cxn>
                                  <a:cxn ang="0">
                                    <a:pos x="905" y="88"/>
                                  </a:cxn>
                                  <a:cxn ang="0">
                                    <a:pos x="883" y="24"/>
                                  </a:cxn>
                                  <a:cxn ang="0">
                                    <a:pos x="819" y="35"/>
                                  </a:cxn>
                                  <a:cxn ang="0">
                                    <a:pos x="776" y="83"/>
                                  </a:cxn>
                                  <a:cxn ang="0">
                                    <a:pos x="755" y="140"/>
                                  </a:cxn>
                                  <a:cxn ang="0">
                                    <a:pos x="724" y="197"/>
                                  </a:cxn>
                                  <a:cxn ang="0">
                                    <a:pos x="691" y="254"/>
                                  </a:cxn>
                                  <a:cxn ang="0">
                                    <a:pos x="655" y="311"/>
                                  </a:cxn>
                                  <a:cxn ang="0">
                                    <a:pos x="619" y="368"/>
                                  </a:cxn>
                                  <a:cxn ang="0">
                                    <a:pos x="588" y="427"/>
                                  </a:cxn>
                                  <a:cxn ang="0">
                                    <a:pos x="574" y="489"/>
                                  </a:cxn>
                                  <a:cxn ang="0">
                                    <a:pos x="569" y="541"/>
                                  </a:cxn>
                                  <a:cxn ang="0">
                                    <a:pos x="531" y="603"/>
                                  </a:cxn>
                                  <a:cxn ang="0">
                                    <a:pos x="488" y="645"/>
                                  </a:cxn>
                                  <a:cxn ang="0">
                                    <a:pos x="455" y="695"/>
                                  </a:cxn>
                                  <a:cxn ang="0">
                                    <a:pos x="426" y="750"/>
                                  </a:cxn>
                                  <a:cxn ang="0">
                                    <a:pos x="393" y="807"/>
                                  </a:cxn>
                                  <a:cxn ang="0">
                                    <a:pos x="365" y="864"/>
                                  </a:cxn>
                                  <a:cxn ang="0">
                                    <a:pos x="334" y="918"/>
                                  </a:cxn>
                                  <a:cxn ang="0">
                                    <a:pos x="303" y="971"/>
                                  </a:cxn>
                                  <a:cxn ang="0">
                                    <a:pos x="272" y="1018"/>
                                  </a:cxn>
                                  <a:cxn ang="0">
                                    <a:pos x="215" y="1087"/>
                                  </a:cxn>
                                  <a:cxn ang="0">
                                    <a:pos x="162" y="1137"/>
                                  </a:cxn>
                                  <a:cxn ang="0">
                                    <a:pos x="129" y="1184"/>
                                  </a:cxn>
                                  <a:cxn ang="0">
                                    <a:pos x="88" y="1232"/>
                                  </a:cxn>
                                  <a:cxn ang="0">
                                    <a:pos x="57" y="1308"/>
                                  </a:cxn>
                                  <a:cxn ang="0">
                                    <a:pos x="34" y="1393"/>
                                  </a:cxn>
                                  <a:cxn ang="0">
                                    <a:pos x="0" y="1471"/>
                                  </a:cxn>
                                  <a:cxn ang="0">
                                    <a:pos x="27" y="1535"/>
                                  </a:cxn>
                                  <a:cxn ang="0">
                                    <a:pos x="53" y="1600"/>
                                  </a:cxn>
                                  <a:cxn ang="0">
                                    <a:pos x="81" y="1664"/>
                                  </a:cxn>
                                  <a:cxn ang="0">
                                    <a:pos x="105" y="1640"/>
                                  </a:cxn>
                                  <a:cxn ang="0">
                                    <a:pos x="126" y="1588"/>
                                  </a:cxn>
                                  <a:cxn ang="0">
                                    <a:pos x="176" y="1554"/>
                                  </a:cxn>
                                  <a:cxn ang="0">
                                    <a:pos x="198" y="1517"/>
                                  </a:cxn>
                                  <a:cxn ang="0">
                                    <a:pos x="212" y="1471"/>
                                  </a:cxn>
                                  <a:cxn ang="0">
                                    <a:pos x="243" y="1426"/>
                                  </a:cxn>
                                  <a:cxn ang="0">
                                    <a:pos x="286" y="1376"/>
                                  </a:cxn>
                                  <a:cxn ang="0">
                                    <a:pos x="305" y="1324"/>
                                  </a:cxn>
                                  <a:cxn ang="0">
                                    <a:pos x="338" y="1272"/>
                                  </a:cxn>
                                  <a:cxn ang="0">
                                    <a:pos x="376" y="1210"/>
                                  </a:cxn>
                                  <a:cxn ang="0">
                                    <a:pos x="405" y="1139"/>
                                  </a:cxn>
                                  <a:cxn ang="0">
                                    <a:pos x="453" y="1087"/>
                                  </a:cxn>
                                  <a:cxn ang="0">
                                    <a:pos x="500" y="1042"/>
                                  </a:cxn>
                                  <a:cxn ang="0">
                                    <a:pos x="541" y="994"/>
                                  </a:cxn>
                                  <a:cxn ang="0">
                                    <a:pos x="555" y="933"/>
                                  </a:cxn>
                                  <a:cxn ang="0">
                                    <a:pos x="567" y="873"/>
                                  </a:cxn>
                                  <a:cxn ang="0">
                                    <a:pos x="629" y="795"/>
                                  </a:cxn>
                                  <a:cxn ang="0">
                                    <a:pos x="683" y="717"/>
                                  </a:cxn>
                                  <a:cxn ang="0">
                                    <a:pos x="705" y="672"/>
                                  </a:cxn>
                                  <a:cxn ang="0">
                                    <a:pos x="741" y="612"/>
                                  </a:cxn>
                                  <a:cxn ang="0">
                                    <a:pos x="772" y="551"/>
                                  </a:cxn>
                                  <a:cxn ang="0">
                                    <a:pos x="814" y="496"/>
                                  </a:cxn>
                                  <a:cxn ang="0">
                                    <a:pos x="843" y="446"/>
                                  </a:cxn>
                                  <a:cxn ang="0">
                                    <a:pos x="876" y="401"/>
                                  </a:cxn>
                                  <a:cxn ang="0">
                                    <a:pos x="912" y="354"/>
                                  </a:cxn>
                                  <a:cxn ang="0">
                                    <a:pos x="945" y="304"/>
                                  </a:cxn>
                                  <a:cxn ang="0">
                                    <a:pos x="969" y="251"/>
                                  </a:cxn>
                                </a:cxnLst>
                                <a:rect l="0" t="0" r="r" b="b"/>
                                <a:pathLst>
                                  <a:path w="979" h="1673">
                                    <a:moveTo>
                                      <a:pt x="969" y="228"/>
                                    </a:moveTo>
                                    <a:lnTo>
                                      <a:pt x="971" y="218"/>
                                    </a:lnTo>
                                    <a:lnTo>
                                      <a:pt x="979" y="213"/>
                                    </a:lnTo>
                                    <a:lnTo>
                                      <a:pt x="979" y="206"/>
                                    </a:lnTo>
                                    <a:lnTo>
                                      <a:pt x="979" y="202"/>
                                    </a:lnTo>
                                    <a:lnTo>
                                      <a:pt x="976" y="197"/>
                                    </a:lnTo>
                                    <a:lnTo>
                                      <a:pt x="967" y="192"/>
                                    </a:lnTo>
                                    <a:lnTo>
                                      <a:pt x="955" y="187"/>
                                    </a:lnTo>
                                    <a:lnTo>
                                      <a:pt x="945" y="180"/>
                                    </a:lnTo>
                                    <a:lnTo>
                                      <a:pt x="936" y="173"/>
                                    </a:lnTo>
                                    <a:lnTo>
                                      <a:pt x="933" y="164"/>
                                    </a:lnTo>
                                    <a:lnTo>
                                      <a:pt x="924" y="152"/>
                                    </a:lnTo>
                                    <a:lnTo>
                                      <a:pt x="919" y="142"/>
                                    </a:lnTo>
                                    <a:lnTo>
                                      <a:pt x="914" y="130"/>
                                    </a:lnTo>
                                    <a:lnTo>
                                      <a:pt x="912" y="121"/>
                                    </a:lnTo>
                                    <a:lnTo>
                                      <a:pt x="907" y="109"/>
                                    </a:lnTo>
                                    <a:lnTo>
                                      <a:pt x="907" y="100"/>
                                    </a:lnTo>
                                    <a:lnTo>
                                      <a:pt x="905" y="88"/>
                                    </a:lnTo>
                                    <a:lnTo>
                                      <a:pt x="905" y="78"/>
                                    </a:lnTo>
                                    <a:lnTo>
                                      <a:pt x="900" y="66"/>
                                    </a:lnTo>
                                    <a:lnTo>
                                      <a:pt x="898" y="57"/>
                                    </a:lnTo>
                                    <a:lnTo>
                                      <a:pt x="893" y="45"/>
                                    </a:lnTo>
                                    <a:lnTo>
                                      <a:pt x="891" y="35"/>
                                    </a:lnTo>
                                    <a:lnTo>
                                      <a:pt x="883" y="24"/>
                                    </a:lnTo>
                                    <a:lnTo>
                                      <a:pt x="879" y="14"/>
                                    </a:lnTo>
                                    <a:lnTo>
                                      <a:pt x="872" y="7"/>
                                    </a:lnTo>
                                    <a:lnTo>
                                      <a:pt x="862" y="0"/>
                                    </a:lnTo>
                                    <a:lnTo>
                                      <a:pt x="848" y="12"/>
                                    </a:lnTo>
                                    <a:lnTo>
                                      <a:pt x="833" y="24"/>
                                    </a:lnTo>
                                    <a:lnTo>
                                      <a:pt x="819" y="35"/>
                                    </a:lnTo>
                                    <a:lnTo>
                                      <a:pt x="807" y="47"/>
                                    </a:lnTo>
                                    <a:lnTo>
                                      <a:pt x="800" y="54"/>
                                    </a:lnTo>
                                    <a:lnTo>
                                      <a:pt x="793" y="59"/>
                                    </a:lnTo>
                                    <a:lnTo>
                                      <a:pt x="786" y="66"/>
                                    </a:lnTo>
                                    <a:lnTo>
                                      <a:pt x="783" y="76"/>
                                    </a:lnTo>
                                    <a:lnTo>
                                      <a:pt x="776" y="83"/>
                                    </a:lnTo>
                                    <a:lnTo>
                                      <a:pt x="774" y="92"/>
                                    </a:lnTo>
                                    <a:lnTo>
                                      <a:pt x="772" y="102"/>
                                    </a:lnTo>
                                    <a:lnTo>
                                      <a:pt x="769" y="111"/>
                                    </a:lnTo>
                                    <a:lnTo>
                                      <a:pt x="764" y="121"/>
                                    </a:lnTo>
                                    <a:lnTo>
                                      <a:pt x="760" y="130"/>
                                    </a:lnTo>
                                    <a:lnTo>
                                      <a:pt x="755" y="140"/>
                                    </a:lnTo>
                                    <a:lnTo>
                                      <a:pt x="750" y="149"/>
                                    </a:lnTo>
                                    <a:lnTo>
                                      <a:pt x="745" y="159"/>
                                    </a:lnTo>
                                    <a:lnTo>
                                      <a:pt x="741" y="171"/>
                                    </a:lnTo>
                                    <a:lnTo>
                                      <a:pt x="733" y="178"/>
                                    </a:lnTo>
                                    <a:lnTo>
                                      <a:pt x="731" y="190"/>
                                    </a:lnTo>
                                    <a:lnTo>
                                      <a:pt x="724" y="197"/>
                                    </a:lnTo>
                                    <a:lnTo>
                                      <a:pt x="719" y="206"/>
                                    </a:lnTo>
                                    <a:lnTo>
                                      <a:pt x="712" y="216"/>
                                    </a:lnTo>
                                    <a:lnTo>
                                      <a:pt x="707" y="225"/>
                                    </a:lnTo>
                                    <a:lnTo>
                                      <a:pt x="700" y="235"/>
                                    </a:lnTo>
                                    <a:lnTo>
                                      <a:pt x="695" y="244"/>
                                    </a:lnTo>
                                    <a:lnTo>
                                      <a:pt x="691" y="254"/>
                                    </a:lnTo>
                                    <a:lnTo>
                                      <a:pt x="686" y="266"/>
                                    </a:lnTo>
                                    <a:lnTo>
                                      <a:pt x="679" y="273"/>
                                    </a:lnTo>
                                    <a:lnTo>
                                      <a:pt x="674" y="282"/>
                                    </a:lnTo>
                                    <a:lnTo>
                                      <a:pt x="667" y="292"/>
                                    </a:lnTo>
                                    <a:lnTo>
                                      <a:pt x="660" y="301"/>
                                    </a:lnTo>
                                    <a:lnTo>
                                      <a:pt x="655" y="311"/>
                                    </a:lnTo>
                                    <a:lnTo>
                                      <a:pt x="648" y="320"/>
                                    </a:lnTo>
                                    <a:lnTo>
                                      <a:pt x="641" y="330"/>
                                    </a:lnTo>
                                    <a:lnTo>
                                      <a:pt x="638" y="339"/>
                                    </a:lnTo>
                                    <a:lnTo>
                                      <a:pt x="631" y="349"/>
                                    </a:lnTo>
                                    <a:lnTo>
                                      <a:pt x="624" y="358"/>
                                    </a:lnTo>
                                    <a:lnTo>
                                      <a:pt x="619" y="368"/>
                                    </a:lnTo>
                                    <a:lnTo>
                                      <a:pt x="614" y="377"/>
                                    </a:lnTo>
                                    <a:lnTo>
                                      <a:pt x="610" y="389"/>
                                    </a:lnTo>
                                    <a:lnTo>
                                      <a:pt x="605" y="399"/>
                                    </a:lnTo>
                                    <a:lnTo>
                                      <a:pt x="600" y="408"/>
                                    </a:lnTo>
                                    <a:lnTo>
                                      <a:pt x="595" y="420"/>
                                    </a:lnTo>
                                    <a:lnTo>
                                      <a:pt x="588" y="427"/>
                                    </a:lnTo>
                                    <a:lnTo>
                                      <a:pt x="583" y="439"/>
                                    </a:lnTo>
                                    <a:lnTo>
                                      <a:pt x="579" y="451"/>
                                    </a:lnTo>
                                    <a:lnTo>
                                      <a:pt x="579" y="465"/>
                                    </a:lnTo>
                                    <a:lnTo>
                                      <a:pt x="576" y="472"/>
                                    </a:lnTo>
                                    <a:lnTo>
                                      <a:pt x="576" y="479"/>
                                    </a:lnTo>
                                    <a:lnTo>
                                      <a:pt x="574" y="489"/>
                                    </a:lnTo>
                                    <a:lnTo>
                                      <a:pt x="574" y="496"/>
                                    </a:lnTo>
                                    <a:lnTo>
                                      <a:pt x="572" y="503"/>
                                    </a:lnTo>
                                    <a:lnTo>
                                      <a:pt x="572" y="513"/>
                                    </a:lnTo>
                                    <a:lnTo>
                                      <a:pt x="572" y="520"/>
                                    </a:lnTo>
                                    <a:lnTo>
                                      <a:pt x="572" y="529"/>
                                    </a:lnTo>
                                    <a:lnTo>
                                      <a:pt x="569" y="541"/>
                                    </a:lnTo>
                                    <a:lnTo>
                                      <a:pt x="567" y="555"/>
                                    </a:lnTo>
                                    <a:lnTo>
                                      <a:pt x="562" y="567"/>
                                    </a:lnTo>
                                    <a:lnTo>
                                      <a:pt x="557" y="581"/>
                                    </a:lnTo>
                                    <a:lnTo>
                                      <a:pt x="550" y="591"/>
                                    </a:lnTo>
                                    <a:lnTo>
                                      <a:pt x="541" y="598"/>
                                    </a:lnTo>
                                    <a:lnTo>
                                      <a:pt x="531" y="603"/>
                                    </a:lnTo>
                                    <a:lnTo>
                                      <a:pt x="517" y="605"/>
                                    </a:lnTo>
                                    <a:lnTo>
                                      <a:pt x="510" y="612"/>
                                    </a:lnTo>
                                    <a:lnTo>
                                      <a:pt x="505" y="619"/>
                                    </a:lnTo>
                                    <a:lnTo>
                                      <a:pt x="500" y="629"/>
                                    </a:lnTo>
                                    <a:lnTo>
                                      <a:pt x="493" y="636"/>
                                    </a:lnTo>
                                    <a:lnTo>
                                      <a:pt x="488" y="645"/>
                                    </a:lnTo>
                                    <a:lnTo>
                                      <a:pt x="484" y="653"/>
                                    </a:lnTo>
                                    <a:lnTo>
                                      <a:pt x="476" y="662"/>
                                    </a:lnTo>
                                    <a:lnTo>
                                      <a:pt x="472" y="669"/>
                                    </a:lnTo>
                                    <a:lnTo>
                                      <a:pt x="467" y="679"/>
                                    </a:lnTo>
                                    <a:lnTo>
                                      <a:pt x="462" y="686"/>
                                    </a:lnTo>
                                    <a:lnTo>
                                      <a:pt x="455" y="695"/>
                                    </a:lnTo>
                                    <a:lnTo>
                                      <a:pt x="453" y="705"/>
                                    </a:lnTo>
                                    <a:lnTo>
                                      <a:pt x="445" y="714"/>
                                    </a:lnTo>
                                    <a:lnTo>
                                      <a:pt x="441" y="724"/>
                                    </a:lnTo>
                                    <a:lnTo>
                                      <a:pt x="436" y="733"/>
                                    </a:lnTo>
                                    <a:lnTo>
                                      <a:pt x="431" y="743"/>
                                    </a:lnTo>
                                    <a:lnTo>
                                      <a:pt x="426" y="750"/>
                                    </a:lnTo>
                                    <a:lnTo>
                                      <a:pt x="419" y="759"/>
                                    </a:lnTo>
                                    <a:lnTo>
                                      <a:pt x="414" y="769"/>
                                    </a:lnTo>
                                    <a:lnTo>
                                      <a:pt x="410" y="778"/>
                                    </a:lnTo>
                                    <a:lnTo>
                                      <a:pt x="405" y="788"/>
                                    </a:lnTo>
                                    <a:lnTo>
                                      <a:pt x="400" y="797"/>
                                    </a:lnTo>
                                    <a:lnTo>
                                      <a:pt x="393" y="807"/>
                                    </a:lnTo>
                                    <a:lnTo>
                                      <a:pt x="391" y="816"/>
                                    </a:lnTo>
                                    <a:lnTo>
                                      <a:pt x="384" y="826"/>
                                    </a:lnTo>
                                    <a:lnTo>
                                      <a:pt x="379" y="835"/>
                                    </a:lnTo>
                                    <a:lnTo>
                                      <a:pt x="374" y="845"/>
                                    </a:lnTo>
                                    <a:lnTo>
                                      <a:pt x="369" y="854"/>
                                    </a:lnTo>
                                    <a:lnTo>
                                      <a:pt x="365" y="864"/>
                                    </a:lnTo>
                                    <a:lnTo>
                                      <a:pt x="357" y="873"/>
                                    </a:lnTo>
                                    <a:lnTo>
                                      <a:pt x="355" y="883"/>
                                    </a:lnTo>
                                    <a:lnTo>
                                      <a:pt x="350" y="892"/>
                                    </a:lnTo>
                                    <a:lnTo>
                                      <a:pt x="345" y="902"/>
                                    </a:lnTo>
                                    <a:lnTo>
                                      <a:pt x="338" y="909"/>
                                    </a:lnTo>
                                    <a:lnTo>
                                      <a:pt x="334" y="918"/>
                                    </a:lnTo>
                                    <a:lnTo>
                                      <a:pt x="329" y="928"/>
                                    </a:lnTo>
                                    <a:lnTo>
                                      <a:pt x="324" y="935"/>
                                    </a:lnTo>
                                    <a:lnTo>
                                      <a:pt x="319" y="944"/>
                                    </a:lnTo>
                                    <a:lnTo>
                                      <a:pt x="312" y="954"/>
                                    </a:lnTo>
                                    <a:lnTo>
                                      <a:pt x="310" y="963"/>
                                    </a:lnTo>
                                    <a:lnTo>
                                      <a:pt x="303" y="971"/>
                                    </a:lnTo>
                                    <a:lnTo>
                                      <a:pt x="298" y="978"/>
                                    </a:lnTo>
                                    <a:lnTo>
                                      <a:pt x="293" y="987"/>
                                    </a:lnTo>
                                    <a:lnTo>
                                      <a:pt x="288" y="994"/>
                                    </a:lnTo>
                                    <a:lnTo>
                                      <a:pt x="284" y="1001"/>
                                    </a:lnTo>
                                    <a:lnTo>
                                      <a:pt x="276" y="1009"/>
                                    </a:lnTo>
                                    <a:lnTo>
                                      <a:pt x="272" y="1018"/>
                                    </a:lnTo>
                                    <a:lnTo>
                                      <a:pt x="267" y="1025"/>
                                    </a:lnTo>
                                    <a:lnTo>
                                      <a:pt x="257" y="1039"/>
                                    </a:lnTo>
                                    <a:lnTo>
                                      <a:pt x="246" y="1051"/>
                                    </a:lnTo>
                                    <a:lnTo>
                                      <a:pt x="234" y="1066"/>
                                    </a:lnTo>
                                    <a:lnTo>
                                      <a:pt x="224" y="1077"/>
                                    </a:lnTo>
                                    <a:lnTo>
                                      <a:pt x="215" y="1087"/>
                                    </a:lnTo>
                                    <a:lnTo>
                                      <a:pt x="203" y="1096"/>
                                    </a:lnTo>
                                    <a:lnTo>
                                      <a:pt x="191" y="1106"/>
                                    </a:lnTo>
                                    <a:lnTo>
                                      <a:pt x="181" y="1113"/>
                                    </a:lnTo>
                                    <a:lnTo>
                                      <a:pt x="174" y="1120"/>
                                    </a:lnTo>
                                    <a:lnTo>
                                      <a:pt x="169" y="1130"/>
                                    </a:lnTo>
                                    <a:lnTo>
                                      <a:pt x="162" y="1137"/>
                                    </a:lnTo>
                                    <a:lnTo>
                                      <a:pt x="155" y="1146"/>
                                    </a:lnTo>
                                    <a:lnTo>
                                      <a:pt x="150" y="1153"/>
                                    </a:lnTo>
                                    <a:lnTo>
                                      <a:pt x="146" y="1163"/>
                                    </a:lnTo>
                                    <a:lnTo>
                                      <a:pt x="141" y="1170"/>
                                    </a:lnTo>
                                    <a:lnTo>
                                      <a:pt x="136" y="1179"/>
                                    </a:lnTo>
                                    <a:lnTo>
                                      <a:pt x="129" y="1184"/>
                                    </a:lnTo>
                                    <a:lnTo>
                                      <a:pt x="124" y="1194"/>
                                    </a:lnTo>
                                    <a:lnTo>
                                      <a:pt x="117" y="1201"/>
                                    </a:lnTo>
                                    <a:lnTo>
                                      <a:pt x="112" y="1210"/>
                                    </a:lnTo>
                                    <a:lnTo>
                                      <a:pt x="105" y="1217"/>
                                    </a:lnTo>
                                    <a:lnTo>
                                      <a:pt x="98" y="1225"/>
                                    </a:lnTo>
                                    <a:lnTo>
                                      <a:pt x="88" y="1232"/>
                                    </a:lnTo>
                                    <a:lnTo>
                                      <a:pt x="81" y="1241"/>
                                    </a:lnTo>
                                    <a:lnTo>
                                      <a:pt x="74" y="1253"/>
                                    </a:lnTo>
                                    <a:lnTo>
                                      <a:pt x="72" y="1267"/>
                                    </a:lnTo>
                                    <a:lnTo>
                                      <a:pt x="67" y="1282"/>
                                    </a:lnTo>
                                    <a:lnTo>
                                      <a:pt x="62" y="1296"/>
                                    </a:lnTo>
                                    <a:lnTo>
                                      <a:pt x="57" y="1308"/>
                                    </a:lnTo>
                                    <a:lnTo>
                                      <a:pt x="55" y="1324"/>
                                    </a:lnTo>
                                    <a:lnTo>
                                      <a:pt x="53" y="1338"/>
                                    </a:lnTo>
                                    <a:lnTo>
                                      <a:pt x="48" y="1353"/>
                                    </a:lnTo>
                                    <a:lnTo>
                                      <a:pt x="43" y="1367"/>
                                    </a:lnTo>
                                    <a:lnTo>
                                      <a:pt x="38" y="1381"/>
                                    </a:lnTo>
                                    <a:lnTo>
                                      <a:pt x="34" y="1393"/>
                                    </a:lnTo>
                                    <a:lnTo>
                                      <a:pt x="29" y="1410"/>
                                    </a:lnTo>
                                    <a:lnTo>
                                      <a:pt x="22" y="1422"/>
                                    </a:lnTo>
                                    <a:lnTo>
                                      <a:pt x="17" y="1436"/>
                                    </a:lnTo>
                                    <a:lnTo>
                                      <a:pt x="7" y="1448"/>
                                    </a:lnTo>
                                    <a:lnTo>
                                      <a:pt x="0" y="1462"/>
                                    </a:lnTo>
                                    <a:lnTo>
                                      <a:pt x="0" y="1471"/>
                                    </a:lnTo>
                                    <a:lnTo>
                                      <a:pt x="5" y="1481"/>
                                    </a:lnTo>
                                    <a:lnTo>
                                      <a:pt x="10" y="1493"/>
                                    </a:lnTo>
                                    <a:lnTo>
                                      <a:pt x="12" y="1505"/>
                                    </a:lnTo>
                                    <a:lnTo>
                                      <a:pt x="17" y="1514"/>
                                    </a:lnTo>
                                    <a:lnTo>
                                      <a:pt x="22" y="1524"/>
                                    </a:lnTo>
                                    <a:lnTo>
                                      <a:pt x="27" y="1535"/>
                                    </a:lnTo>
                                    <a:lnTo>
                                      <a:pt x="31" y="1547"/>
                                    </a:lnTo>
                                    <a:lnTo>
                                      <a:pt x="36" y="1557"/>
                                    </a:lnTo>
                                    <a:lnTo>
                                      <a:pt x="41" y="1566"/>
                                    </a:lnTo>
                                    <a:lnTo>
                                      <a:pt x="46" y="1576"/>
                                    </a:lnTo>
                                    <a:lnTo>
                                      <a:pt x="48" y="1588"/>
                                    </a:lnTo>
                                    <a:lnTo>
                                      <a:pt x="53" y="1600"/>
                                    </a:lnTo>
                                    <a:lnTo>
                                      <a:pt x="55" y="1609"/>
                                    </a:lnTo>
                                    <a:lnTo>
                                      <a:pt x="57" y="1621"/>
                                    </a:lnTo>
                                    <a:lnTo>
                                      <a:pt x="62" y="1635"/>
                                    </a:lnTo>
                                    <a:lnTo>
                                      <a:pt x="65" y="1640"/>
                                    </a:lnTo>
                                    <a:lnTo>
                                      <a:pt x="74" y="1654"/>
                                    </a:lnTo>
                                    <a:lnTo>
                                      <a:pt x="81" y="1664"/>
                                    </a:lnTo>
                                    <a:lnTo>
                                      <a:pt x="88" y="1673"/>
                                    </a:lnTo>
                                    <a:lnTo>
                                      <a:pt x="96" y="1671"/>
                                    </a:lnTo>
                                    <a:lnTo>
                                      <a:pt x="105" y="1671"/>
                                    </a:lnTo>
                                    <a:lnTo>
                                      <a:pt x="105" y="1659"/>
                                    </a:lnTo>
                                    <a:lnTo>
                                      <a:pt x="105" y="1649"/>
                                    </a:lnTo>
                                    <a:lnTo>
                                      <a:pt x="105" y="1640"/>
                                    </a:lnTo>
                                    <a:lnTo>
                                      <a:pt x="107" y="1633"/>
                                    </a:lnTo>
                                    <a:lnTo>
                                      <a:pt x="110" y="1623"/>
                                    </a:lnTo>
                                    <a:lnTo>
                                      <a:pt x="112" y="1616"/>
                                    </a:lnTo>
                                    <a:lnTo>
                                      <a:pt x="115" y="1609"/>
                                    </a:lnTo>
                                    <a:lnTo>
                                      <a:pt x="119" y="1602"/>
                                    </a:lnTo>
                                    <a:lnTo>
                                      <a:pt x="126" y="1588"/>
                                    </a:lnTo>
                                    <a:lnTo>
                                      <a:pt x="138" y="1576"/>
                                    </a:lnTo>
                                    <a:lnTo>
                                      <a:pt x="143" y="1571"/>
                                    </a:lnTo>
                                    <a:lnTo>
                                      <a:pt x="153" y="1566"/>
                                    </a:lnTo>
                                    <a:lnTo>
                                      <a:pt x="160" y="1562"/>
                                    </a:lnTo>
                                    <a:lnTo>
                                      <a:pt x="169" y="1559"/>
                                    </a:lnTo>
                                    <a:lnTo>
                                      <a:pt x="176" y="1554"/>
                                    </a:lnTo>
                                    <a:lnTo>
                                      <a:pt x="181" y="1550"/>
                                    </a:lnTo>
                                    <a:lnTo>
                                      <a:pt x="186" y="1545"/>
                                    </a:lnTo>
                                    <a:lnTo>
                                      <a:pt x="191" y="1540"/>
                                    </a:lnTo>
                                    <a:lnTo>
                                      <a:pt x="193" y="1531"/>
                                    </a:lnTo>
                                    <a:lnTo>
                                      <a:pt x="196" y="1524"/>
                                    </a:lnTo>
                                    <a:lnTo>
                                      <a:pt x="198" y="1517"/>
                                    </a:lnTo>
                                    <a:lnTo>
                                      <a:pt x="200" y="1512"/>
                                    </a:lnTo>
                                    <a:lnTo>
                                      <a:pt x="200" y="1502"/>
                                    </a:lnTo>
                                    <a:lnTo>
                                      <a:pt x="203" y="1495"/>
                                    </a:lnTo>
                                    <a:lnTo>
                                      <a:pt x="203" y="1486"/>
                                    </a:lnTo>
                                    <a:lnTo>
                                      <a:pt x="207" y="1479"/>
                                    </a:lnTo>
                                    <a:lnTo>
                                      <a:pt x="212" y="1471"/>
                                    </a:lnTo>
                                    <a:lnTo>
                                      <a:pt x="217" y="1464"/>
                                    </a:lnTo>
                                    <a:lnTo>
                                      <a:pt x="224" y="1460"/>
                                    </a:lnTo>
                                    <a:lnTo>
                                      <a:pt x="234" y="1455"/>
                                    </a:lnTo>
                                    <a:lnTo>
                                      <a:pt x="234" y="1443"/>
                                    </a:lnTo>
                                    <a:lnTo>
                                      <a:pt x="241" y="1433"/>
                                    </a:lnTo>
                                    <a:lnTo>
                                      <a:pt x="243" y="1426"/>
                                    </a:lnTo>
                                    <a:lnTo>
                                      <a:pt x="253" y="1417"/>
                                    </a:lnTo>
                                    <a:lnTo>
                                      <a:pt x="257" y="1407"/>
                                    </a:lnTo>
                                    <a:lnTo>
                                      <a:pt x="265" y="1400"/>
                                    </a:lnTo>
                                    <a:lnTo>
                                      <a:pt x="272" y="1391"/>
                                    </a:lnTo>
                                    <a:lnTo>
                                      <a:pt x="279" y="1384"/>
                                    </a:lnTo>
                                    <a:lnTo>
                                      <a:pt x="286" y="1376"/>
                                    </a:lnTo>
                                    <a:lnTo>
                                      <a:pt x="293" y="1367"/>
                                    </a:lnTo>
                                    <a:lnTo>
                                      <a:pt x="295" y="1360"/>
                                    </a:lnTo>
                                    <a:lnTo>
                                      <a:pt x="303" y="1350"/>
                                    </a:lnTo>
                                    <a:lnTo>
                                      <a:pt x="303" y="1341"/>
                                    </a:lnTo>
                                    <a:lnTo>
                                      <a:pt x="305" y="1334"/>
                                    </a:lnTo>
                                    <a:lnTo>
                                      <a:pt x="305" y="1324"/>
                                    </a:lnTo>
                                    <a:lnTo>
                                      <a:pt x="303" y="1315"/>
                                    </a:lnTo>
                                    <a:lnTo>
                                      <a:pt x="307" y="1305"/>
                                    </a:lnTo>
                                    <a:lnTo>
                                      <a:pt x="312" y="1298"/>
                                    </a:lnTo>
                                    <a:lnTo>
                                      <a:pt x="319" y="1291"/>
                                    </a:lnTo>
                                    <a:lnTo>
                                      <a:pt x="324" y="1286"/>
                                    </a:lnTo>
                                    <a:lnTo>
                                      <a:pt x="338" y="1272"/>
                                    </a:lnTo>
                                    <a:lnTo>
                                      <a:pt x="350" y="1260"/>
                                    </a:lnTo>
                                    <a:lnTo>
                                      <a:pt x="360" y="1248"/>
                                    </a:lnTo>
                                    <a:lnTo>
                                      <a:pt x="367" y="1234"/>
                                    </a:lnTo>
                                    <a:lnTo>
                                      <a:pt x="369" y="1225"/>
                                    </a:lnTo>
                                    <a:lnTo>
                                      <a:pt x="374" y="1217"/>
                                    </a:lnTo>
                                    <a:lnTo>
                                      <a:pt x="376" y="1210"/>
                                    </a:lnTo>
                                    <a:lnTo>
                                      <a:pt x="379" y="1201"/>
                                    </a:lnTo>
                                    <a:lnTo>
                                      <a:pt x="384" y="1187"/>
                                    </a:lnTo>
                                    <a:lnTo>
                                      <a:pt x="386" y="1175"/>
                                    </a:lnTo>
                                    <a:lnTo>
                                      <a:pt x="393" y="1163"/>
                                    </a:lnTo>
                                    <a:lnTo>
                                      <a:pt x="400" y="1151"/>
                                    </a:lnTo>
                                    <a:lnTo>
                                      <a:pt x="405" y="1139"/>
                                    </a:lnTo>
                                    <a:lnTo>
                                      <a:pt x="412" y="1130"/>
                                    </a:lnTo>
                                    <a:lnTo>
                                      <a:pt x="419" y="1120"/>
                                    </a:lnTo>
                                    <a:lnTo>
                                      <a:pt x="429" y="1113"/>
                                    </a:lnTo>
                                    <a:lnTo>
                                      <a:pt x="436" y="1104"/>
                                    </a:lnTo>
                                    <a:lnTo>
                                      <a:pt x="445" y="1094"/>
                                    </a:lnTo>
                                    <a:lnTo>
                                      <a:pt x="453" y="1087"/>
                                    </a:lnTo>
                                    <a:lnTo>
                                      <a:pt x="462" y="1077"/>
                                    </a:lnTo>
                                    <a:lnTo>
                                      <a:pt x="469" y="1070"/>
                                    </a:lnTo>
                                    <a:lnTo>
                                      <a:pt x="479" y="1063"/>
                                    </a:lnTo>
                                    <a:lnTo>
                                      <a:pt x="486" y="1056"/>
                                    </a:lnTo>
                                    <a:lnTo>
                                      <a:pt x="493" y="1049"/>
                                    </a:lnTo>
                                    <a:lnTo>
                                      <a:pt x="500" y="1042"/>
                                    </a:lnTo>
                                    <a:lnTo>
                                      <a:pt x="507" y="1035"/>
                                    </a:lnTo>
                                    <a:lnTo>
                                      <a:pt x="514" y="1025"/>
                                    </a:lnTo>
                                    <a:lnTo>
                                      <a:pt x="524" y="1020"/>
                                    </a:lnTo>
                                    <a:lnTo>
                                      <a:pt x="529" y="1011"/>
                                    </a:lnTo>
                                    <a:lnTo>
                                      <a:pt x="534" y="1004"/>
                                    </a:lnTo>
                                    <a:lnTo>
                                      <a:pt x="541" y="994"/>
                                    </a:lnTo>
                                    <a:lnTo>
                                      <a:pt x="545" y="987"/>
                                    </a:lnTo>
                                    <a:lnTo>
                                      <a:pt x="548" y="975"/>
                                    </a:lnTo>
                                    <a:lnTo>
                                      <a:pt x="553" y="966"/>
                                    </a:lnTo>
                                    <a:lnTo>
                                      <a:pt x="553" y="954"/>
                                    </a:lnTo>
                                    <a:lnTo>
                                      <a:pt x="555" y="944"/>
                                    </a:lnTo>
                                    <a:lnTo>
                                      <a:pt x="555" y="933"/>
                                    </a:lnTo>
                                    <a:lnTo>
                                      <a:pt x="555" y="921"/>
                                    </a:lnTo>
                                    <a:lnTo>
                                      <a:pt x="555" y="909"/>
                                    </a:lnTo>
                                    <a:lnTo>
                                      <a:pt x="553" y="897"/>
                                    </a:lnTo>
                                    <a:lnTo>
                                      <a:pt x="557" y="890"/>
                                    </a:lnTo>
                                    <a:lnTo>
                                      <a:pt x="562" y="880"/>
                                    </a:lnTo>
                                    <a:lnTo>
                                      <a:pt x="567" y="873"/>
                                    </a:lnTo>
                                    <a:lnTo>
                                      <a:pt x="572" y="866"/>
                                    </a:lnTo>
                                    <a:lnTo>
                                      <a:pt x="581" y="852"/>
                                    </a:lnTo>
                                    <a:lnTo>
                                      <a:pt x="595" y="838"/>
                                    </a:lnTo>
                                    <a:lnTo>
                                      <a:pt x="605" y="823"/>
                                    </a:lnTo>
                                    <a:lnTo>
                                      <a:pt x="619" y="809"/>
                                    </a:lnTo>
                                    <a:lnTo>
                                      <a:pt x="629" y="795"/>
                                    </a:lnTo>
                                    <a:lnTo>
                                      <a:pt x="641" y="783"/>
                                    </a:lnTo>
                                    <a:lnTo>
                                      <a:pt x="650" y="769"/>
                                    </a:lnTo>
                                    <a:lnTo>
                                      <a:pt x="662" y="755"/>
                                    </a:lnTo>
                                    <a:lnTo>
                                      <a:pt x="672" y="740"/>
                                    </a:lnTo>
                                    <a:lnTo>
                                      <a:pt x="681" y="726"/>
                                    </a:lnTo>
                                    <a:lnTo>
                                      <a:pt x="683" y="717"/>
                                    </a:lnTo>
                                    <a:lnTo>
                                      <a:pt x="688" y="710"/>
                                    </a:lnTo>
                                    <a:lnTo>
                                      <a:pt x="693" y="702"/>
                                    </a:lnTo>
                                    <a:lnTo>
                                      <a:pt x="695" y="695"/>
                                    </a:lnTo>
                                    <a:lnTo>
                                      <a:pt x="698" y="688"/>
                                    </a:lnTo>
                                    <a:lnTo>
                                      <a:pt x="703" y="681"/>
                                    </a:lnTo>
                                    <a:lnTo>
                                      <a:pt x="705" y="672"/>
                                    </a:lnTo>
                                    <a:lnTo>
                                      <a:pt x="707" y="664"/>
                                    </a:lnTo>
                                    <a:lnTo>
                                      <a:pt x="714" y="655"/>
                                    </a:lnTo>
                                    <a:lnTo>
                                      <a:pt x="722" y="645"/>
                                    </a:lnTo>
                                    <a:lnTo>
                                      <a:pt x="729" y="634"/>
                                    </a:lnTo>
                                    <a:lnTo>
                                      <a:pt x="733" y="624"/>
                                    </a:lnTo>
                                    <a:lnTo>
                                      <a:pt x="741" y="612"/>
                                    </a:lnTo>
                                    <a:lnTo>
                                      <a:pt x="745" y="603"/>
                                    </a:lnTo>
                                    <a:lnTo>
                                      <a:pt x="750" y="593"/>
                                    </a:lnTo>
                                    <a:lnTo>
                                      <a:pt x="757" y="584"/>
                                    </a:lnTo>
                                    <a:lnTo>
                                      <a:pt x="762" y="572"/>
                                    </a:lnTo>
                                    <a:lnTo>
                                      <a:pt x="767" y="562"/>
                                    </a:lnTo>
                                    <a:lnTo>
                                      <a:pt x="772" y="551"/>
                                    </a:lnTo>
                                    <a:lnTo>
                                      <a:pt x="779" y="541"/>
                                    </a:lnTo>
                                    <a:lnTo>
                                      <a:pt x="786" y="532"/>
                                    </a:lnTo>
                                    <a:lnTo>
                                      <a:pt x="793" y="522"/>
                                    </a:lnTo>
                                    <a:lnTo>
                                      <a:pt x="800" y="515"/>
                                    </a:lnTo>
                                    <a:lnTo>
                                      <a:pt x="812" y="505"/>
                                    </a:lnTo>
                                    <a:lnTo>
                                      <a:pt x="814" y="496"/>
                                    </a:lnTo>
                                    <a:lnTo>
                                      <a:pt x="819" y="489"/>
                                    </a:lnTo>
                                    <a:lnTo>
                                      <a:pt x="822" y="479"/>
                                    </a:lnTo>
                                    <a:lnTo>
                                      <a:pt x="829" y="472"/>
                                    </a:lnTo>
                                    <a:lnTo>
                                      <a:pt x="833" y="463"/>
                                    </a:lnTo>
                                    <a:lnTo>
                                      <a:pt x="836" y="456"/>
                                    </a:lnTo>
                                    <a:lnTo>
                                      <a:pt x="843" y="446"/>
                                    </a:lnTo>
                                    <a:lnTo>
                                      <a:pt x="848" y="441"/>
                                    </a:lnTo>
                                    <a:lnTo>
                                      <a:pt x="852" y="432"/>
                                    </a:lnTo>
                                    <a:lnTo>
                                      <a:pt x="860" y="425"/>
                                    </a:lnTo>
                                    <a:lnTo>
                                      <a:pt x="864" y="415"/>
                                    </a:lnTo>
                                    <a:lnTo>
                                      <a:pt x="872" y="408"/>
                                    </a:lnTo>
                                    <a:lnTo>
                                      <a:pt x="876" y="401"/>
                                    </a:lnTo>
                                    <a:lnTo>
                                      <a:pt x="883" y="391"/>
                                    </a:lnTo>
                                    <a:lnTo>
                                      <a:pt x="888" y="384"/>
                                    </a:lnTo>
                                    <a:lnTo>
                                      <a:pt x="895" y="377"/>
                                    </a:lnTo>
                                    <a:lnTo>
                                      <a:pt x="900" y="370"/>
                                    </a:lnTo>
                                    <a:lnTo>
                                      <a:pt x="907" y="363"/>
                                    </a:lnTo>
                                    <a:lnTo>
                                      <a:pt x="912" y="354"/>
                                    </a:lnTo>
                                    <a:lnTo>
                                      <a:pt x="919" y="346"/>
                                    </a:lnTo>
                                    <a:lnTo>
                                      <a:pt x="924" y="337"/>
                                    </a:lnTo>
                                    <a:lnTo>
                                      <a:pt x="931" y="330"/>
                                    </a:lnTo>
                                    <a:lnTo>
                                      <a:pt x="933" y="320"/>
                                    </a:lnTo>
                                    <a:lnTo>
                                      <a:pt x="941" y="313"/>
                                    </a:lnTo>
                                    <a:lnTo>
                                      <a:pt x="945" y="304"/>
                                    </a:lnTo>
                                    <a:lnTo>
                                      <a:pt x="950" y="297"/>
                                    </a:lnTo>
                                    <a:lnTo>
                                      <a:pt x="952" y="287"/>
                                    </a:lnTo>
                                    <a:lnTo>
                                      <a:pt x="960" y="280"/>
                                    </a:lnTo>
                                    <a:lnTo>
                                      <a:pt x="962" y="270"/>
                                    </a:lnTo>
                                    <a:lnTo>
                                      <a:pt x="967" y="261"/>
                                    </a:lnTo>
                                    <a:lnTo>
                                      <a:pt x="969" y="251"/>
                                    </a:lnTo>
                                    <a:lnTo>
                                      <a:pt x="971" y="244"/>
                                    </a:lnTo>
                                    <a:lnTo>
                                      <a:pt x="969" y="228"/>
                                    </a:lnTo>
                                    <a:lnTo>
                                      <a:pt x="969" y="22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5926FF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1555" name="Freeform 531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478" y="549"/>
                                <a:ext cx="1119" cy="1647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1117" y="204"/>
                                  </a:cxn>
                                  <a:cxn ang="0">
                                    <a:pos x="1060" y="249"/>
                                  </a:cxn>
                                  <a:cxn ang="0">
                                    <a:pos x="1012" y="296"/>
                                  </a:cxn>
                                  <a:cxn ang="0">
                                    <a:pos x="991" y="351"/>
                                  </a:cxn>
                                  <a:cxn ang="0">
                                    <a:pos x="969" y="408"/>
                                  </a:cxn>
                                  <a:cxn ang="0">
                                    <a:pos x="957" y="472"/>
                                  </a:cxn>
                                  <a:cxn ang="0">
                                    <a:pos x="933" y="546"/>
                                  </a:cxn>
                                  <a:cxn ang="0">
                                    <a:pos x="895" y="614"/>
                                  </a:cxn>
                                  <a:cxn ang="0">
                                    <a:pos x="833" y="671"/>
                                  </a:cxn>
                                  <a:cxn ang="0">
                                    <a:pos x="762" y="709"/>
                                  </a:cxn>
                                  <a:cxn ang="0">
                                    <a:pos x="741" y="769"/>
                                  </a:cxn>
                                  <a:cxn ang="0">
                                    <a:pos x="731" y="823"/>
                                  </a:cxn>
                                  <a:cxn ang="0">
                                    <a:pos x="641" y="902"/>
                                  </a:cxn>
                                  <a:cxn ang="0">
                                    <a:pos x="607" y="954"/>
                                  </a:cxn>
                                  <a:cxn ang="0">
                                    <a:pos x="600" y="1008"/>
                                  </a:cxn>
                                  <a:cxn ang="0">
                                    <a:pos x="584" y="1087"/>
                                  </a:cxn>
                                  <a:cxn ang="0">
                                    <a:pos x="510" y="1184"/>
                                  </a:cxn>
                                  <a:cxn ang="0">
                                    <a:pos x="465" y="1239"/>
                                  </a:cxn>
                                  <a:cxn ang="0">
                                    <a:pos x="419" y="1291"/>
                                  </a:cxn>
                                  <a:cxn ang="0">
                                    <a:pos x="381" y="1346"/>
                                  </a:cxn>
                                  <a:cxn ang="0">
                                    <a:pos x="353" y="1402"/>
                                  </a:cxn>
                                  <a:cxn ang="0">
                                    <a:pos x="341" y="1457"/>
                                  </a:cxn>
                                  <a:cxn ang="0">
                                    <a:pos x="329" y="1507"/>
                                  </a:cxn>
                                  <a:cxn ang="0">
                                    <a:pos x="303" y="1559"/>
                                  </a:cxn>
                                  <a:cxn ang="0">
                                    <a:pos x="253" y="1604"/>
                                  </a:cxn>
                                  <a:cxn ang="0">
                                    <a:pos x="186" y="1630"/>
                                  </a:cxn>
                                  <a:cxn ang="0">
                                    <a:pos x="110" y="1635"/>
                                  </a:cxn>
                                  <a:cxn ang="0">
                                    <a:pos x="55" y="1604"/>
                                  </a:cxn>
                                  <a:cxn ang="0">
                                    <a:pos x="29" y="1535"/>
                                  </a:cxn>
                                  <a:cxn ang="0">
                                    <a:pos x="8" y="1481"/>
                                  </a:cxn>
                                  <a:cxn ang="0">
                                    <a:pos x="43" y="1405"/>
                                  </a:cxn>
                                  <a:cxn ang="0">
                                    <a:pos x="86" y="1305"/>
                                  </a:cxn>
                                  <a:cxn ang="0">
                                    <a:pos x="124" y="1227"/>
                                  </a:cxn>
                                  <a:cxn ang="0">
                                    <a:pos x="169" y="1165"/>
                                  </a:cxn>
                                  <a:cxn ang="0">
                                    <a:pos x="191" y="1089"/>
                                  </a:cxn>
                                  <a:cxn ang="0">
                                    <a:pos x="229" y="994"/>
                                  </a:cxn>
                                  <a:cxn ang="0">
                                    <a:pos x="291" y="916"/>
                                  </a:cxn>
                                  <a:cxn ang="0">
                                    <a:pos x="365" y="878"/>
                                  </a:cxn>
                                  <a:cxn ang="0">
                                    <a:pos x="424" y="816"/>
                                  </a:cxn>
                                  <a:cxn ang="0">
                                    <a:pos x="434" y="747"/>
                                  </a:cxn>
                                  <a:cxn ang="0">
                                    <a:pos x="460" y="664"/>
                                  </a:cxn>
                                  <a:cxn ang="0">
                                    <a:pos x="481" y="605"/>
                                  </a:cxn>
                                  <a:cxn ang="0">
                                    <a:pos x="507" y="543"/>
                                  </a:cxn>
                                  <a:cxn ang="0">
                                    <a:pos x="543" y="482"/>
                                  </a:cxn>
                                  <a:cxn ang="0">
                                    <a:pos x="588" y="422"/>
                                  </a:cxn>
                                  <a:cxn ang="0">
                                    <a:pos x="641" y="372"/>
                                  </a:cxn>
                                  <a:cxn ang="0">
                                    <a:pos x="688" y="330"/>
                                  </a:cxn>
                                  <a:cxn ang="0">
                                    <a:pos x="707" y="268"/>
                                  </a:cxn>
                                  <a:cxn ang="0">
                                    <a:pos x="724" y="201"/>
                                  </a:cxn>
                                  <a:cxn ang="0">
                                    <a:pos x="745" y="140"/>
                                  </a:cxn>
                                  <a:cxn ang="0">
                                    <a:pos x="800" y="88"/>
                                  </a:cxn>
                                  <a:cxn ang="0">
                                    <a:pos x="879" y="9"/>
                                  </a:cxn>
                                  <a:cxn ang="0">
                                    <a:pos x="950" y="45"/>
                                  </a:cxn>
                                  <a:cxn ang="0">
                                    <a:pos x="1045" y="90"/>
                                  </a:cxn>
                                  <a:cxn ang="0">
                                    <a:pos x="1093" y="152"/>
                                  </a:cxn>
                                </a:cxnLst>
                                <a:rect l="0" t="0" r="r" b="b"/>
                                <a:pathLst>
                                  <a:path w="1119" h="1647">
                                    <a:moveTo>
                                      <a:pt x="1093" y="152"/>
                                    </a:moveTo>
                                    <a:lnTo>
                                      <a:pt x="1102" y="161"/>
                                    </a:lnTo>
                                    <a:lnTo>
                                      <a:pt x="1110" y="171"/>
                                    </a:lnTo>
                                    <a:lnTo>
                                      <a:pt x="1114" y="178"/>
                                    </a:lnTo>
                                    <a:lnTo>
                                      <a:pt x="1119" y="190"/>
                                    </a:lnTo>
                                    <a:lnTo>
                                      <a:pt x="1117" y="197"/>
                                    </a:lnTo>
                                    <a:lnTo>
                                      <a:pt x="1117" y="204"/>
                                    </a:lnTo>
                                    <a:lnTo>
                                      <a:pt x="1110" y="213"/>
                                    </a:lnTo>
                                    <a:lnTo>
                                      <a:pt x="1105" y="220"/>
                                    </a:lnTo>
                                    <a:lnTo>
                                      <a:pt x="1098" y="228"/>
                                    </a:lnTo>
                                    <a:lnTo>
                                      <a:pt x="1091" y="235"/>
                                    </a:lnTo>
                                    <a:lnTo>
                                      <a:pt x="1081" y="239"/>
                                    </a:lnTo>
                                    <a:lnTo>
                                      <a:pt x="1071" y="247"/>
                                    </a:lnTo>
                                    <a:lnTo>
                                      <a:pt x="1060" y="249"/>
                                    </a:lnTo>
                                    <a:lnTo>
                                      <a:pt x="1052" y="256"/>
                                    </a:lnTo>
                                    <a:lnTo>
                                      <a:pt x="1043" y="261"/>
                                    </a:lnTo>
                                    <a:lnTo>
                                      <a:pt x="1033" y="266"/>
                                    </a:lnTo>
                                    <a:lnTo>
                                      <a:pt x="1029" y="268"/>
                                    </a:lnTo>
                                    <a:lnTo>
                                      <a:pt x="1024" y="275"/>
                                    </a:lnTo>
                                    <a:lnTo>
                                      <a:pt x="1017" y="285"/>
                                    </a:lnTo>
                                    <a:lnTo>
                                      <a:pt x="1012" y="296"/>
                                    </a:lnTo>
                                    <a:lnTo>
                                      <a:pt x="1010" y="301"/>
                                    </a:lnTo>
                                    <a:lnTo>
                                      <a:pt x="1005" y="308"/>
                                    </a:lnTo>
                                    <a:lnTo>
                                      <a:pt x="1002" y="318"/>
                                    </a:lnTo>
                                    <a:lnTo>
                                      <a:pt x="1000" y="325"/>
                                    </a:lnTo>
                                    <a:lnTo>
                                      <a:pt x="995" y="334"/>
                                    </a:lnTo>
                                    <a:lnTo>
                                      <a:pt x="993" y="342"/>
                                    </a:lnTo>
                                    <a:lnTo>
                                      <a:pt x="991" y="351"/>
                                    </a:lnTo>
                                    <a:lnTo>
                                      <a:pt x="988" y="361"/>
                                    </a:lnTo>
                                    <a:lnTo>
                                      <a:pt x="983" y="368"/>
                                    </a:lnTo>
                                    <a:lnTo>
                                      <a:pt x="979" y="377"/>
                                    </a:lnTo>
                                    <a:lnTo>
                                      <a:pt x="976" y="384"/>
                                    </a:lnTo>
                                    <a:lnTo>
                                      <a:pt x="974" y="394"/>
                                    </a:lnTo>
                                    <a:lnTo>
                                      <a:pt x="972" y="401"/>
                                    </a:lnTo>
                                    <a:lnTo>
                                      <a:pt x="969" y="408"/>
                                    </a:lnTo>
                                    <a:lnTo>
                                      <a:pt x="967" y="415"/>
                                    </a:lnTo>
                                    <a:lnTo>
                                      <a:pt x="967" y="422"/>
                                    </a:lnTo>
                                    <a:lnTo>
                                      <a:pt x="962" y="436"/>
                                    </a:lnTo>
                                    <a:lnTo>
                                      <a:pt x="960" y="448"/>
                                    </a:lnTo>
                                    <a:lnTo>
                                      <a:pt x="960" y="455"/>
                                    </a:lnTo>
                                    <a:lnTo>
                                      <a:pt x="962" y="463"/>
                                    </a:lnTo>
                                    <a:lnTo>
                                      <a:pt x="957" y="472"/>
                                    </a:lnTo>
                                    <a:lnTo>
                                      <a:pt x="952" y="484"/>
                                    </a:lnTo>
                                    <a:lnTo>
                                      <a:pt x="950" y="493"/>
                                    </a:lnTo>
                                    <a:lnTo>
                                      <a:pt x="945" y="503"/>
                                    </a:lnTo>
                                    <a:lnTo>
                                      <a:pt x="943" y="512"/>
                                    </a:lnTo>
                                    <a:lnTo>
                                      <a:pt x="938" y="524"/>
                                    </a:lnTo>
                                    <a:lnTo>
                                      <a:pt x="936" y="536"/>
                                    </a:lnTo>
                                    <a:lnTo>
                                      <a:pt x="933" y="546"/>
                                    </a:lnTo>
                                    <a:lnTo>
                                      <a:pt x="926" y="555"/>
                                    </a:lnTo>
                                    <a:lnTo>
                                      <a:pt x="924" y="565"/>
                                    </a:lnTo>
                                    <a:lnTo>
                                      <a:pt x="917" y="577"/>
                                    </a:lnTo>
                                    <a:lnTo>
                                      <a:pt x="914" y="586"/>
                                    </a:lnTo>
                                    <a:lnTo>
                                      <a:pt x="907" y="595"/>
                                    </a:lnTo>
                                    <a:lnTo>
                                      <a:pt x="900" y="605"/>
                                    </a:lnTo>
                                    <a:lnTo>
                                      <a:pt x="895" y="614"/>
                                    </a:lnTo>
                                    <a:lnTo>
                                      <a:pt x="888" y="624"/>
                                    </a:lnTo>
                                    <a:lnTo>
                                      <a:pt x="879" y="633"/>
                                    </a:lnTo>
                                    <a:lnTo>
                                      <a:pt x="869" y="643"/>
                                    </a:lnTo>
                                    <a:lnTo>
                                      <a:pt x="860" y="650"/>
                                    </a:lnTo>
                                    <a:lnTo>
                                      <a:pt x="850" y="660"/>
                                    </a:lnTo>
                                    <a:lnTo>
                                      <a:pt x="841" y="664"/>
                                    </a:lnTo>
                                    <a:lnTo>
                                      <a:pt x="833" y="671"/>
                                    </a:lnTo>
                                    <a:lnTo>
                                      <a:pt x="824" y="676"/>
                                    </a:lnTo>
                                    <a:lnTo>
                                      <a:pt x="817" y="681"/>
                                    </a:lnTo>
                                    <a:lnTo>
                                      <a:pt x="803" y="688"/>
                                    </a:lnTo>
                                    <a:lnTo>
                                      <a:pt x="791" y="693"/>
                                    </a:lnTo>
                                    <a:lnTo>
                                      <a:pt x="779" y="700"/>
                                    </a:lnTo>
                                    <a:lnTo>
                                      <a:pt x="772" y="705"/>
                                    </a:lnTo>
                                    <a:lnTo>
                                      <a:pt x="762" y="709"/>
                                    </a:lnTo>
                                    <a:lnTo>
                                      <a:pt x="755" y="717"/>
                                    </a:lnTo>
                                    <a:lnTo>
                                      <a:pt x="748" y="724"/>
                                    </a:lnTo>
                                    <a:lnTo>
                                      <a:pt x="745" y="736"/>
                                    </a:lnTo>
                                    <a:lnTo>
                                      <a:pt x="743" y="740"/>
                                    </a:lnTo>
                                    <a:lnTo>
                                      <a:pt x="741" y="750"/>
                                    </a:lnTo>
                                    <a:lnTo>
                                      <a:pt x="741" y="757"/>
                                    </a:lnTo>
                                    <a:lnTo>
                                      <a:pt x="741" y="769"/>
                                    </a:lnTo>
                                    <a:lnTo>
                                      <a:pt x="741" y="776"/>
                                    </a:lnTo>
                                    <a:lnTo>
                                      <a:pt x="741" y="790"/>
                                    </a:lnTo>
                                    <a:lnTo>
                                      <a:pt x="741" y="795"/>
                                    </a:lnTo>
                                    <a:lnTo>
                                      <a:pt x="743" y="802"/>
                                    </a:lnTo>
                                    <a:lnTo>
                                      <a:pt x="745" y="809"/>
                                    </a:lnTo>
                                    <a:lnTo>
                                      <a:pt x="745" y="819"/>
                                    </a:lnTo>
                                    <a:lnTo>
                                      <a:pt x="731" y="823"/>
                                    </a:lnTo>
                                    <a:lnTo>
                                      <a:pt x="719" y="828"/>
                                    </a:lnTo>
                                    <a:lnTo>
                                      <a:pt x="705" y="838"/>
                                    </a:lnTo>
                                    <a:lnTo>
                                      <a:pt x="693" y="849"/>
                                    </a:lnTo>
                                    <a:lnTo>
                                      <a:pt x="679" y="859"/>
                                    </a:lnTo>
                                    <a:lnTo>
                                      <a:pt x="664" y="871"/>
                                    </a:lnTo>
                                    <a:lnTo>
                                      <a:pt x="653" y="885"/>
                                    </a:lnTo>
                                    <a:lnTo>
                                      <a:pt x="641" y="902"/>
                                    </a:lnTo>
                                    <a:lnTo>
                                      <a:pt x="634" y="906"/>
                                    </a:lnTo>
                                    <a:lnTo>
                                      <a:pt x="629" y="914"/>
                                    </a:lnTo>
                                    <a:lnTo>
                                      <a:pt x="624" y="923"/>
                                    </a:lnTo>
                                    <a:lnTo>
                                      <a:pt x="622" y="930"/>
                                    </a:lnTo>
                                    <a:lnTo>
                                      <a:pt x="617" y="937"/>
                                    </a:lnTo>
                                    <a:lnTo>
                                      <a:pt x="612" y="947"/>
                                    </a:lnTo>
                                    <a:lnTo>
                                      <a:pt x="607" y="954"/>
                                    </a:lnTo>
                                    <a:lnTo>
                                      <a:pt x="607" y="963"/>
                                    </a:lnTo>
                                    <a:lnTo>
                                      <a:pt x="603" y="968"/>
                                    </a:lnTo>
                                    <a:lnTo>
                                      <a:pt x="603" y="978"/>
                                    </a:lnTo>
                                    <a:lnTo>
                                      <a:pt x="600" y="985"/>
                                    </a:lnTo>
                                    <a:lnTo>
                                      <a:pt x="600" y="992"/>
                                    </a:lnTo>
                                    <a:lnTo>
                                      <a:pt x="600" y="999"/>
                                    </a:lnTo>
                                    <a:lnTo>
                                      <a:pt x="600" y="1008"/>
                                    </a:lnTo>
                                    <a:lnTo>
                                      <a:pt x="603" y="1016"/>
                                    </a:lnTo>
                                    <a:lnTo>
                                      <a:pt x="605" y="1023"/>
                                    </a:lnTo>
                                    <a:lnTo>
                                      <a:pt x="605" y="1035"/>
                                    </a:lnTo>
                                    <a:lnTo>
                                      <a:pt x="603" y="1046"/>
                                    </a:lnTo>
                                    <a:lnTo>
                                      <a:pt x="595" y="1061"/>
                                    </a:lnTo>
                                    <a:lnTo>
                                      <a:pt x="593" y="1073"/>
                                    </a:lnTo>
                                    <a:lnTo>
                                      <a:pt x="584" y="1087"/>
                                    </a:lnTo>
                                    <a:lnTo>
                                      <a:pt x="576" y="1099"/>
                                    </a:lnTo>
                                    <a:lnTo>
                                      <a:pt x="567" y="1113"/>
                                    </a:lnTo>
                                    <a:lnTo>
                                      <a:pt x="560" y="1127"/>
                                    </a:lnTo>
                                    <a:lnTo>
                                      <a:pt x="545" y="1141"/>
                                    </a:lnTo>
                                    <a:lnTo>
                                      <a:pt x="536" y="1156"/>
                                    </a:lnTo>
                                    <a:lnTo>
                                      <a:pt x="524" y="1170"/>
                                    </a:lnTo>
                                    <a:lnTo>
                                      <a:pt x="510" y="1184"/>
                                    </a:lnTo>
                                    <a:lnTo>
                                      <a:pt x="505" y="1191"/>
                                    </a:lnTo>
                                    <a:lnTo>
                                      <a:pt x="498" y="1201"/>
                                    </a:lnTo>
                                    <a:lnTo>
                                      <a:pt x="491" y="1208"/>
                                    </a:lnTo>
                                    <a:lnTo>
                                      <a:pt x="484" y="1215"/>
                                    </a:lnTo>
                                    <a:lnTo>
                                      <a:pt x="479" y="1222"/>
                                    </a:lnTo>
                                    <a:lnTo>
                                      <a:pt x="472" y="1229"/>
                                    </a:lnTo>
                                    <a:lnTo>
                                      <a:pt x="465" y="1239"/>
                                    </a:lnTo>
                                    <a:lnTo>
                                      <a:pt x="460" y="1246"/>
                                    </a:lnTo>
                                    <a:lnTo>
                                      <a:pt x="453" y="1253"/>
                                    </a:lnTo>
                                    <a:lnTo>
                                      <a:pt x="445" y="1262"/>
                                    </a:lnTo>
                                    <a:lnTo>
                                      <a:pt x="438" y="1267"/>
                                    </a:lnTo>
                                    <a:lnTo>
                                      <a:pt x="434" y="1277"/>
                                    </a:lnTo>
                                    <a:lnTo>
                                      <a:pt x="426" y="1284"/>
                                    </a:lnTo>
                                    <a:lnTo>
                                      <a:pt x="419" y="1291"/>
                                    </a:lnTo>
                                    <a:lnTo>
                                      <a:pt x="412" y="1300"/>
                                    </a:lnTo>
                                    <a:lnTo>
                                      <a:pt x="410" y="1308"/>
                                    </a:lnTo>
                                    <a:lnTo>
                                      <a:pt x="403" y="1315"/>
                                    </a:lnTo>
                                    <a:lnTo>
                                      <a:pt x="396" y="1324"/>
                                    </a:lnTo>
                                    <a:lnTo>
                                      <a:pt x="391" y="1331"/>
                                    </a:lnTo>
                                    <a:lnTo>
                                      <a:pt x="386" y="1338"/>
                                    </a:lnTo>
                                    <a:lnTo>
                                      <a:pt x="381" y="1346"/>
                                    </a:lnTo>
                                    <a:lnTo>
                                      <a:pt x="376" y="1355"/>
                                    </a:lnTo>
                                    <a:lnTo>
                                      <a:pt x="372" y="1362"/>
                                    </a:lnTo>
                                    <a:lnTo>
                                      <a:pt x="367" y="1372"/>
                                    </a:lnTo>
                                    <a:lnTo>
                                      <a:pt x="365" y="1379"/>
                                    </a:lnTo>
                                    <a:lnTo>
                                      <a:pt x="360" y="1386"/>
                                    </a:lnTo>
                                    <a:lnTo>
                                      <a:pt x="355" y="1393"/>
                                    </a:lnTo>
                                    <a:lnTo>
                                      <a:pt x="353" y="1402"/>
                                    </a:lnTo>
                                    <a:lnTo>
                                      <a:pt x="348" y="1407"/>
                                    </a:lnTo>
                                    <a:lnTo>
                                      <a:pt x="348" y="1417"/>
                                    </a:lnTo>
                                    <a:lnTo>
                                      <a:pt x="346" y="1424"/>
                                    </a:lnTo>
                                    <a:lnTo>
                                      <a:pt x="346" y="1433"/>
                                    </a:lnTo>
                                    <a:lnTo>
                                      <a:pt x="341" y="1440"/>
                                    </a:lnTo>
                                    <a:lnTo>
                                      <a:pt x="341" y="1448"/>
                                    </a:lnTo>
                                    <a:lnTo>
                                      <a:pt x="341" y="1457"/>
                                    </a:lnTo>
                                    <a:lnTo>
                                      <a:pt x="341" y="1464"/>
                                    </a:lnTo>
                                    <a:lnTo>
                                      <a:pt x="341" y="1474"/>
                                    </a:lnTo>
                                    <a:lnTo>
                                      <a:pt x="343" y="1481"/>
                                    </a:lnTo>
                                    <a:lnTo>
                                      <a:pt x="346" y="1490"/>
                                    </a:lnTo>
                                    <a:lnTo>
                                      <a:pt x="348" y="1497"/>
                                    </a:lnTo>
                                    <a:lnTo>
                                      <a:pt x="338" y="1500"/>
                                    </a:lnTo>
                                    <a:lnTo>
                                      <a:pt x="329" y="1507"/>
                                    </a:lnTo>
                                    <a:lnTo>
                                      <a:pt x="324" y="1509"/>
                                    </a:lnTo>
                                    <a:lnTo>
                                      <a:pt x="319" y="1519"/>
                                    </a:lnTo>
                                    <a:lnTo>
                                      <a:pt x="315" y="1526"/>
                                    </a:lnTo>
                                    <a:lnTo>
                                      <a:pt x="312" y="1533"/>
                                    </a:lnTo>
                                    <a:lnTo>
                                      <a:pt x="307" y="1543"/>
                                    </a:lnTo>
                                    <a:lnTo>
                                      <a:pt x="305" y="1552"/>
                                    </a:lnTo>
                                    <a:lnTo>
                                      <a:pt x="303" y="1559"/>
                                    </a:lnTo>
                                    <a:lnTo>
                                      <a:pt x="298" y="1566"/>
                                    </a:lnTo>
                                    <a:lnTo>
                                      <a:pt x="293" y="1573"/>
                                    </a:lnTo>
                                    <a:lnTo>
                                      <a:pt x="288" y="1583"/>
                                    </a:lnTo>
                                    <a:lnTo>
                                      <a:pt x="279" y="1588"/>
                                    </a:lnTo>
                                    <a:lnTo>
                                      <a:pt x="274" y="1595"/>
                                    </a:lnTo>
                                    <a:lnTo>
                                      <a:pt x="265" y="1599"/>
                                    </a:lnTo>
                                    <a:lnTo>
                                      <a:pt x="253" y="1604"/>
                                    </a:lnTo>
                                    <a:lnTo>
                                      <a:pt x="243" y="1611"/>
                                    </a:lnTo>
                                    <a:lnTo>
                                      <a:pt x="236" y="1618"/>
                                    </a:lnTo>
                                    <a:lnTo>
                                      <a:pt x="227" y="1623"/>
                                    </a:lnTo>
                                    <a:lnTo>
                                      <a:pt x="217" y="1628"/>
                                    </a:lnTo>
                                    <a:lnTo>
                                      <a:pt x="205" y="1630"/>
                                    </a:lnTo>
                                    <a:lnTo>
                                      <a:pt x="196" y="1630"/>
                                    </a:lnTo>
                                    <a:lnTo>
                                      <a:pt x="186" y="1630"/>
                                    </a:lnTo>
                                    <a:lnTo>
                                      <a:pt x="177" y="1633"/>
                                    </a:lnTo>
                                    <a:lnTo>
                                      <a:pt x="162" y="1630"/>
                                    </a:lnTo>
                                    <a:lnTo>
                                      <a:pt x="153" y="1630"/>
                                    </a:lnTo>
                                    <a:lnTo>
                                      <a:pt x="141" y="1630"/>
                                    </a:lnTo>
                                    <a:lnTo>
                                      <a:pt x="131" y="1633"/>
                                    </a:lnTo>
                                    <a:lnTo>
                                      <a:pt x="119" y="1633"/>
                                    </a:lnTo>
                                    <a:lnTo>
                                      <a:pt x="110" y="1635"/>
                                    </a:lnTo>
                                    <a:lnTo>
                                      <a:pt x="100" y="1640"/>
                                    </a:lnTo>
                                    <a:lnTo>
                                      <a:pt x="91" y="1647"/>
                                    </a:lnTo>
                                    <a:lnTo>
                                      <a:pt x="81" y="1637"/>
                                    </a:lnTo>
                                    <a:lnTo>
                                      <a:pt x="74" y="1630"/>
                                    </a:lnTo>
                                    <a:lnTo>
                                      <a:pt x="65" y="1623"/>
                                    </a:lnTo>
                                    <a:lnTo>
                                      <a:pt x="62" y="1614"/>
                                    </a:lnTo>
                                    <a:lnTo>
                                      <a:pt x="55" y="1604"/>
                                    </a:lnTo>
                                    <a:lnTo>
                                      <a:pt x="53" y="1595"/>
                                    </a:lnTo>
                                    <a:lnTo>
                                      <a:pt x="48" y="1585"/>
                                    </a:lnTo>
                                    <a:lnTo>
                                      <a:pt x="46" y="1578"/>
                                    </a:lnTo>
                                    <a:lnTo>
                                      <a:pt x="41" y="1566"/>
                                    </a:lnTo>
                                    <a:lnTo>
                                      <a:pt x="36" y="1557"/>
                                    </a:lnTo>
                                    <a:lnTo>
                                      <a:pt x="31" y="1545"/>
                                    </a:lnTo>
                                    <a:lnTo>
                                      <a:pt x="29" y="1535"/>
                                    </a:lnTo>
                                    <a:lnTo>
                                      <a:pt x="22" y="1526"/>
                                    </a:lnTo>
                                    <a:lnTo>
                                      <a:pt x="17" y="1516"/>
                                    </a:lnTo>
                                    <a:lnTo>
                                      <a:pt x="10" y="1509"/>
                                    </a:lnTo>
                                    <a:lnTo>
                                      <a:pt x="3" y="1502"/>
                                    </a:lnTo>
                                    <a:lnTo>
                                      <a:pt x="0" y="1497"/>
                                    </a:lnTo>
                                    <a:lnTo>
                                      <a:pt x="5" y="1488"/>
                                    </a:lnTo>
                                    <a:lnTo>
                                      <a:pt x="8" y="1481"/>
                                    </a:lnTo>
                                    <a:lnTo>
                                      <a:pt x="10" y="1474"/>
                                    </a:lnTo>
                                    <a:lnTo>
                                      <a:pt x="15" y="1464"/>
                                    </a:lnTo>
                                    <a:lnTo>
                                      <a:pt x="19" y="1455"/>
                                    </a:lnTo>
                                    <a:lnTo>
                                      <a:pt x="24" y="1440"/>
                                    </a:lnTo>
                                    <a:lnTo>
                                      <a:pt x="29" y="1429"/>
                                    </a:lnTo>
                                    <a:lnTo>
                                      <a:pt x="36" y="1417"/>
                                    </a:lnTo>
                                    <a:lnTo>
                                      <a:pt x="43" y="1405"/>
                                    </a:lnTo>
                                    <a:lnTo>
                                      <a:pt x="48" y="1388"/>
                                    </a:lnTo>
                                    <a:lnTo>
                                      <a:pt x="55" y="1376"/>
                                    </a:lnTo>
                                    <a:lnTo>
                                      <a:pt x="60" y="1362"/>
                                    </a:lnTo>
                                    <a:lnTo>
                                      <a:pt x="67" y="1350"/>
                                    </a:lnTo>
                                    <a:lnTo>
                                      <a:pt x="74" y="1334"/>
                                    </a:lnTo>
                                    <a:lnTo>
                                      <a:pt x="81" y="1319"/>
                                    </a:lnTo>
                                    <a:lnTo>
                                      <a:pt x="86" y="1305"/>
                                    </a:lnTo>
                                    <a:lnTo>
                                      <a:pt x="93" y="1293"/>
                                    </a:lnTo>
                                    <a:lnTo>
                                      <a:pt x="98" y="1279"/>
                                    </a:lnTo>
                                    <a:lnTo>
                                      <a:pt x="105" y="1267"/>
                                    </a:lnTo>
                                    <a:lnTo>
                                      <a:pt x="110" y="1255"/>
                                    </a:lnTo>
                                    <a:lnTo>
                                      <a:pt x="115" y="1246"/>
                                    </a:lnTo>
                                    <a:lnTo>
                                      <a:pt x="119" y="1234"/>
                                    </a:lnTo>
                                    <a:lnTo>
                                      <a:pt x="124" y="1227"/>
                                    </a:lnTo>
                                    <a:lnTo>
                                      <a:pt x="127" y="1217"/>
                                    </a:lnTo>
                                    <a:lnTo>
                                      <a:pt x="129" y="1213"/>
                                    </a:lnTo>
                                    <a:lnTo>
                                      <a:pt x="134" y="1203"/>
                                    </a:lnTo>
                                    <a:lnTo>
                                      <a:pt x="138" y="1201"/>
                                    </a:lnTo>
                                    <a:lnTo>
                                      <a:pt x="146" y="1186"/>
                                    </a:lnTo>
                                    <a:lnTo>
                                      <a:pt x="160" y="1177"/>
                                    </a:lnTo>
                                    <a:lnTo>
                                      <a:pt x="169" y="1165"/>
                                    </a:lnTo>
                                    <a:lnTo>
                                      <a:pt x="181" y="1151"/>
                                    </a:lnTo>
                                    <a:lnTo>
                                      <a:pt x="191" y="1139"/>
                                    </a:lnTo>
                                    <a:lnTo>
                                      <a:pt x="196" y="1125"/>
                                    </a:lnTo>
                                    <a:lnTo>
                                      <a:pt x="196" y="1115"/>
                                    </a:lnTo>
                                    <a:lnTo>
                                      <a:pt x="196" y="1106"/>
                                    </a:lnTo>
                                    <a:lnTo>
                                      <a:pt x="193" y="1096"/>
                                    </a:lnTo>
                                    <a:lnTo>
                                      <a:pt x="191" y="1089"/>
                                    </a:lnTo>
                                    <a:lnTo>
                                      <a:pt x="193" y="1073"/>
                                    </a:lnTo>
                                    <a:lnTo>
                                      <a:pt x="198" y="1061"/>
                                    </a:lnTo>
                                    <a:lnTo>
                                      <a:pt x="203" y="1046"/>
                                    </a:lnTo>
                                    <a:lnTo>
                                      <a:pt x="207" y="1035"/>
                                    </a:lnTo>
                                    <a:lnTo>
                                      <a:pt x="215" y="1020"/>
                                    </a:lnTo>
                                    <a:lnTo>
                                      <a:pt x="222" y="1008"/>
                                    </a:lnTo>
                                    <a:lnTo>
                                      <a:pt x="229" y="994"/>
                                    </a:lnTo>
                                    <a:lnTo>
                                      <a:pt x="238" y="985"/>
                                    </a:lnTo>
                                    <a:lnTo>
                                      <a:pt x="246" y="973"/>
                                    </a:lnTo>
                                    <a:lnTo>
                                      <a:pt x="253" y="959"/>
                                    </a:lnTo>
                                    <a:lnTo>
                                      <a:pt x="262" y="947"/>
                                    </a:lnTo>
                                    <a:lnTo>
                                      <a:pt x="272" y="937"/>
                                    </a:lnTo>
                                    <a:lnTo>
                                      <a:pt x="281" y="925"/>
                                    </a:lnTo>
                                    <a:lnTo>
                                      <a:pt x="291" y="916"/>
                                    </a:lnTo>
                                    <a:lnTo>
                                      <a:pt x="300" y="904"/>
                                    </a:lnTo>
                                    <a:lnTo>
                                      <a:pt x="312" y="897"/>
                                    </a:lnTo>
                                    <a:lnTo>
                                      <a:pt x="322" y="895"/>
                                    </a:lnTo>
                                    <a:lnTo>
                                      <a:pt x="334" y="892"/>
                                    </a:lnTo>
                                    <a:lnTo>
                                      <a:pt x="346" y="887"/>
                                    </a:lnTo>
                                    <a:lnTo>
                                      <a:pt x="355" y="885"/>
                                    </a:lnTo>
                                    <a:lnTo>
                                      <a:pt x="365" y="878"/>
                                    </a:lnTo>
                                    <a:lnTo>
                                      <a:pt x="376" y="871"/>
                                    </a:lnTo>
                                    <a:lnTo>
                                      <a:pt x="386" y="864"/>
                                    </a:lnTo>
                                    <a:lnTo>
                                      <a:pt x="396" y="857"/>
                                    </a:lnTo>
                                    <a:lnTo>
                                      <a:pt x="403" y="845"/>
                                    </a:lnTo>
                                    <a:lnTo>
                                      <a:pt x="412" y="835"/>
                                    </a:lnTo>
                                    <a:lnTo>
                                      <a:pt x="417" y="826"/>
                                    </a:lnTo>
                                    <a:lnTo>
                                      <a:pt x="424" y="816"/>
                                    </a:lnTo>
                                    <a:lnTo>
                                      <a:pt x="426" y="804"/>
                                    </a:lnTo>
                                    <a:lnTo>
                                      <a:pt x="429" y="792"/>
                                    </a:lnTo>
                                    <a:lnTo>
                                      <a:pt x="431" y="783"/>
                                    </a:lnTo>
                                    <a:lnTo>
                                      <a:pt x="434" y="771"/>
                                    </a:lnTo>
                                    <a:lnTo>
                                      <a:pt x="431" y="766"/>
                                    </a:lnTo>
                                    <a:lnTo>
                                      <a:pt x="434" y="757"/>
                                    </a:lnTo>
                                    <a:lnTo>
                                      <a:pt x="434" y="747"/>
                                    </a:lnTo>
                                    <a:lnTo>
                                      <a:pt x="436" y="740"/>
                                    </a:lnTo>
                                    <a:lnTo>
                                      <a:pt x="438" y="728"/>
                                    </a:lnTo>
                                    <a:lnTo>
                                      <a:pt x="443" y="719"/>
                                    </a:lnTo>
                                    <a:lnTo>
                                      <a:pt x="445" y="705"/>
                                    </a:lnTo>
                                    <a:lnTo>
                                      <a:pt x="448" y="693"/>
                                    </a:lnTo>
                                    <a:lnTo>
                                      <a:pt x="453" y="676"/>
                                    </a:lnTo>
                                    <a:lnTo>
                                      <a:pt x="460" y="664"/>
                                    </a:lnTo>
                                    <a:lnTo>
                                      <a:pt x="460" y="655"/>
                                    </a:lnTo>
                                    <a:lnTo>
                                      <a:pt x="462" y="648"/>
                                    </a:lnTo>
                                    <a:lnTo>
                                      <a:pt x="465" y="638"/>
                                    </a:lnTo>
                                    <a:lnTo>
                                      <a:pt x="469" y="631"/>
                                    </a:lnTo>
                                    <a:lnTo>
                                      <a:pt x="472" y="622"/>
                                    </a:lnTo>
                                    <a:lnTo>
                                      <a:pt x="476" y="614"/>
                                    </a:lnTo>
                                    <a:lnTo>
                                      <a:pt x="481" y="605"/>
                                    </a:lnTo>
                                    <a:lnTo>
                                      <a:pt x="484" y="598"/>
                                    </a:lnTo>
                                    <a:lnTo>
                                      <a:pt x="488" y="588"/>
                                    </a:lnTo>
                                    <a:lnTo>
                                      <a:pt x="491" y="579"/>
                                    </a:lnTo>
                                    <a:lnTo>
                                      <a:pt x="495" y="569"/>
                                    </a:lnTo>
                                    <a:lnTo>
                                      <a:pt x="500" y="562"/>
                                    </a:lnTo>
                                    <a:lnTo>
                                      <a:pt x="505" y="553"/>
                                    </a:lnTo>
                                    <a:lnTo>
                                      <a:pt x="507" y="543"/>
                                    </a:lnTo>
                                    <a:lnTo>
                                      <a:pt x="512" y="534"/>
                                    </a:lnTo>
                                    <a:lnTo>
                                      <a:pt x="517" y="527"/>
                                    </a:lnTo>
                                    <a:lnTo>
                                      <a:pt x="522" y="517"/>
                                    </a:lnTo>
                                    <a:lnTo>
                                      <a:pt x="526" y="508"/>
                                    </a:lnTo>
                                    <a:lnTo>
                                      <a:pt x="534" y="498"/>
                                    </a:lnTo>
                                    <a:lnTo>
                                      <a:pt x="538" y="489"/>
                                    </a:lnTo>
                                    <a:lnTo>
                                      <a:pt x="543" y="482"/>
                                    </a:lnTo>
                                    <a:lnTo>
                                      <a:pt x="550" y="472"/>
                                    </a:lnTo>
                                    <a:lnTo>
                                      <a:pt x="557" y="465"/>
                                    </a:lnTo>
                                    <a:lnTo>
                                      <a:pt x="562" y="455"/>
                                    </a:lnTo>
                                    <a:lnTo>
                                      <a:pt x="569" y="448"/>
                                    </a:lnTo>
                                    <a:lnTo>
                                      <a:pt x="576" y="439"/>
                                    </a:lnTo>
                                    <a:lnTo>
                                      <a:pt x="581" y="432"/>
                                    </a:lnTo>
                                    <a:lnTo>
                                      <a:pt x="588" y="422"/>
                                    </a:lnTo>
                                    <a:lnTo>
                                      <a:pt x="595" y="415"/>
                                    </a:lnTo>
                                    <a:lnTo>
                                      <a:pt x="603" y="406"/>
                                    </a:lnTo>
                                    <a:lnTo>
                                      <a:pt x="607" y="401"/>
                                    </a:lnTo>
                                    <a:lnTo>
                                      <a:pt x="617" y="394"/>
                                    </a:lnTo>
                                    <a:lnTo>
                                      <a:pt x="624" y="387"/>
                                    </a:lnTo>
                                    <a:lnTo>
                                      <a:pt x="631" y="380"/>
                                    </a:lnTo>
                                    <a:lnTo>
                                      <a:pt x="641" y="372"/>
                                    </a:lnTo>
                                    <a:lnTo>
                                      <a:pt x="648" y="368"/>
                                    </a:lnTo>
                                    <a:lnTo>
                                      <a:pt x="657" y="361"/>
                                    </a:lnTo>
                                    <a:lnTo>
                                      <a:pt x="664" y="353"/>
                                    </a:lnTo>
                                    <a:lnTo>
                                      <a:pt x="674" y="351"/>
                                    </a:lnTo>
                                    <a:lnTo>
                                      <a:pt x="684" y="346"/>
                                    </a:lnTo>
                                    <a:lnTo>
                                      <a:pt x="686" y="337"/>
                                    </a:lnTo>
                                    <a:lnTo>
                                      <a:pt x="688" y="330"/>
                                    </a:lnTo>
                                    <a:lnTo>
                                      <a:pt x="693" y="323"/>
                                    </a:lnTo>
                                    <a:lnTo>
                                      <a:pt x="695" y="315"/>
                                    </a:lnTo>
                                    <a:lnTo>
                                      <a:pt x="698" y="306"/>
                                    </a:lnTo>
                                    <a:lnTo>
                                      <a:pt x="700" y="296"/>
                                    </a:lnTo>
                                    <a:lnTo>
                                      <a:pt x="703" y="287"/>
                                    </a:lnTo>
                                    <a:lnTo>
                                      <a:pt x="705" y="280"/>
                                    </a:lnTo>
                                    <a:lnTo>
                                      <a:pt x="707" y="268"/>
                                    </a:lnTo>
                                    <a:lnTo>
                                      <a:pt x="710" y="261"/>
                                    </a:lnTo>
                                    <a:lnTo>
                                      <a:pt x="712" y="249"/>
                                    </a:lnTo>
                                    <a:lnTo>
                                      <a:pt x="717" y="239"/>
                                    </a:lnTo>
                                    <a:lnTo>
                                      <a:pt x="717" y="230"/>
                                    </a:lnTo>
                                    <a:lnTo>
                                      <a:pt x="719" y="220"/>
                                    </a:lnTo>
                                    <a:lnTo>
                                      <a:pt x="722" y="211"/>
                                    </a:lnTo>
                                    <a:lnTo>
                                      <a:pt x="724" y="201"/>
                                    </a:lnTo>
                                    <a:lnTo>
                                      <a:pt x="726" y="192"/>
                                    </a:lnTo>
                                    <a:lnTo>
                                      <a:pt x="729" y="183"/>
                                    </a:lnTo>
                                    <a:lnTo>
                                      <a:pt x="731" y="173"/>
                                    </a:lnTo>
                                    <a:lnTo>
                                      <a:pt x="736" y="166"/>
                                    </a:lnTo>
                                    <a:lnTo>
                                      <a:pt x="738" y="156"/>
                                    </a:lnTo>
                                    <a:lnTo>
                                      <a:pt x="741" y="147"/>
                                    </a:lnTo>
                                    <a:lnTo>
                                      <a:pt x="745" y="140"/>
                                    </a:lnTo>
                                    <a:lnTo>
                                      <a:pt x="750" y="133"/>
                                    </a:lnTo>
                                    <a:lnTo>
                                      <a:pt x="757" y="116"/>
                                    </a:lnTo>
                                    <a:lnTo>
                                      <a:pt x="772" y="107"/>
                                    </a:lnTo>
                                    <a:lnTo>
                                      <a:pt x="776" y="99"/>
                                    </a:lnTo>
                                    <a:lnTo>
                                      <a:pt x="783" y="95"/>
                                    </a:lnTo>
                                    <a:lnTo>
                                      <a:pt x="791" y="90"/>
                                    </a:lnTo>
                                    <a:lnTo>
                                      <a:pt x="800" y="88"/>
                                    </a:lnTo>
                                    <a:lnTo>
                                      <a:pt x="807" y="73"/>
                                    </a:lnTo>
                                    <a:lnTo>
                                      <a:pt x="817" y="61"/>
                                    </a:lnTo>
                                    <a:lnTo>
                                      <a:pt x="829" y="50"/>
                                    </a:lnTo>
                                    <a:lnTo>
                                      <a:pt x="841" y="38"/>
                                    </a:lnTo>
                                    <a:lnTo>
                                      <a:pt x="853" y="28"/>
                                    </a:lnTo>
                                    <a:lnTo>
                                      <a:pt x="867" y="19"/>
                                    </a:lnTo>
                                    <a:lnTo>
                                      <a:pt x="879" y="9"/>
                                    </a:lnTo>
                                    <a:lnTo>
                                      <a:pt x="893" y="0"/>
                                    </a:lnTo>
                                    <a:lnTo>
                                      <a:pt x="898" y="7"/>
                                    </a:lnTo>
                                    <a:lnTo>
                                      <a:pt x="905" y="14"/>
                                    </a:lnTo>
                                    <a:lnTo>
                                      <a:pt x="912" y="19"/>
                                    </a:lnTo>
                                    <a:lnTo>
                                      <a:pt x="922" y="26"/>
                                    </a:lnTo>
                                    <a:lnTo>
                                      <a:pt x="933" y="35"/>
                                    </a:lnTo>
                                    <a:lnTo>
                                      <a:pt x="950" y="45"/>
                                    </a:lnTo>
                                    <a:lnTo>
                                      <a:pt x="962" y="52"/>
                                    </a:lnTo>
                                    <a:lnTo>
                                      <a:pt x="979" y="59"/>
                                    </a:lnTo>
                                    <a:lnTo>
                                      <a:pt x="993" y="64"/>
                                    </a:lnTo>
                                    <a:lnTo>
                                      <a:pt x="1007" y="71"/>
                                    </a:lnTo>
                                    <a:lnTo>
                                      <a:pt x="1019" y="76"/>
                                    </a:lnTo>
                                    <a:lnTo>
                                      <a:pt x="1031" y="83"/>
                                    </a:lnTo>
                                    <a:lnTo>
                                      <a:pt x="1045" y="90"/>
                                    </a:lnTo>
                                    <a:lnTo>
                                      <a:pt x="1057" y="99"/>
                                    </a:lnTo>
                                    <a:lnTo>
                                      <a:pt x="1067" y="107"/>
                                    </a:lnTo>
                                    <a:lnTo>
                                      <a:pt x="1076" y="121"/>
                                    </a:lnTo>
                                    <a:lnTo>
                                      <a:pt x="1081" y="126"/>
                                    </a:lnTo>
                                    <a:lnTo>
                                      <a:pt x="1083" y="135"/>
                                    </a:lnTo>
                                    <a:lnTo>
                                      <a:pt x="1088" y="142"/>
                                    </a:lnTo>
                                    <a:lnTo>
                                      <a:pt x="1093" y="152"/>
                                    </a:lnTo>
                                    <a:lnTo>
                                      <a:pt x="1093" y="15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AB03FC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1556" name="Freeform 532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190" y="482"/>
                                <a:ext cx="1107" cy="1519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936" y="306"/>
                                  </a:cxn>
                                  <a:cxn ang="0">
                                    <a:pos x="917" y="371"/>
                                  </a:cxn>
                                  <a:cxn ang="0">
                                    <a:pos x="860" y="423"/>
                                  </a:cxn>
                                  <a:cxn ang="0">
                                    <a:pos x="793" y="503"/>
                                  </a:cxn>
                                  <a:cxn ang="0">
                                    <a:pos x="755" y="570"/>
                                  </a:cxn>
                                  <a:cxn ang="0">
                                    <a:pos x="736" y="617"/>
                                  </a:cxn>
                                  <a:cxn ang="0">
                                    <a:pos x="710" y="674"/>
                                  </a:cxn>
                                  <a:cxn ang="0">
                                    <a:pos x="681" y="729"/>
                                  </a:cxn>
                                  <a:cxn ang="0">
                                    <a:pos x="650" y="788"/>
                                  </a:cxn>
                                  <a:cxn ang="0">
                                    <a:pos x="631" y="838"/>
                                  </a:cxn>
                                  <a:cxn ang="0">
                                    <a:pos x="612" y="883"/>
                                  </a:cxn>
                                  <a:cxn ang="0">
                                    <a:pos x="564" y="947"/>
                                  </a:cxn>
                                  <a:cxn ang="0">
                                    <a:pos x="512" y="990"/>
                                  </a:cxn>
                                  <a:cxn ang="0">
                                    <a:pos x="476" y="1056"/>
                                  </a:cxn>
                                  <a:cxn ang="0">
                                    <a:pos x="438" y="1128"/>
                                  </a:cxn>
                                  <a:cxn ang="0">
                                    <a:pos x="395" y="1180"/>
                                  </a:cxn>
                                  <a:cxn ang="0">
                                    <a:pos x="369" y="1239"/>
                                  </a:cxn>
                                  <a:cxn ang="0">
                                    <a:pos x="326" y="1282"/>
                                  </a:cxn>
                                  <a:cxn ang="0">
                                    <a:pos x="310" y="1341"/>
                                  </a:cxn>
                                  <a:cxn ang="0">
                                    <a:pos x="238" y="1401"/>
                                  </a:cxn>
                                  <a:cxn ang="0">
                                    <a:pos x="177" y="1465"/>
                                  </a:cxn>
                                  <a:cxn ang="0">
                                    <a:pos x="124" y="1498"/>
                                  </a:cxn>
                                  <a:cxn ang="0">
                                    <a:pos x="67" y="1515"/>
                                  </a:cxn>
                                  <a:cxn ang="0">
                                    <a:pos x="12" y="1491"/>
                                  </a:cxn>
                                  <a:cxn ang="0">
                                    <a:pos x="5" y="1422"/>
                                  </a:cxn>
                                  <a:cxn ang="0">
                                    <a:pos x="3" y="1353"/>
                                  </a:cxn>
                                  <a:cxn ang="0">
                                    <a:pos x="24" y="1301"/>
                                  </a:cxn>
                                  <a:cxn ang="0">
                                    <a:pos x="79" y="1227"/>
                                  </a:cxn>
                                  <a:cxn ang="0">
                                    <a:pos x="131" y="1151"/>
                                  </a:cxn>
                                  <a:cxn ang="0">
                                    <a:pos x="155" y="1092"/>
                                  </a:cxn>
                                  <a:cxn ang="0">
                                    <a:pos x="191" y="1021"/>
                                  </a:cxn>
                                  <a:cxn ang="0">
                                    <a:pos x="238" y="945"/>
                                  </a:cxn>
                                  <a:cxn ang="0">
                                    <a:pos x="296" y="876"/>
                                  </a:cxn>
                                  <a:cxn ang="0">
                                    <a:pos x="353" y="838"/>
                                  </a:cxn>
                                  <a:cxn ang="0">
                                    <a:pos x="365" y="786"/>
                                  </a:cxn>
                                  <a:cxn ang="0">
                                    <a:pos x="374" y="738"/>
                                  </a:cxn>
                                  <a:cxn ang="0">
                                    <a:pos x="393" y="689"/>
                                  </a:cxn>
                                  <a:cxn ang="0">
                                    <a:pos x="438" y="622"/>
                                  </a:cxn>
                                  <a:cxn ang="0">
                                    <a:pos x="450" y="563"/>
                                  </a:cxn>
                                  <a:cxn ang="0">
                                    <a:pos x="500" y="513"/>
                                  </a:cxn>
                                  <a:cxn ang="0">
                                    <a:pos x="550" y="458"/>
                                  </a:cxn>
                                  <a:cxn ang="0">
                                    <a:pos x="603" y="409"/>
                                  </a:cxn>
                                  <a:cxn ang="0">
                                    <a:pos x="636" y="385"/>
                                  </a:cxn>
                                  <a:cxn ang="0">
                                    <a:pos x="684" y="321"/>
                                  </a:cxn>
                                  <a:cxn ang="0">
                                    <a:pos x="712" y="264"/>
                                  </a:cxn>
                                  <a:cxn ang="0">
                                    <a:pos x="762" y="197"/>
                                  </a:cxn>
                                  <a:cxn ang="0">
                                    <a:pos x="795" y="124"/>
                                  </a:cxn>
                                  <a:cxn ang="0">
                                    <a:pos x="829" y="67"/>
                                  </a:cxn>
                                  <a:cxn ang="0">
                                    <a:pos x="881" y="34"/>
                                  </a:cxn>
                                  <a:cxn ang="0">
                                    <a:pos x="929" y="0"/>
                                  </a:cxn>
                                  <a:cxn ang="0">
                                    <a:pos x="998" y="17"/>
                                  </a:cxn>
                                  <a:cxn ang="0">
                                    <a:pos x="1079" y="43"/>
                                  </a:cxn>
                                  <a:cxn ang="0">
                                    <a:pos x="1074" y="79"/>
                                  </a:cxn>
                                  <a:cxn ang="0">
                                    <a:pos x="1005" y="138"/>
                                  </a:cxn>
                                  <a:cxn ang="0">
                                    <a:pos x="976" y="188"/>
                                  </a:cxn>
                                  <a:cxn ang="0">
                                    <a:pos x="964" y="250"/>
                                  </a:cxn>
                                </a:cxnLst>
                                <a:rect l="0" t="0" r="r" b="b"/>
                                <a:pathLst>
                                  <a:path w="1107" h="1519">
                                    <a:moveTo>
                                      <a:pt x="964" y="264"/>
                                    </a:moveTo>
                                    <a:lnTo>
                                      <a:pt x="955" y="271"/>
                                    </a:lnTo>
                                    <a:lnTo>
                                      <a:pt x="948" y="278"/>
                                    </a:lnTo>
                                    <a:lnTo>
                                      <a:pt x="943" y="287"/>
                                    </a:lnTo>
                                    <a:lnTo>
                                      <a:pt x="938" y="297"/>
                                    </a:lnTo>
                                    <a:lnTo>
                                      <a:pt x="936" y="306"/>
                                    </a:lnTo>
                                    <a:lnTo>
                                      <a:pt x="933" y="318"/>
                                    </a:lnTo>
                                    <a:lnTo>
                                      <a:pt x="929" y="330"/>
                                    </a:lnTo>
                                    <a:lnTo>
                                      <a:pt x="929" y="342"/>
                                    </a:lnTo>
                                    <a:lnTo>
                                      <a:pt x="924" y="352"/>
                                    </a:lnTo>
                                    <a:lnTo>
                                      <a:pt x="922" y="361"/>
                                    </a:lnTo>
                                    <a:lnTo>
                                      <a:pt x="917" y="371"/>
                                    </a:lnTo>
                                    <a:lnTo>
                                      <a:pt x="912" y="382"/>
                                    </a:lnTo>
                                    <a:lnTo>
                                      <a:pt x="902" y="390"/>
                                    </a:lnTo>
                                    <a:lnTo>
                                      <a:pt x="895" y="399"/>
                                    </a:lnTo>
                                    <a:lnTo>
                                      <a:pt x="883" y="404"/>
                                    </a:lnTo>
                                    <a:lnTo>
                                      <a:pt x="874" y="411"/>
                                    </a:lnTo>
                                    <a:lnTo>
                                      <a:pt x="860" y="423"/>
                                    </a:lnTo>
                                    <a:lnTo>
                                      <a:pt x="848" y="435"/>
                                    </a:lnTo>
                                    <a:lnTo>
                                      <a:pt x="833" y="449"/>
                                    </a:lnTo>
                                    <a:lnTo>
                                      <a:pt x="824" y="463"/>
                                    </a:lnTo>
                                    <a:lnTo>
                                      <a:pt x="812" y="475"/>
                                    </a:lnTo>
                                    <a:lnTo>
                                      <a:pt x="803" y="489"/>
                                    </a:lnTo>
                                    <a:lnTo>
                                      <a:pt x="793" y="503"/>
                                    </a:lnTo>
                                    <a:lnTo>
                                      <a:pt x="783" y="520"/>
                                    </a:lnTo>
                                    <a:lnTo>
                                      <a:pt x="774" y="532"/>
                                    </a:lnTo>
                                    <a:lnTo>
                                      <a:pt x="767" y="549"/>
                                    </a:lnTo>
                                    <a:lnTo>
                                      <a:pt x="762" y="556"/>
                                    </a:lnTo>
                                    <a:lnTo>
                                      <a:pt x="757" y="560"/>
                                    </a:lnTo>
                                    <a:lnTo>
                                      <a:pt x="755" y="570"/>
                                    </a:lnTo>
                                    <a:lnTo>
                                      <a:pt x="753" y="577"/>
                                    </a:lnTo>
                                    <a:lnTo>
                                      <a:pt x="748" y="584"/>
                                    </a:lnTo>
                                    <a:lnTo>
                                      <a:pt x="745" y="594"/>
                                    </a:lnTo>
                                    <a:lnTo>
                                      <a:pt x="743" y="601"/>
                                    </a:lnTo>
                                    <a:lnTo>
                                      <a:pt x="741" y="610"/>
                                    </a:lnTo>
                                    <a:lnTo>
                                      <a:pt x="736" y="617"/>
                                    </a:lnTo>
                                    <a:lnTo>
                                      <a:pt x="736" y="627"/>
                                    </a:lnTo>
                                    <a:lnTo>
                                      <a:pt x="733" y="634"/>
                                    </a:lnTo>
                                    <a:lnTo>
                                      <a:pt x="731" y="644"/>
                                    </a:lnTo>
                                    <a:lnTo>
                                      <a:pt x="726" y="653"/>
                                    </a:lnTo>
                                    <a:lnTo>
                                      <a:pt x="719" y="665"/>
                                    </a:lnTo>
                                    <a:lnTo>
                                      <a:pt x="710" y="674"/>
                                    </a:lnTo>
                                    <a:lnTo>
                                      <a:pt x="700" y="684"/>
                                    </a:lnTo>
                                    <a:lnTo>
                                      <a:pt x="691" y="693"/>
                                    </a:lnTo>
                                    <a:lnTo>
                                      <a:pt x="684" y="708"/>
                                    </a:lnTo>
                                    <a:lnTo>
                                      <a:pt x="681" y="712"/>
                                    </a:lnTo>
                                    <a:lnTo>
                                      <a:pt x="681" y="719"/>
                                    </a:lnTo>
                                    <a:lnTo>
                                      <a:pt x="681" y="729"/>
                                    </a:lnTo>
                                    <a:lnTo>
                                      <a:pt x="684" y="738"/>
                                    </a:lnTo>
                                    <a:lnTo>
                                      <a:pt x="672" y="750"/>
                                    </a:lnTo>
                                    <a:lnTo>
                                      <a:pt x="662" y="767"/>
                                    </a:lnTo>
                                    <a:lnTo>
                                      <a:pt x="660" y="772"/>
                                    </a:lnTo>
                                    <a:lnTo>
                                      <a:pt x="655" y="781"/>
                                    </a:lnTo>
                                    <a:lnTo>
                                      <a:pt x="650" y="788"/>
                                    </a:lnTo>
                                    <a:lnTo>
                                      <a:pt x="648" y="798"/>
                                    </a:lnTo>
                                    <a:lnTo>
                                      <a:pt x="643" y="805"/>
                                    </a:lnTo>
                                    <a:lnTo>
                                      <a:pt x="641" y="812"/>
                                    </a:lnTo>
                                    <a:lnTo>
                                      <a:pt x="638" y="822"/>
                                    </a:lnTo>
                                    <a:lnTo>
                                      <a:pt x="636" y="829"/>
                                    </a:lnTo>
                                    <a:lnTo>
                                      <a:pt x="631" y="838"/>
                                    </a:lnTo>
                                    <a:lnTo>
                                      <a:pt x="629" y="845"/>
                                    </a:lnTo>
                                    <a:lnTo>
                                      <a:pt x="626" y="855"/>
                                    </a:lnTo>
                                    <a:lnTo>
                                      <a:pt x="624" y="862"/>
                                    </a:lnTo>
                                    <a:lnTo>
                                      <a:pt x="619" y="869"/>
                                    </a:lnTo>
                                    <a:lnTo>
                                      <a:pt x="617" y="876"/>
                                    </a:lnTo>
                                    <a:lnTo>
                                      <a:pt x="612" y="883"/>
                                    </a:lnTo>
                                    <a:lnTo>
                                      <a:pt x="610" y="893"/>
                                    </a:lnTo>
                                    <a:lnTo>
                                      <a:pt x="603" y="907"/>
                                    </a:lnTo>
                                    <a:lnTo>
                                      <a:pt x="593" y="919"/>
                                    </a:lnTo>
                                    <a:lnTo>
                                      <a:pt x="584" y="931"/>
                                    </a:lnTo>
                                    <a:lnTo>
                                      <a:pt x="572" y="943"/>
                                    </a:lnTo>
                                    <a:lnTo>
                                      <a:pt x="564" y="947"/>
                                    </a:lnTo>
                                    <a:lnTo>
                                      <a:pt x="557" y="952"/>
                                    </a:lnTo>
                                    <a:lnTo>
                                      <a:pt x="548" y="957"/>
                                    </a:lnTo>
                                    <a:lnTo>
                                      <a:pt x="541" y="962"/>
                                    </a:lnTo>
                                    <a:lnTo>
                                      <a:pt x="529" y="971"/>
                                    </a:lnTo>
                                    <a:lnTo>
                                      <a:pt x="522" y="981"/>
                                    </a:lnTo>
                                    <a:lnTo>
                                      <a:pt x="512" y="990"/>
                                    </a:lnTo>
                                    <a:lnTo>
                                      <a:pt x="505" y="1000"/>
                                    </a:lnTo>
                                    <a:lnTo>
                                      <a:pt x="498" y="1011"/>
                                    </a:lnTo>
                                    <a:lnTo>
                                      <a:pt x="493" y="1023"/>
                                    </a:lnTo>
                                    <a:lnTo>
                                      <a:pt x="486" y="1033"/>
                                    </a:lnTo>
                                    <a:lnTo>
                                      <a:pt x="484" y="1047"/>
                                    </a:lnTo>
                                    <a:lnTo>
                                      <a:pt x="476" y="1056"/>
                                    </a:lnTo>
                                    <a:lnTo>
                                      <a:pt x="472" y="1068"/>
                                    </a:lnTo>
                                    <a:lnTo>
                                      <a:pt x="467" y="1080"/>
                                    </a:lnTo>
                                    <a:lnTo>
                                      <a:pt x="460" y="1092"/>
                                    </a:lnTo>
                                    <a:lnTo>
                                      <a:pt x="455" y="1104"/>
                                    </a:lnTo>
                                    <a:lnTo>
                                      <a:pt x="448" y="1116"/>
                                    </a:lnTo>
                                    <a:lnTo>
                                      <a:pt x="438" y="1128"/>
                                    </a:lnTo>
                                    <a:lnTo>
                                      <a:pt x="431" y="1140"/>
                                    </a:lnTo>
                                    <a:lnTo>
                                      <a:pt x="422" y="1144"/>
                                    </a:lnTo>
                                    <a:lnTo>
                                      <a:pt x="412" y="1154"/>
                                    </a:lnTo>
                                    <a:lnTo>
                                      <a:pt x="405" y="1161"/>
                                    </a:lnTo>
                                    <a:lnTo>
                                      <a:pt x="400" y="1170"/>
                                    </a:lnTo>
                                    <a:lnTo>
                                      <a:pt x="395" y="1180"/>
                                    </a:lnTo>
                                    <a:lnTo>
                                      <a:pt x="391" y="1189"/>
                                    </a:lnTo>
                                    <a:lnTo>
                                      <a:pt x="388" y="1201"/>
                                    </a:lnTo>
                                    <a:lnTo>
                                      <a:pt x="386" y="1211"/>
                                    </a:lnTo>
                                    <a:lnTo>
                                      <a:pt x="379" y="1223"/>
                                    </a:lnTo>
                                    <a:lnTo>
                                      <a:pt x="376" y="1232"/>
                                    </a:lnTo>
                                    <a:lnTo>
                                      <a:pt x="369" y="1239"/>
                                    </a:lnTo>
                                    <a:lnTo>
                                      <a:pt x="365" y="1249"/>
                                    </a:lnTo>
                                    <a:lnTo>
                                      <a:pt x="355" y="1256"/>
                                    </a:lnTo>
                                    <a:lnTo>
                                      <a:pt x="350" y="1263"/>
                                    </a:lnTo>
                                    <a:lnTo>
                                      <a:pt x="338" y="1270"/>
                                    </a:lnTo>
                                    <a:lnTo>
                                      <a:pt x="326" y="1275"/>
                                    </a:lnTo>
                                    <a:lnTo>
                                      <a:pt x="326" y="1282"/>
                                    </a:lnTo>
                                    <a:lnTo>
                                      <a:pt x="326" y="1289"/>
                                    </a:lnTo>
                                    <a:lnTo>
                                      <a:pt x="326" y="1296"/>
                                    </a:lnTo>
                                    <a:lnTo>
                                      <a:pt x="326" y="1306"/>
                                    </a:lnTo>
                                    <a:lnTo>
                                      <a:pt x="324" y="1320"/>
                                    </a:lnTo>
                                    <a:lnTo>
                                      <a:pt x="319" y="1332"/>
                                    </a:lnTo>
                                    <a:lnTo>
                                      <a:pt x="310" y="1341"/>
                                    </a:lnTo>
                                    <a:lnTo>
                                      <a:pt x="300" y="1353"/>
                                    </a:lnTo>
                                    <a:lnTo>
                                      <a:pt x="291" y="1363"/>
                                    </a:lnTo>
                                    <a:lnTo>
                                      <a:pt x="279" y="1375"/>
                                    </a:lnTo>
                                    <a:lnTo>
                                      <a:pt x="265" y="1382"/>
                                    </a:lnTo>
                                    <a:lnTo>
                                      <a:pt x="253" y="1391"/>
                                    </a:lnTo>
                                    <a:lnTo>
                                      <a:pt x="238" y="1401"/>
                                    </a:lnTo>
                                    <a:lnTo>
                                      <a:pt x="226" y="1410"/>
                                    </a:lnTo>
                                    <a:lnTo>
                                      <a:pt x="215" y="1420"/>
                                    </a:lnTo>
                                    <a:lnTo>
                                      <a:pt x="203" y="1431"/>
                                    </a:lnTo>
                                    <a:lnTo>
                                      <a:pt x="193" y="1443"/>
                                    </a:lnTo>
                                    <a:lnTo>
                                      <a:pt x="186" y="1458"/>
                                    </a:lnTo>
                                    <a:lnTo>
                                      <a:pt x="177" y="1465"/>
                                    </a:lnTo>
                                    <a:lnTo>
                                      <a:pt x="169" y="1472"/>
                                    </a:lnTo>
                                    <a:lnTo>
                                      <a:pt x="160" y="1477"/>
                                    </a:lnTo>
                                    <a:lnTo>
                                      <a:pt x="153" y="1484"/>
                                    </a:lnTo>
                                    <a:lnTo>
                                      <a:pt x="143" y="1488"/>
                                    </a:lnTo>
                                    <a:lnTo>
                                      <a:pt x="136" y="1493"/>
                                    </a:lnTo>
                                    <a:lnTo>
                                      <a:pt x="124" y="1498"/>
                                    </a:lnTo>
                                    <a:lnTo>
                                      <a:pt x="117" y="1503"/>
                                    </a:lnTo>
                                    <a:lnTo>
                                      <a:pt x="105" y="1505"/>
                                    </a:lnTo>
                                    <a:lnTo>
                                      <a:pt x="96" y="1507"/>
                                    </a:lnTo>
                                    <a:lnTo>
                                      <a:pt x="86" y="1510"/>
                                    </a:lnTo>
                                    <a:lnTo>
                                      <a:pt x="77" y="1512"/>
                                    </a:lnTo>
                                    <a:lnTo>
                                      <a:pt x="67" y="1515"/>
                                    </a:lnTo>
                                    <a:lnTo>
                                      <a:pt x="57" y="1515"/>
                                    </a:lnTo>
                                    <a:lnTo>
                                      <a:pt x="48" y="1517"/>
                                    </a:lnTo>
                                    <a:lnTo>
                                      <a:pt x="38" y="1519"/>
                                    </a:lnTo>
                                    <a:lnTo>
                                      <a:pt x="27" y="1510"/>
                                    </a:lnTo>
                                    <a:lnTo>
                                      <a:pt x="17" y="1500"/>
                                    </a:lnTo>
                                    <a:lnTo>
                                      <a:pt x="12" y="1491"/>
                                    </a:lnTo>
                                    <a:lnTo>
                                      <a:pt x="8" y="1481"/>
                                    </a:lnTo>
                                    <a:lnTo>
                                      <a:pt x="5" y="1469"/>
                                    </a:lnTo>
                                    <a:lnTo>
                                      <a:pt x="5" y="1458"/>
                                    </a:lnTo>
                                    <a:lnTo>
                                      <a:pt x="3" y="1446"/>
                                    </a:lnTo>
                                    <a:lnTo>
                                      <a:pt x="5" y="1436"/>
                                    </a:lnTo>
                                    <a:lnTo>
                                      <a:pt x="5" y="1422"/>
                                    </a:lnTo>
                                    <a:lnTo>
                                      <a:pt x="5" y="1410"/>
                                    </a:lnTo>
                                    <a:lnTo>
                                      <a:pt x="5" y="1398"/>
                                    </a:lnTo>
                                    <a:lnTo>
                                      <a:pt x="5" y="1386"/>
                                    </a:lnTo>
                                    <a:lnTo>
                                      <a:pt x="5" y="1375"/>
                                    </a:lnTo>
                                    <a:lnTo>
                                      <a:pt x="5" y="1365"/>
                                    </a:lnTo>
                                    <a:lnTo>
                                      <a:pt x="3" y="1353"/>
                                    </a:lnTo>
                                    <a:lnTo>
                                      <a:pt x="0" y="1346"/>
                                    </a:lnTo>
                                    <a:lnTo>
                                      <a:pt x="5" y="1337"/>
                                    </a:lnTo>
                                    <a:lnTo>
                                      <a:pt x="8" y="1329"/>
                                    </a:lnTo>
                                    <a:lnTo>
                                      <a:pt x="12" y="1322"/>
                                    </a:lnTo>
                                    <a:lnTo>
                                      <a:pt x="17" y="1315"/>
                                    </a:lnTo>
                                    <a:lnTo>
                                      <a:pt x="24" y="1301"/>
                                    </a:lnTo>
                                    <a:lnTo>
                                      <a:pt x="34" y="1289"/>
                                    </a:lnTo>
                                    <a:lnTo>
                                      <a:pt x="43" y="1277"/>
                                    </a:lnTo>
                                    <a:lnTo>
                                      <a:pt x="53" y="1263"/>
                                    </a:lnTo>
                                    <a:lnTo>
                                      <a:pt x="60" y="1251"/>
                                    </a:lnTo>
                                    <a:lnTo>
                                      <a:pt x="69" y="1239"/>
                                    </a:lnTo>
                                    <a:lnTo>
                                      <a:pt x="79" y="1227"/>
                                    </a:lnTo>
                                    <a:lnTo>
                                      <a:pt x="86" y="1216"/>
                                    </a:lnTo>
                                    <a:lnTo>
                                      <a:pt x="96" y="1201"/>
                                    </a:lnTo>
                                    <a:lnTo>
                                      <a:pt x="105" y="1189"/>
                                    </a:lnTo>
                                    <a:lnTo>
                                      <a:pt x="115" y="1175"/>
                                    </a:lnTo>
                                    <a:lnTo>
                                      <a:pt x="122" y="1163"/>
                                    </a:lnTo>
                                    <a:lnTo>
                                      <a:pt x="131" y="1151"/>
                                    </a:lnTo>
                                    <a:lnTo>
                                      <a:pt x="141" y="1140"/>
                                    </a:lnTo>
                                    <a:lnTo>
                                      <a:pt x="141" y="1130"/>
                                    </a:lnTo>
                                    <a:lnTo>
                                      <a:pt x="146" y="1118"/>
                                    </a:lnTo>
                                    <a:lnTo>
                                      <a:pt x="148" y="1109"/>
                                    </a:lnTo>
                                    <a:lnTo>
                                      <a:pt x="153" y="1102"/>
                                    </a:lnTo>
                                    <a:lnTo>
                                      <a:pt x="155" y="1092"/>
                                    </a:lnTo>
                                    <a:lnTo>
                                      <a:pt x="160" y="1083"/>
                                    </a:lnTo>
                                    <a:lnTo>
                                      <a:pt x="165" y="1068"/>
                                    </a:lnTo>
                                    <a:lnTo>
                                      <a:pt x="172" y="1059"/>
                                    </a:lnTo>
                                    <a:lnTo>
                                      <a:pt x="177" y="1047"/>
                                    </a:lnTo>
                                    <a:lnTo>
                                      <a:pt x="184" y="1035"/>
                                    </a:lnTo>
                                    <a:lnTo>
                                      <a:pt x="191" y="1021"/>
                                    </a:lnTo>
                                    <a:lnTo>
                                      <a:pt x="198" y="1009"/>
                                    </a:lnTo>
                                    <a:lnTo>
                                      <a:pt x="207" y="997"/>
                                    </a:lnTo>
                                    <a:lnTo>
                                      <a:pt x="215" y="983"/>
                                    </a:lnTo>
                                    <a:lnTo>
                                      <a:pt x="224" y="971"/>
                                    </a:lnTo>
                                    <a:lnTo>
                                      <a:pt x="231" y="959"/>
                                    </a:lnTo>
                                    <a:lnTo>
                                      <a:pt x="238" y="945"/>
                                    </a:lnTo>
                                    <a:lnTo>
                                      <a:pt x="248" y="933"/>
                                    </a:lnTo>
                                    <a:lnTo>
                                      <a:pt x="257" y="921"/>
                                    </a:lnTo>
                                    <a:lnTo>
                                      <a:pt x="267" y="909"/>
                                    </a:lnTo>
                                    <a:lnTo>
                                      <a:pt x="276" y="897"/>
                                    </a:lnTo>
                                    <a:lnTo>
                                      <a:pt x="288" y="888"/>
                                    </a:lnTo>
                                    <a:lnTo>
                                      <a:pt x="296" y="876"/>
                                    </a:lnTo>
                                    <a:lnTo>
                                      <a:pt x="305" y="869"/>
                                    </a:lnTo>
                                    <a:lnTo>
                                      <a:pt x="315" y="859"/>
                                    </a:lnTo>
                                    <a:lnTo>
                                      <a:pt x="326" y="855"/>
                                    </a:lnTo>
                                    <a:lnTo>
                                      <a:pt x="334" y="848"/>
                                    </a:lnTo>
                                    <a:lnTo>
                                      <a:pt x="346" y="843"/>
                                    </a:lnTo>
                                    <a:lnTo>
                                      <a:pt x="353" y="838"/>
                                    </a:lnTo>
                                    <a:lnTo>
                                      <a:pt x="365" y="838"/>
                                    </a:lnTo>
                                    <a:lnTo>
                                      <a:pt x="362" y="824"/>
                                    </a:lnTo>
                                    <a:lnTo>
                                      <a:pt x="362" y="812"/>
                                    </a:lnTo>
                                    <a:lnTo>
                                      <a:pt x="362" y="803"/>
                                    </a:lnTo>
                                    <a:lnTo>
                                      <a:pt x="362" y="795"/>
                                    </a:lnTo>
                                    <a:lnTo>
                                      <a:pt x="365" y="786"/>
                                    </a:lnTo>
                                    <a:lnTo>
                                      <a:pt x="367" y="779"/>
                                    </a:lnTo>
                                    <a:lnTo>
                                      <a:pt x="367" y="772"/>
                                    </a:lnTo>
                                    <a:lnTo>
                                      <a:pt x="369" y="762"/>
                                    </a:lnTo>
                                    <a:lnTo>
                                      <a:pt x="369" y="755"/>
                                    </a:lnTo>
                                    <a:lnTo>
                                      <a:pt x="372" y="746"/>
                                    </a:lnTo>
                                    <a:lnTo>
                                      <a:pt x="374" y="738"/>
                                    </a:lnTo>
                                    <a:lnTo>
                                      <a:pt x="376" y="731"/>
                                    </a:lnTo>
                                    <a:lnTo>
                                      <a:pt x="379" y="722"/>
                                    </a:lnTo>
                                    <a:lnTo>
                                      <a:pt x="384" y="715"/>
                                    </a:lnTo>
                                    <a:lnTo>
                                      <a:pt x="386" y="705"/>
                                    </a:lnTo>
                                    <a:lnTo>
                                      <a:pt x="388" y="698"/>
                                    </a:lnTo>
                                    <a:lnTo>
                                      <a:pt x="393" y="689"/>
                                    </a:lnTo>
                                    <a:lnTo>
                                      <a:pt x="395" y="681"/>
                                    </a:lnTo>
                                    <a:lnTo>
                                      <a:pt x="405" y="665"/>
                                    </a:lnTo>
                                    <a:lnTo>
                                      <a:pt x="412" y="653"/>
                                    </a:lnTo>
                                    <a:lnTo>
                                      <a:pt x="422" y="641"/>
                                    </a:lnTo>
                                    <a:lnTo>
                                      <a:pt x="429" y="632"/>
                                    </a:lnTo>
                                    <a:lnTo>
                                      <a:pt x="438" y="622"/>
                                    </a:lnTo>
                                    <a:lnTo>
                                      <a:pt x="448" y="620"/>
                                    </a:lnTo>
                                    <a:lnTo>
                                      <a:pt x="443" y="606"/>
                                    </a:lnTo>
                                    <a:lnTo>
                                      <a:pt x="443" y="594"/>
                                    </a:lnTo>
                                    <a:lnTo>
                                      <a:pt x="443" y="582"/>
                                    </a:lnTo>
                                    <a:lnTo>
                                      <a:pt x="448" y="575"/>
                                    </a:lnTo>
                                    <a:lnTo>
                                      <a:pt x="450" y="563"/>
                                    </a:lnTo>
                                    <a:lnTo>
                                      <a:pt x="457" y="556"/>
                                    </a:lnTo>
                                    <a:lnTo>
                                      <a:pt x="465" y="546"/>
                                    </a:lnTo>
                                    <a:lnTo>
                                      <a:pt x="474" y="539"/>
                                    </a:lnTo>
                                    <a:lnTo>
                                      <a:pt x="484" y="530"/>
                                    </a:lnTo>
                                    <a:lnTo>
                                      <a:pt x="493" y="522"/>
                                    </a:lnTo>
                                    <a:lnTo>
                                      <a:pt x="500" y="513"/>
                                    </a:lnTo>
                                    <a:lnTo>
                                      <a:pt x="512" y="506"/>
                                    </a:lnTo>
                                    <a:lnTo>
                                      <a:pt x="519" y="496"/>
                                    </a:lnTo>
                                    <a:lnTo>
                                      <a:pt x="529" y="487"/>
                                    </a:lnTo>
                                    <a:lnTo>
                                      <a:pt x="536" y="480"/>
                                    </a:lnTo>
                                    <a:lnTo>
                                      <a:pt x="541" y="470"/>
                                    </a:lnTo>
                                    <a:lnTo>
                                      <a:pt x="550" y="458"/>
                                    </a:lnTo>
                                    <a:lnTo>
                                      <a:pt x="557" y="447"/>
                                    </a:lnTo>
                                    <a:lnTo>
                                      <a:pt x="567" y="435"/>
                                    </a:lnTo>
                                    <a:lnTo>
                                      <a:pt x="576" y="425"/>
                                    </a:lnTo>
                                    <a:lnTo>
                                      <a:pt x="586" y="416"/>
                                    </a:lnTo>
                                    <a:lnTo>
                                      <a:pt x="598" y="411"/>
                                    </a:lnTo>
                                    <a:lnTo>
                                      <a:pt x="603" y="409"/>
                                    </a:lnTo>
                                    <a:lnTo>
                                      <a:pt x="610" y="409"/>
                                    </a:lnTo>
                                    <a:lnTo>
                                      <a:pt x="619" y="409"/>
                                    </a:lnTo>
                                    <a:lnTo>
                                      <a:pt x="626" y="409"/>
                                    </a:lnTo>
                                    <a:lnTo>
                                      <a:pt x="629" y="399"/>
                                    </a:lnTo>
                                    <a:lnTo>
                                      <a:pt x="634" y="392"/>
                                    </a:lnTo>
                                    <a:lnTo>
                                      <a:pt x="636" y="385"/>
                                    </a:lnTo>
                                    <a:lnTo>
                                      <a:pt x="643" y="378"/>
                                    </a:lnTo>
                                    <a:lnTo>
                                      <a:pt x="653" y="366"/>
                                    </a:lnTo>
                                    <a:lnTo>
                                      <a:pt x="662" y="352"/>
                                    </a:lnTo>
                                    <a:lnTo>
                                      <a:pt x="672" y="340"/>
                                    </a:lnTo>
                                    <a:lnTo>
                                      <a:pt x="681" y="328"/>
                                    </a:lnTo>
                                    <a:lnTo>
                                      <a:pt x="684" y="321"/>
                                    </a:lnTo>
                                    <a:lnTo>
                                      <a:pt x="686" y="314"/>
                                    </a:lnTo>
                                    <a:lnTo>
                                      <a:pt x="688" y="304"/>
                                    </a:lnTo>
                                    <a:lnTo>
                                      <a:pt x="688" y="297"/>
                                    </a:lnTo>
                                    <a:lnTo>
                                      <a:pt x="695" y="285"/>
                                    </a:lnTo>
                                    <a:lnTo>
                                      <a:pt x="705" y="276"/>
                                    </a:lnTo>
                                    <a:lnTo>
                                      <a:pt x="712" y="264"/>
                                    </a:lnTo>
                                    <a:lnTo>
                                      <a:pt x="722" y="254"/>
                                    </a:lnTo>
                                    <a:lnTo>
                                      <a:pt x="731" y="242"/>
                                    </a:lnTo>
                                    <a:lnTo>
                                      <a:pt x="738" y="233"/>
                                    </a:lnTo>
                                    <a:lnTo>
                                      <a:pt x="748" y="219"/>
                                    </a:lnTo>
                                    <a:lnTo>
                                      <a:pt x="757" y="209"/>
                                    </a:lnTo>
                                    <a:lnTo>
                                      <a:pt x="762" y="197"/>
                                    </a:lnTo>
                                    <a:lnTo>
                                      <a:pt x="772" y="185"/>
                                    </a:lnTo>
                                    <a:lnTo>
                                      <a:pt x="776" y="174"/>
                                    </a:lnTo>
                                    <a:lnTo>
                                      <a:pt x="783" y="162"/>
                                    </a:lnTo>
                                    <a:lnTo>
                                      <a:pt x="788" y="150"/>
                                    </a:lnTo>
                                    <a:lnTo>
                                      <a:pt x="793" y="138"/>
                                    </a:lnTo>
                                    <a:lnTo>
                                      <a:pt x="795" y="124"/>
                                    </a:lnTo>
                                    <a:lnTo>
                                      <a:pt x="800" y="112"/>
                                    </a:lnTo>
                                    <a:lnTo>
                                      <a:pt x="803" y="100"/>
                                    </a:lnTo>
                                    <a:lnTo>
                                      <a:pt x="810" y="88"/>
                                    </a:lnTo>
                                    <a:lnTo>
                                      <a:pt x="814" y="81"/>
                                    </a:lnTo>
                                    <a:lnTo>
                                      <a:pt x="822" y="74"/>
                                    </a:lnTo>
                                    <a:lnTo>
                                      <a:pt x="829" y="67"/>
                                    </a:lnTo>
                                    <a:lnTo>
                                      <a:pt x="838" y="60"/>
                                    </a:lnTo>
                                    <a:lnTo>
                                      <a:pt x="845" y="55"/>
                                    </a:lnTo>
                                    <a:lnTo>
                                      <a:pt x="855" y="50"/>
                                    </a:lnTo>
                                    <a:lnTo>
                                      <a:pt x="864" y="45"/>
                                    </a:lnTo>
                                    <a:lnTo>
                                      <a:pt x="874" y="41"/>
                                    </a:lnTo>
                                    <a:lnTo>
                                      <a:pt x="881" y="34"/>
                                    </a:lnTo>
                                    <a:lnTo>
                                      <a:pt x="891" y="31"/>
                                    </a:lnTo>
                                    <a:lnTo>
                                      <a:pt x="900" y="24"/>
                                    </a:lnTo>
                                    <a:lnTo>
                                      <a:pt x="907" y="17"/>
                                    </a:lnTo>
                                    <a:lnTo>
                                      <a:pt x="917" y="10"/>
                                    </a:lnTo>
                                    <a:lnTo>
                                      <a:pt x="924" y="3"/>
                                    </a:lnTo>
                                    <a:lnTo>
                                      <a:pt x="929" y="0"/>
                                    </a:lnTo>
                                    <a:lnTo>
                                      <a:pt x="938" y="0"/>
                                    </a:lnTo>
                                    <a:lnTo>
                                      <a:pt x="948" y="0"/>
                                    </a:lnTo>
                                    <a:lnTo>
                                      <a:pt x="960" y="5"/>
                                    </a:lnTo>
                                    <a:lnTo>
                                      <a:pt x="972" y="7"/>
                                    </a:lnTo>
                                    <a:lnTo>
                                      <a:pt x="983" y="12"/>
                                    </a:lnTo>
                                    <a:lnTo>
                                      <a:pt x="998" y="17"/>
                                    </a:lnTo>
                                    <a:lnTo>
                                      <a:pt x="1012" y="24"/>
                                    </a:lnTo>
                                    <a:lnTo>
                                      <a:pt x="1026" y="29"/>
                                    </a:lnTo>
                                    <a:lnTo>
                                      <a:pt x="1041" y="34"/>
                                    </a:lnTo>
                                    <a:lnTo>
                                      <a:pt x="1052" y="38"/>
                                    </a:lnTo>
                                    <a:lnTo>
                                      <a:pt x="1067" y="41"/>
                                    </a:lnTo>
                                    <a:lnTo>
                                      <a:pt x="1079" y="43"/>
                                    </a:lnTo>
                                    <a:lnTo>
                                      <a:pt x="1088" y="45"/>
                                    </a:lnTo>
                                    <a:lnTo>
                                      <a:pt x="1098" y="45"/>
                                    </a:lnTo>
                                    <a:lnTo>
                                      <a:pt x="1107" y="45"/>
                                    </a:lnTo>
                                    <a:lnTo>
                                      <a:pt x="1095" y="57"/>
                                    </a:lnTo>
                                    <a:lnTo>
                                      <a:pt x="1086" y="69"/>
                                    </a:lnTo>
                                    <a:lnTo>
                                      <a:pt x="1074" y="79"/>
                                    </a:lnTo>
                                    <a:lnTo>
                                      <a:pt x="1062" y="88"/>
                                    </a:lnTo>
                                    <a:lnTo>
                                      <a:pt x="1050" y="98"/>
                                    </a:lnTo>
                                    <a:lnTo>
                                      <a:pt x="1041" y="107"/>
                                    </a:lnTo>
                                    <a:lnTo>
                                      <a:pt x="1026" y="117"/>
                                    </a:lnTo>
                                    <a:lnTo>
                                      <a:pt x="1017" y="128"/>
                                    </a:lnTo>
                                    <a:lnTo>
                                      <a:pt x="1005" y="138"/>
                                    </a:lnTo>
                                    <a:lnTo>
                                      <a:pt x="998" y="150"/>
                                    </a:lnTo>
                                    <a:lnTo>
                                      <a:pt x="991" y="157"/>
                                    </a:lnTo>
                                    <a:lnTo>
                                      <a:pt x="988" y="164"/>
                                    </a:lnTo>
                                    <a:lnTo>
                                      <a:pt x="983" y="171"/>
                                    </a:lnTo>
                                    <a:lnTo>
                                      <a:pt x="981" y="181"/>
                                    </a:lnTo>
                                    <a:lnTo>
                                      <a:pt x="976" y="188"/>
                                    </a:lnTo>
                                    <a:lnTo>
                                      <a:pt x="972" y="197"/>
                                    </a:lnTo>
                                    <a:lnTo>
                                      <a:pt x="969" y="204"/>
                                    </a:lnTo>
                                    <a:lnTo>
                                      <a:pt x="969" y="216"/>
                                    </a:lnTo>
                                    <a:lnTo>
                                      <a:pt x="964" y="226"/>
                                    </a:lnTo>
                                    <a:lnTo>
                                      <a:pt x="964" y="238"/>
                                    </a:lnTo>
                                    <a:lnTo>
                                      <a:pt x="964" y="250"/>
                                    </a:lnTo>
                                    <a:lnTo>
                                      <a:pt x="964" y="264"/>
                                    </a:lnTo>
                                    <a:lnTo>
                                      <a:pt x="964" y="26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B30066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1557" name="Freeform 533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38" y="1935"/>
                                <a:ext cx="769" cy="80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745" y="439"/>
                                  </a:cxn>
                                  <a:cxn ang="0">
                                    <a:pos x="755" y="479"/>
                                  </a:cxn>
                                  <a:cxn ang="0">
                                    <a:pos x="766" y="520"/>
                                  </a:cxn>
                                  <a:cxn ang="0">
                                    <a:pos x="762" y="584"/>
                                  </a:cxn>
                                  <a:cxn ang="0">
                                    <a:pos x="712" y="600"/>
                                  </a:cxn>
                                  <a:cxn ang="0">
                                    <a:pos x="662" y="624"/>
                                  </a:cxn>
                                  <a:cxn ang="0">
                                    <a:pos x="617" y="653"/>
                                  </a:cxn>
                                  <a:cxn ang="0">
                                    <a:pos x="567" y="676"/>
                                  </a:cxn>
                                  <a:cxn ang="0">
                                    <a:pos x="517" y="712"/>
                                  </a:cxn>
                                  <a:cxn ang="0">
                                    <a:pos x="493" y="750"/>
                                  </a:cxn>
                                  <a:cxn ang="0">
                                    <a:pos x="457" y="764"/>
                                  </a:cxn>
                                  <a:cxn ang="0">
                                    <a:pos x="412" y="797"/>
                                  </a:cxn>
                                  <a:cxn ang="0">
                                    <a:pos x="376" y="776"/>
                                  </a:cxn>
                                  <a:cxn ang="0">
                                    <a:pos x="376" y="733"/>
                                  </a:cxn>
                                  <a:cxn ang="0">
                                    <a:pos x="362" y="683"/>
                                  </a:cxn>
                                  <a:cxn ang="0">
                                    <a:pos x="329" y="643"/>
                                  </a:cxn>
                                  <a:cxn ang="0">
                                    <a:pos x="288" y="622"/>
                                  </a:cxn>
                                  <a:cxn ang="0">
                                    <a:pos x="236" y="603"/>
                                  </a:cxn>
                                  <a:cxn ang="0">
                                    <a:pos x="181" y="584"/>
                                  </a:cxn>
                                  <a:cxn ang="0">
                                    <a:pos x="129" y="565"/>
                                  </a:cxn>
                                  <a:cxn ang="0">
                                    <a:pos x="71" y="565"/>
                                  </a:cxn>
                                  <a:cxn ang="0">
                                    <a:pos x="17" y="569"/>
                                  </a:cxn>
                                  <a:cxn ang="0">
                                    <a:pos x="0" y="543"/>
                                  </a:cxn>
                                  <a:cxn ang="0">
                                    <a:pos x="19" y="496"/>
                                  </a:cxn>
                                  <a:cxn ang="0">
                                    <a:pos x="33" y="441"/>
                                  </a:cxn>
                                  <a:cxn ang="0">
                                    <a:pos x="33" y="382"/>
                                  </a:cxn>
                                  <a:cxn ang="0">
                                    <a:pos x="26" y="323"/>
                                  </a:cxn>
                                  <a:cxn ang="0">
                                    <a:pos x="19" y="275"/>
                                  </a:cxn>
                                  <a:cxn ang="0">
                                    <a:pos x="17" y="240"/>
                                  </a:cxn>
                                  <a:cxn ang="0">
                                    <a:pos x="12" y="187"/>
                                  </a:cxn>
                                  <a:cxn ang="0">
                                    <a:pos x="17" y="135"/>
                                  </a:cxn>
                                  <a:cxn ang="0">
                                    <a:pos x="31" y="88"/>
                                  </a:cxn>
                                  <a:cxn ang="0">
                                    <a:pos x="48" y="40"/>
                                  </a:cxn>
                                  <a:cxn ang="0">
                                    <a:pos x="93" y="7"/>
                                  </a:cxn>
                                  <a:cxn ang="0">
                                    <a:pos x="117" y="43"/>
                                  </a:cxn>
                                  <a:cxn ang="0">
                                    <a:pos x="138" y="102"/>
                                  </a:cxn>
                                  <a:cxn ang="0">
                                    <a:pos x="181" y="126"/>
                                  </a:cxn>
                                  <a:cxn ang="0">
                                    <a:pos x="219" y="107"/>
                                  </a:cxn>
                                  <a:cxn ang="0">
                                    <a:pos x="283" y="111"/>
                                  </a:cxn>
                                  <a:cxn ang="0">
                                    <a:pos x="343" y="97"/>
                                  </a:cxn>
                                  <a:cxn ang="0">
                                    <a:pos x="386" y="62"/>
                                  </a:cxn>
                                  <a:cxn ang="0">
                                    <a:pos x="393" y="107"/>
                                  </a:cxn>
                                  <a:cxn ang="0">
                                    <a:pos x="407" y="157"/>
                                  </a:cxn>
                                  <a:cxn ang="0">
                                    <a:pos x="421" y="202"/>
                                  </a:cxn>
                                  <a:cxn ang="0">
                                    <a:pos x="433" y="247"/>
                                  </a:cxn>
                                  <a:cxn ang="0">
                                    <a:pos x="440" y="292"/>
                                  </a:cxn>
                                  <a:cxn ang="0">
                                    <a:pos x="440" y="337"/>
                                  </a:cxn>
                                  <a:cxn ang="0">
                                    <a:pos x="459" y="370"/>
                                  </a:cxn>
                                  <a:cxn ang="0">
                                    <a:pos x="519" y="346"/>
                                  </a:cxn>
                                  <a:cxn ang="0">
                                    <a:pos x="557" y="301"/>
                                  </a:cxn>
                                  <a:cxn ang="0">
                                    <a:pos x="619" y="292"/>
                                  </a:cxn>
                                  <a:cxn ang="0">
                                    <a:pos x="681" y="299"/>
                                  </a:cxn>
                                  <a:cxn ang="0">
                                    <a:pos x="736" y="399"/>
                                  </a:cxn>
                                </a:cxnLst>
                                <a:rect l="0" t="0" r="r" b="b"/>
                                <a:pathLst>
                                  <a:path w="769" h="800">
                                    <a:moveTo>
                                      <a:pt x="736" y="399"/>
                                    </a:moveTo>
                                    <a:lnTo>
                                      <a:pt x="736" y="408"/>
                                    </a:lnTo>
                                    <a:lnTo>
                                      <a:pt x="740" y="422"/>
                                    </a:lnTo>
                                    <a:lnTo>
                                      <a:pt x="743" y="429"/>
                                    </a:lnTo>
                                    <a:lnTo>
                                      <a:pt x="745" y="439"/>
                                    </a:lnTo>
                                    <a:lnTo>
                                      <a:pt x="745" y="446"/>
                                    </a:lnTo>
                                    <a:lnTo>
                                      <a:pt x="750" y="456"/>
                                    </a:lnTo>
                                    <a:lnTo>
                                      <a:pt x="752" y="463"/>
                                    </a:lnTo>
                                    <a:lnTo>
                                      <a:pt x="755" y="472"/>
                                    </a:lnTo>
                                    <a:lnTo>
                                      <a:pt x="755" y="479"/>
                                    </a:lnTo>
                                    <a:lnTo>
                                      <a:pt x="759" y="486"/>
                                    </a:lnTo>
                                    <a:lnTo>
                                      <a:pt x="759" y="496"/>
                                    </a:lnTo>
                                    <a:lnTo>
                                      <a:pt x="762" y="503"/>
                                    </a:lnTo>
                                    <a:lnTo>
                                      <a:pt x="764" y="513"/>
                                    </a:lnTo>
                                    <a:lnTo>
                                      <a:pt x="766" y="520"/>
                                    </a:lnTo>
                                    <a:lnTo>
                                      <a:pt x="769" y="534"/>
                                    </a:lnTo>
                                    <a:lnTo>
                                      <a:pt x="769" y="548"/>
                                    </a:lnTo>
                                    <a:lnTo>
                                      <a:pt x="769" y="562"/>
                                    </a:lnTo>
                                    <a:lnTo>
                                      <a:pt x="766" y="577"/>
                                    </a:lnTo>
                                    <a:lnTo>
                                      <a:pt x="762" y="584"/>
                                    </a:lnTo>
                                    <a:lnTo>
                                      <a:pt x="755" y="591"/>
                                    </a:lnTo>
                                    <a:lnTo>
                                      <a:pt x="745" y="596"/>
                                    </a:lnTo>
                                    <a:lnTo>
                                      <a:pt x="733" y="598"/>
                                    </a:lnTo>
                                    <a:lnTo>
                                      <a:pt x="721" y="598"/>
                                    </a:lnTo>
                                    <a:lnTo>
                                      <a:pt x="712" y="600"/>
                                    </a:lnTo>
                                    <a:lnTo>
                                      <a:pt x="700" y="605"/>
                                    </a:lnTo>
                                    <a:lnTo>
                                      <a:pt x="690" y="610"/>
                                    </a:lnTo>
                                    <a:lnTo>
                                      <a:pt x="681" y="615"/>
                                    </a:lnTo>
                                    <a:lnTo>
                                      <a:pt x="671" y="617"/>
                                    </a:lnTo>
                                    <a:lnTo>
                                      <a:pt x="662" y="624"/>
                                    </a:lnTo>
                                    <a:lnTo>
                                      <a:pt x="655" y="631"/>
                                    </a:lnTo>
                                    <a:lnTo>
                                      <a:pt x="645" y="634"/>
                                    </a:lnTo>
                                    <a:lnTo>
                                      <a:pt x="636" y="641"/>
                                    </a:lnTo>
                                    <a:lnTo>
                                      <a:pt x="626" y="648"/>
                                    </a:lnTo>
                                    <a:lnTo>
                                      <a:pt x="617" y="653"/>
                                    </a:lnTo>
                                    <a:lnTo>
                                      <a:pt x="607" y="660"/>
                                    </a:lnTo>
                                    <a:lnTo>
                                      <a:pt x="600" y="667"/>
                                    </a:lnTo>
                                    <a:lnTo>
                                      <a:pt x="590" y="672"/>
                                    </a:lnTo>
                                    <a:lnTo>
                                      <a:pt x="581" y="679"/>
                                    </a:lnTo>
                                    <a:lnTo>
                                      <a:pt x="567" y="676"/>
                                    </a:lnTo>
                                    <a:lnTo>
                                      <a:pt x="557" y="681"/>
                                    </a:lnTo>
                                    <a:lnTo>
                                      <a:pt x="547" y="686"/>
                                    </a:lnTo>
                                    <a:lnTo>
                                      <a:pt x="538" y="695"/>
                                    </a:lnTo>
                                    <a:lnTo>
                                      <a:pt x="526" y="705"/>
                                    </a:lnTo>
                                    <a:lnTo>
                                      <a:pt x="517" y="712"/>
                                    </a:lnTo>
                                    <a:lnTo>
                                      <a:pt x="505" y="717"/>
                                    </a:lnTo>
                                    <a:lnTo>
                                      <a:pt x="493" y="719"/>
                                    </a:lnTo>
                                    <a:lnTo>
                                      <a:pt x="493" y="729"/>
                                    </a:lnTo>
                                    <a:lnTo>
                                      <a:pt x="493" y="740"/>
                                    </a:lnTo>
                                    <a:lnTo>
                                      <a:pt x="493" y="750"/>
                                    </a:lnTo>
                                    <a:lnTo>
                                      <a:pt x="493" y="762"/>
                                    </a:lnTo>
                                    <a:lnTo>
                                      <a:pt x="483" y="757"/>
                                    </a:lnTo>
                                    <a:lnTo>
                                      <a:pt x="474" y="757"/>
                                    </a:lnTo>
                                    <a:lnTo>
                                      <a:pt x="467" y="759"/>
                                    </a:lnTo>
                                    <a:lnTo>
                                      <a:pt x="457" y="764"/>
                                    </a:lnTo>
                                    <a:lnTo>
                                      <a:pt x="450" y="766"/>
                                    </a:lnTo>
                                    <a:lnTo>
                                      <a:pt x="440" y="774"/>
                                    </a:lnTo>
                                    <a:lnTo>
                                      <a:pt x="433" y="781"/>
                                    </a:lnTo>
                                    <a:lnTo>
                                      <a:pt x="426" y="788"/>
                                    </a:lnTo>
                                    <a:lnTo>
                                      <a:pt x="412" y="797"/>
                                    </a:lnTo>
                                    <a:lnTo>
                                      <a:pt x="398" y="800"/>
                                    </a:lnTo>
                                    <a:lnTo>
                                      <a:pt x="390" y="797"/>
                                    </a:lnTo>
                                    <a:lnTo>
                                      <a:pt x="386" y="793"/>
                                    </a:lnTo>
                                    <a:lnTo>
                                      <a:pt x="381" y="788"/>
                                    </a:lnTo>
                                    <a:lnTo>
                                      <a:pt x="376" y="776"/>
                                    </a:lnTo>
                                    <a:lnTo>
                                      <a:pt x="376" y="766"/>
                                    </a:lnTo>
                                    <a:lnTo>
                                      <a:pt x="376" y="759"/>
                                    </a:lnTo>
                                    <a:lnTo>
                                      <a:pt x="376" y="752"/>
                                    </a:lnTo>
                                    <a:lnTo>
                                      <a:pt x="376" y="745"/>
                                    </a:lnTo>
                                    <a:lnTo>
                                      <a:pt x="376" y="733"/>
                                    </a:lnTo>
                                    <a:lnTo>
                                      <a:pt x="374" y="721"/>
                                    </a:lnTo>
                                    <a:lnTo>
                                      <a:pt x="371" y="710"/>
                                    </a:lnTo>
                                    <a:lnTo>
                                      <a:pt x="369" y="700"/>
                                    </a:lnTo>
                                    <a:lnTo>
                                      <a:pt x="364" y="691"/>
                                    </a:lnTo>
                                    <a:lnTo>
                                      <a:pt x="362" y="683"/>
                                    </a:lnTo>
                                    <a:lnTo>
                                      <a:pt x="355" y="672"/>
                                    </a:lnTo>
                                    <a:lnTo>
                                      <a:pt x="350" y="664"/>
                                    </a:lnTo>
                                    <a:lnTo>
                                      <a:pt x="343" y="657"/>
                                    </a:lnTo>
                                    <a:lnTo>
                                      <a:pt x="338" y="653"/>
                                    </a:lnTo>
                                    <a:lnTo>
                                      <a:pt x="329" y="643"/>
                                    </a:lnTo>
                                    <a:lnTo>
                                      <a:pt x="324" y="638"/>
                                    </a:lnTo>
                                    <a:lnTo>
                                      <a:pt x="314" y="634"/>
                                    </a:lnTo>
                                    <a:lnTo>
                                      <a:pt x="307" y="631"/>
                                    </a:lnTo>
                                    <a:lnTo>
                                      <a:pt x="298" y="624"/>
                                    </a:lnTo>
                                    <a:lnTo>
                                      <a:pt x="288" y="622"/>
                                    </a:lnTo>
                                    <a:lnTo>
                                      <a:pt x="279" y="617"/>
                                    </a:lnTo>
                                    <a:lnTo>
                                      <a:pt x="269" y="612"/>
                                    </a:lnTo>
                                    <a:lnTo>
                                      <a:pt x="257" y="607"/>
                                    </a:lnTo>
                                    <a:lnTo>
                                      <a:pt x="248" y="605"/>
                                    </a:lnTo>
                                    <a:lnTo>
                                      <a:pt x="236" y="603"/>
                                    </a:lnTo>
                                    <a:lnTo>
                                      <a:pt x="226" y="600"/>
                                    </a:lnTo>
                                    <a:lnTo>
                                      <a:pt x="214" y="596"/>
                                    </a:lnTo>
                                    <a:lnTo>
                                      <a:pt x="202" y="591"/>
                                    </a:lnTo>
                                    <a:lnTo>
                                      <a:pt x="193" y="588"/>
                                    </a:lnTo>
                                    <a:lnTo>
                                      <a:pt x="181" y="584"/>
                                    </a:lnTo>
                                    <a:lnTo>
                                      <a:pt x="169" y="581"/>
                                    </a:lnTo>
                                    <a:lnTo>
                                      <a:pt x="160" y="579"/>
                                    </a:lnTo>
                                    <a:lnTo>
                                      <a:pt x="148" y="574"/>
                                    </a:lnTo>
                                    <a:lnTo>
                                      <a:pt x="138" y="572"/>
                                    </a:lnTo>
                                    <a:lnTo>
                                      <a:pt x="129" y="565"/>
                                    </a:lnTo>
                                    <a:lnTo>
                                      <a:pt x="119" y="562"/>
                                    </a:lnTo>
                                    <a:lnTo>
                                      <a:pt x="105" y="560"/>
                                    </a:lnTo>
                                    <a:lnTo>
                                      <a:pt x="95" y="560"/>
                                    </a:lnTo>
                                    <a:lnTo>
                                      <a:pt x="83" y="560"/>
                                    </a:lnTo>
                                    <a:lnTo>
                                      <a:pt x="71" y="565"/>
                                    </a:lnTo>
                                    <a:lnTo>
                                      <a:pt x="60" y="567"/>
                                    </a:lnTo>
                                    <a:lnTo>
                                      <a:pt x="48" y="569"/>
                                    </a:lnTo>
                                    <a:lnTo>
                                      <a:pt x="36" y="569"/>
                                    </a:lnTo>
                                    <a:lnTo>
                                      <a:pt x="26" y="572"/>
                                    </a:lnTo>
                                    <a:lnTo>
                                      <a:pt x="17" y="569"/>
                                    </a:lnTo>
                                    <a:lnTo>
                                      <a:pt x="12" y="569"/>
                                    </a:lnTo>
                                    <a:lnTo>
                                      <a:pt x="5" y="562"/>
                                    </a:lnTo>
                                    <a:lnTo>
                                      <a:pt x="2" y="555"/>
                                    </a:lnTo>
                                    <a:lnTo>
                                      <a:pt x="0" y="548"/>
                                    </a:lnTo>
                                    <a:lnTo>
                                      <a:pt x="0" y="543"/>
                                    </a:lnTo>
                                    <a:lnTo>
                                      <a:pt x="2" y="536"/>
                                    </a:lnTo>
                                    <a:lnTo>
                                      <a:pt x="5" y="529"/>
                                    </a:lnTo>
                                    <a:lnTo>
                                      <a:pt x="10" y="517"/>
                                    </a:lnTo>
                                    <a:lnTo>
                                      <a:pt x="14" y="508"/>
                                    </a:lnTo>
                                    <a:lnTo>
                                      <a:pt x="19" y="496"/>
                                    </a:lnTo>
                                    <a:lnTo>
                                      <a:pt x="24" y="486"/>
                                    </a:lnTo>
                                    <a:lnTo>
                                      <a:pt x="26" y="475"/>
                                    </a:lnTo>
                                    <a:lnTo>
                                      <a:pt x="29" y="465"/>
                                    </a:lnTo>
                                    <a:lnTo>
                                      <a:pt x="31" y="453"/>
                                    </a:lnTo>
                                    <a:lnTo>
                                      <a:pt x="33" y="441"/>
                                    </a:lnTo>
                                    <a:lnTo>
                                      <a:pt x="33" y="429"/>
                                    </a:lnTo>
                                    <a:lnTo>
                                      <a:pt x="33" y="418"/>
                                    </a:lnTo>
                                    <a:lnTo>
                                      <a:pt x="33" y="406"/>
                                    </a:lnTo>
                                    <a:lnTo>
                                      <a:pt x="33" y="394"/>
                                    </a:lnTo>
                                    <a:lnTo>
                                      <a:pt x="33" y="382"/>
                                    </a:lnTo>
                                    <a:lnTo>
                                      <a:pt x="33" y="370"/>
                                    </a:lnTo>
                                    <a:lnTo>
                                      <a:pt x="31" y="358"/>
                                    </a:lnTo>
                                    <a:lnTo>
                                      <a:pt x="31" y="349"/>
                                    </a:lnTo>
                                    <a:lnTo>
                                      <a:pt x="29" y="335"/>
                                    </a:lnTo>
                                    <a:lnTo>
                                      <a:pt x="26" y="323"/>
                                    </a:lnTo>
                                    <a:lnTo>
                                      <a:pt x="26" y="311"/>
                                    </a:lnTo>
                                    <a:lnTo>
                                      <a:pt x="24" y="301"/>
                                    </a:lnTo>
                                    <a:lnTo>
                                      <a:pt x="21" y="292"/>
                                    </a:lnTo>
                                    <a:lnTo>
                                      <a:pt x="21" y="282"/>
                                    </a:lnTo>
                                    <a:lnTo>
                                      <a:pt x="19" y="275"/>
                                    </a:lnTo>
                                    <a:lnTo>
                                      <a:pt x="19" y="266"/>
                                    </a:lnTo>
                                    <a:lnTo>
                                      <a:pt x="17" y="259"/>
                                    </a:lnTo>
                                    <a:lnTo>
                                      <a:pt x="17" y="249"/>
                                    </a:lnTo>
                                    <a:lnTo>
                                      <a:pt x="17" y="244"/>
                                    </a:lnTo>
                                    <a:lnTo>
                                      <a:pt x="17" y="240"/>
                                    </a:lnTo>
                                    <a:lnTo>
                                      <a:pt x="17" y="230"/>
                                    </a:lnTo>
                                    <a:lnTo>
                                      <a:pt x="19" y="223"/>
                                    </a:lnTo>
                                    <a:lnTo>
                                      <a:pt x="14" y="211"/>
                                    </a:lnTo>
                                    <a:lnTo>
                                      <a:pt x="14" y="199"/>
                                    </a:lnTo>
                                    <a:lnTo>
                                      <a:pt x="12" y="187"/>
                                    </a:lnTo>
                                    <a:lnTo>
                                      <a:pt x="12" y="178"/>
                                    </a:lnTo>
                                    <a:lnTo>
                                      <a:pt x="12" y="166"/>
                                    </a:lnTo>
                                    <a:lnTo>
                                      <a:pt x="12" y="157"/>
                                    </a:lnTo>
                                    <a:lnTo>
                                      <a:pt x="14" y="145"/>
                                    </a:lnTo>
                                    <a:lnTo>
                                      <a:pt x="17" y="135"/>
                                    </a:lnTo>
                                    <a:lnTo>
                                      <a:pt x="17" y="126"/>
                                    </a:lnTo>
                                    <a:lnTo>
                                      <a:pt x="19" y="116"/>
                                    </a:lnTo>
                                    <a:lnTo>
                                      <a:pt x="24" y="104"/>
                                    </a:lnTo>
                                    <a:lnTo>
                                      <a:pt x="26" y="97"/>
                                    </a:lnTo>
                                    <a:lnTo>
                                      <a:pt x="31" y="88"/>
                                    </a:lnTo>
                                    <a:lnTo>
                                      <a:pt x="36" y="78"/>
                                    </a:lnTo>
                                    <a:lnTo>
                                      <a:pt x="40" y="71"/>
                                    </a:lnTo>
                                    <a:lnTo>
                                      <a:pt x="48" y="62"/>
                                    </a:lnTo>
                                    <a:lnTo>
                                      <a:pt x="45" y="47"/>
                                    </a:lnTo>
                                    <a:lnTo>
                                      <a:pt x="48" y="40"/>
                                    </a:lnTo>
                                    <a:lnTo>
                                      <a:pt x="55" y="33"/>
                                    </a:lnTo>
                                    <a:lnTo>
                                      <a:pt x="64" y="28"/>
                                    </a:lnTo>
                                    <a:lnTo>
                                      <a:pt x="74" y="21"/>
                                    </a:lnTo>
                                    <a:lnTo>
                                      <a:pt x="86" y="16"/>
                                    </a:lnTo>
                                    <a:lnTo>
                                      <a:pt x="93" y="7"/>
                                    </a:lnTo>
                                    <a:lnTo>
                                      <a:pt x="100" y="0"/>
                                    </a:lnTo>
                                    <a:lnTo>
                                      <a:pt x="105" y="5"/>
                                    </a:lnTo>
                                    <a:lnTo>
                                      <a:pt x="107" y="16"/>
                                    </a:lnTo>
                                    <a:lnTo>
                                      <a:pt x="112" y="28"/>
                                    </a:lnTo>
                                    <a:lnTo>
                                      <a:pt x="117" y="43"/>
                                    </a:lnTo>
                                    <a:lnTo>
                                      <a:pt x="121" y="54"/>
                                    </a:lnTo>
                                    <a:lnTo>
                                      <a:pt x="124" y="66"/>
                                    </a:lnTo>
                                    <a:lnTo>
                                      <a:pt x="129" y="78"/>
                                    </a:lnTo>
                                    <a:lnTo>
                                      <a:pt x="133" y="92"/>
                                    </a:lnTo>
                                    <a:lnTo>
                                      <a:pt x="138" y="102"/>
                                    </a:lnTo>
                                    <a:lnTo>
                                      <a:pt x="145" y="111"/>
                                    </a:lnTo>
                                    <a:lnTo>
                                      <a:pt x="152" y="119"/>
                                    </a:lnTo>
                                    <a:lnTo>
                                      <a:pt x="162" y="126"/>
                                    </a:lnTo>
                                    <a:lnTo>
                                      <a:pt x="169" y="126"/>
                                    </a:lnTo>
                                    <a:lnTo>
                                      <a:pt x="181" y="126"/>
                                    </a:lnTo>
                                    <a:lnTo>
                                      <a:pt x="186" y="126"/>
                                    </a:lnTo>
                                    <a:lnTo>
                                      <a:pt x="193" y="123"/>
                                    </a:lnTo>
                                    <a:lnTo>
                                      <a:pt x="202" y="121"/>
                                    </a:lnTo>
                                    <a:lnTo>
                                      <a:pt x="209" y="116"/>
                                    </a:lnTo>
                                    <a:lnTo>
                                      <a:pt x="219" y="107"/>
                                    </a:lnTo>
                                    <a:lnTo>
                                      <a:pt x="231" y="104"/>
                                    </a:lnTo>
                                    <a:lnTo>
                                      <a:pt x="243" y="104"/>
                                    </a:lnTo>
                                    <a:lnTo>
                                      <a:pt x="257" y="107"/>
                                    </a:lnTo>
                                    <a:lnTo>
                                      <a:pt x="269" y="109"/>
                                    </a:lnTo>
                                    <a:lnTo>
                                      <a:pt x="283" y="111"/>
                                    </a:lnTo>
                                    <a:lnTo>
                                      <a:pt x="295" y="111"/>
                                    </a:lnTo>
                                    <a:lnTo>
                                      <a:pt x="309" y="109"/>
                                    </a:lnTo>
                                    <a:lnTo>
                                      <a:pt x="319" y="104"/>
                                    </a:lnTo>
                                    <a:lnTo>
                                      <a:pt x="331" y="102"/>
                                    </a:lnTo>
                                    <a:lnTo>
                                      <a:pt x="343" y="97"/>
                                    </a:lnTo>
                                    <a:lnTo>
                                      <a:pt x="352" y="90"/>
                                    </a:lnTo>
                                    <a:lnTo>
                                      <a:pt x="362" y="83"/>
                                    </a:lnTo>
                                    <a:lnTo>
                                      <a:pt x="371" y="76"/>
                                    </a:lnTo>
                                    <a:lnTo>
                                      <a:pt x="378" y="69"/>
                                    </a:lnTo>
                                    <a:lnTo>
                                      <a:pt x="386" y="62"/>
                                    </a:lnTo>
                                    <a:lnTo>
                                      <a:pt x="386" y="71"/>
                                    </a:lnTo>
                                    <a:lnTo>
                                      <a:pt x="388" y="81"/>
                                    </a:lnTo>
                                    <a:lnTo>
                                      <a:pt x="388" y="90"/>
                                    </a:lnTo>
                                    <a:lnTo>
                                      <a:pt x="390" y="100"/>
                                    </a:lnTo>
                                    <a:lnTo>
                                      <a:pt x="393" y="107"/>
                                    </a:lnTo>
                                    <a:lnTo>
                                      <a:pt x="398" y="119"/>
                                    </a:lnTo>
                                    <a:lnTo>
                                      <a:pt x="398" y="126"/>
                                    </a:lnTo>
                                    <a:lnTo>
                                      <a:pt x="402" y="138"/>
                                    </a:lnTo>
                                    <a:lnTo>
                                      <a:pt x="405" y="145"/>
                                    </a:lnTo>
                                    <a:lnTo>
                                      <a:pt x="407" y="157"/>
                                    </a:lnTo>
                                    <a:lnTo>
                                      <a:pt x="412" y="166"/>
                                    </a:lnTo>
                                    <a:lnTo>
                                      <a:pt x="414" y="175"/>
                                    </a:lnTo>
                                    <a:lnTo>
                                      <a:pt x="417" y="183"/>
                                    </a:lnTo>
                                    <a:lnTo>
                                      <a:pt x="419" y="192"/>
                                    </a:lnTo>
                                    <a:lnTo>
                                      <a:pt x="421" y="202"/>
                                    </a:lnTo>
                                    <a:lnTo>
                                      <a:pt x="426" y="211"/>
                                    </a:lnTo>
                                    <a:lnTo>
                                      <a:pt x="426" y="221"/>
                                    </a:lnTo>
                                    <a:lnTo>
                                      <a:pt x="431" y="230"/>
                                    </a:lnTo>
                                    <a:lnTo>
                                      <a:pt x="431" y="237"/>
                                    </a:lnTo>
                                    <a:lnTo>
                                      <a:pt x="433" y="247"/>
                                    </a:lnTo>
                                    <a:lnTo>
                                      <a:pt x="436" y="256"/>
                                    </a:lnTo>
                                    <a:lnTo>
                                      <a:pt x="436" y="266"/>
                                    </a:lnTo>
                                    <a:lnTo>
                                      <a:pt x="438" y="275"/>
                                    </a:lnTo>
                                    <a:lnTo>
                                      <a:pt x="440" y="285"/>
                                    </a:lnTo>
                                    <a:lnTo>
                                      <a:pt x="440" y="292"/>
                                    </a:lnTo>
                                    <a:lnTo>
                                      <a:pt x="440" y="301"/>
                                    </a:lnTo>
                                    <a:lnTo>
                                      <a:pt x="440" y="311"/>
                                    </a:lnTo>
                                    <a:lnTo>
                                      <a:pt x="440" y="320"/>
                                    </a:lnTo>
                                    <a:lnTo>
                                      <a:pt x="440" y="327"/>
                                    </a:lnTo>
                                    <a:lnTo>
                                      <a:pt x="440" y="337"/>
                                    </a:lnTo>
                                    <a:lnTo>
                                      <a:pt x="438" y="346"/>
                                    </a:lnTo>
                                    <a:lnTo>
                                      <a:pt x="436" y="356"/>
                                    </a:lnTo>
                                    <a:lnTo>
                                      <a:pt x="440" y="363"/>
                                    </a:lnTo>
                                    <a:lnTo>
                                      <a:pt x="450" y="368"/>
                                    </a:lnTo>
                                    <a:lnTo>
                                      <a:pt x="459" y="370"/>
                                    </a:lnTo>
                                    <a:lnTo>
                                      <a:pt x="476" y="370"/>
                                    </a:lnTo>
                                    <a:lnTo>
                                      <a:pt x="488" y="368"/>
                                    </a:lnTo>
                                    <a:lnTo>
                                      <a:pt x="505" y="358"/>
                                    </a:lnTo>
                                    <a:lnTo>
                                      <a:pt x="512" y="354"/>
                                    </a:lnTo>
                                    <a:lnTo>
                                      <a:pt x="519" y="346"/>
                                    </a:lnTo>
                                    <a:lnTo>
                                      <a:pt x="524" y="337"/>
                                    </a:lnTo>
                                    <a:lnTo>
                                      <a:pt x="531" y="332"/>
                                    </a:lnTo>
                                    <a:lnTo>
                                      <a:pt x="538" y="318"/>
                                    </a:lnTo>
                                    <a:lnTo>
                                      <a:pt x="547" y="311"/>
                                    </a:lnTo>
                                    <a:lnTo>
                                      <a:pt x="557" y="301"/>
                                    </a:lnTo>
                                    <a:lnTo>
                                      <a:pt x="569" y="299"/>
                                    </a:lnTo>
                                    <a:lnTo>
                                      <a:pt x="581" y="294"/>
                                    </a:lnTo>
                                    <a:lnTo>
                                      <a:pt x="593" y="292"/>
                                    </a:lnTo>
                                    <a:lnTo>
                                      <a:pt x="607" y="292"/>
                                    </a:lnTo>
                                    <a:lnTo>
                                      <a:pt x="619" y="292"/>
                                    </a:lnTo>
                                    <a:lnTo>
                                      <a:pt x="633" y="292"/>
                                    </a:lnTo>
                                    <a:lnTo>
                                      <a:pt x="645" y="292"/>
                                    </a:lnTo>
                                    <a:lnTo>
                                      <a:pt x="657" y="294"/>
                                    </a:lnTo>
                                    <a:lnTo>
                                      <a:pt x="671" y="299"/>
                                    </a:lnTo>
                                    <a:lnTo>
                                      <a:pt x="681" y="299"/>
                                    </a:lnTo>
                                    <a:lnTo>
                                      <a:pt x="690" y="301"/>
                                    </a:lnTo>
                                    <a:lnTo>
                                      <a:pt x="697" y="306"/>
                                    </a:lnTo>
                                    <a:lnTo>
                                      <a:pt x="705" y="308"/>
                                    </a:lnTo>
                                    <a:lnTo>
                                      <a:pt x="736" y="399"/>
                                    </a:lnTo>
                                    <a:lnTo>
                                      <a:pt x="736" y="39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B300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1558" name="Freeform 534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36" y="2583"/>
                                <a:ext cx="342" cy="365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38" y="175"/>
                                  </a:cxn>
                                  <a:cxn ang="0">
                                    <a:pos x="331" y="159"/>
                                  </a:cxn>
                                  <a:cxn ang="0">
                                    <a:pos x="326" y="145"/>
                                  </a:cxn>
                                  <a:cxn ang="0">
                                    <a:pos x="316" y="135"/>
                                  </a:cxn>
                                  <a:cxn ang="0">
                                    <a:pos x="300" y="123"/>
                                  </a:cxn>
                                  <a:cxn ang="0">
                                    <a:pos x="295" y="107"/>
                                  </a:cxn>
                                  <a:cxn ang="0">
                                    <a:pos x="300" y="88"/>
                                  </a:cxn>
                                  <a:cxn ang="0">
                                    <a:pos x="292" y="69"/>
                                  </a:cxn>
                                  <a:cxn ang="0">
                                    <a:pos x="276" y="62"/>
                                  </a:cxn>
                                  <a:cxn ang="0">
                                    <a:pos x="261" y="57"/>
                                  </a:cxn>
                                  <a:cxn ang="0">
                                    <a:pos x="240" y="45"/>
                                  </a:cxn>
                                  <a:cxn ang="0">
                                    <a:pos x="216" y="28"/>
                                  </a:cxn>
                                  <a:cxn ang="0">
                                    <a:pos x="197" y="19"/>
                                  </a:cxn>
                                  <a:cxn ang="0">
                                    <a:pos x="181" y="12"/>
                                  </a:cxn>
                                  <a:cxn ang="0">
                                    <a:pos x="166" y="7"/>
                                  </a:cxn>
                                  <a:cxn ang="0">
                                    <a:pos x="145" y="2"/>
                                  </a:cxn>
                                  <a:cxn ang="0">
                                    <a:pos x="123" y="0"/>
                                  </a:cxn>
                                  <a:cxn ang="0">
                                    <a:pos x="104" y="0"/>
                                  </a:cxn>
                                  <a:cxn ang="0">
                                    <a:pos x="88" y="7"/>
                                  </a:cxn>
                                  <a:cxn ang="0">
                                    <a:pos x="73" y="16"/>
                                  </a:cxn>
                                  <a:cxn ang="0">
                                    <a:pos x="64" y="31"/>
                                  </a:cxn>
                                  <a:cxn ang="0">
                                    <a:pos x="57" y="47"/>
                                  </a:cxn>
                                  <a:cxn ang="0">
                                    <a:pos x="50" y="66"/>
                                  </a:cxn>
                                  <a:cxn ang="0">
                                    <a:pos x="42" y="88"/>
                                  </a:cxn>
                                  <a:cxn ang="0">
                                    <a:pos x="35" y="109"/>
                                  </a:cxn>
                                  <a:cxn ang="0">
                                    <a:pos x="31" y="133"/>
                                  </a:cxn>
                                  <a:cxn ang="0">
                                    <a:pos x="26" y="154"/>
                                  </a:cxn>
                                  <a:cxn ang="0">
                                    <a:pos x="19" y="178"/>
                                  </a:cxn>
                                  <a:cxn ang="0">
                                    <a:pos x="9" y="199"/>
                                  </a:cxn>
                                  <a:cxn ang="0">
                                    <a:pos x="0" y="223"/>
                                  </a:cxn>
                                  <a:cxn ang="0">
                                    <a:pos x="0" y="249"/>
                                  </a:cxn>
                                  <a:cxn ang="0">
                                    <a:pos x="7" y="275"/>
                                  </a:cxn>
                                  <a:cxn ang="0">
                                    <a:pos x="7" y="301"/>
                                  </a:cxn>
                                  <a:cxn ang="0">
                                    <a:pos x="0" y="325"/>
                                  </a:cxn>
                                  <a:cxn ang="0">
                                    <a:pos x="7" y="344"/>
                                  </a:cxn>
                                  <a:cxn ang="0">
                                    <a:pos x="26" y="353"/>
                                  </a:cxn>
                                  <a:cxn ang="0">
                                    <a:pos x="50" y="363"/>
                                  </a:cxn>
                                  <a:cxn ang="0">
                                    <a:pos x="64" y="353"/>
                                  </a:cxn>
                                  <a:cxn ang="0">
                                    <a:pos x="78" y="334"/>
                                  </a:cxn>
                                  <a:cxn ang="0">
                                    <a:pos x="92" y="320"/>
                                  </a:cxn>
                                  <a:cxn ang="0">
                                    <a:pos x="112" y="304"/>
                                  </a:cxn>
                                  <a:cxn ang="0">
                                    <a:pos x="135" y="292"/>
                                  </a:cxn>
                                  <a:cxn ang="0">
                                    <a:pos x="159" y="273"/>
                                  </a:cxn>
                                  <a:cxn ang="0">
                                    <a:pos x="183" y="256"/>
                                  </a:cxn>
                                  <a:cxn ang="0">
                                    <a:pos x="204" y="237"/>
                                  </a:cxn>
                                  <a:cxn ang="0">
                                    <a:pos x="226" y="218"/>
                                  </a:cxn>
                                  <a:cxn ang="0">
                                    <a:pos x="247" y="204"/>
                                  </a:cxn>
                                  <a:cxn ang="0">
                                    <a:pos x="271" y="194"/>
                                  </a:cxn>
                                  <a:cxn ang="0">
                                    <a:pos x="295" y="190"/>
                                  </a:cxn>
                                  <a:cxn ang="0">
                                    <a:pos x="321" y="190"/>
                                  </a:cxn>
                                  <a:cxn ang="0">
                                    <a:pos x="342" y="183"/>
                                  </a:cxn>
                                </a:cxnLst>
                                <a:rect l="0" t="0" r="r" b="b"/>
                                <a:pathLst>
                                  <a:path w="342" h="365">
                                    <a:moveTo>
                                      <a:pt x="342" y="183"/>
                                    </a:moveTo>
                                    <a:lnTo>
                                      <a:pt x="338" y="175"/>
                                    </a:lnTo>
                                    <a:lnTo>
                                      <a:pt x="333" y="168"/>
                                    </a:lnTo>
                                    <a:lnTo>
                                      <a:pt x="331" y="159"/>
                                    </a:lnTo>
                                    <a:lnTo>
                                      <a:pt x="328" y="152"/>
                                    </a:lnTo>
                                    <a:lnTo>
                                      <a:pt x="326" y="145"/>
                                    </a:lnTo>
                                    <a:lnTo>
                                      <a:pt x="321" y="140"/>
                                    </a:lnTo>
                                    <a:lnTo>
                                      <a:pt x="316" y="135"/>
                                    </a:lnTo>
                                    <a:lnTo>
                                      <a:pt x="309" y="133"/>
                                    </a:lnTo>
                                    <a:lnTo>
                                      <a:pt x="300" y="123"/>
                                    </a:lnTo>
                                    <a:lnTo>
                                      <a:pt x="297" y="116"/>
                                    </a:lnTo>
                                    <a:lnTo>
                                      <a:pt x="295" y="107"/>
                                    </a:lnTo>
                                    <a:lnTo>
                                      <a:pt x="300" y="97"/>
                                    </a:lnTo>
                                    <a:lnTo>
                                      <a:pt x="300" y="88"/>
                                    </a:lnTo>
                                    <a:lnTo>
                                      <a:pt x="300" y="76"/>
                                    </a:lnTo>
                                    <a:lnTo>
                                      <a:pt x="292" y="69"/>
                                    </a:lnTo>
                                    <a:lnTo>
                                      <a:pt x="285" y="64"/>
                                    </a:lnTo>
                                    <a:lnTo>
                                      <a:pt x="276" y="62"/>
                                    </a:lnTo>
                                    <a:lnTo>
                                      <a:pt x="269" y="59"/>
                                    </a:lnTo>
                                    <a:lnTo>
                                      <a:pt x="261" y="57"/>
                                    </a:lnTo>
                                    <a:lnTo>
                                      <a:pt x="254" y="54"/>
                                    </a:lnTo>
                                    <a:lnTo>
                                      <a:pt x="240" y="45"/>
                                    </a:lnTo>
                                    <a:lnTo>
                                      <a:pt x="228" y="33"/>
                                    </a:lnTo>
                                    <a:lnTo>
                                      <a:pt x="216" y="28"/>
                                    </a:lnTo>
                                    <a:lnTo>
                                      <a:pt x="207" y="24"/>
                                    </a:lnTo>
                                    <a:lnTo>
                                      <a:pt x="197" y="19"/>
                                    </a:lnTo>
                                    <a:lnTo>
                                      <a:pt x="190" y="16"/>
                                    </a:lnTo>
                                    <a:lnTo>
                                      <a:pt x="181" y="12"/>
                                    </a:lnTo>
                                    <a:lnTo>
                                      <a:pt x="173" y="9"/>
                                    </a:lnTo>
                                    <a:lnTo>
                                      <a:pt x="166" y="7"/>
                                    </a:lnTo>
                                    <a:lnTo>
                                      <a:pt x="162" y="5"/>
                                    </a:lnTo>
                                    <a:lnTo>
                                      <a:pt x="145" y="2"/>
                                    </a:lnTo>
                                    <a:lnTo>
                                      <a:pt x="135" y="0"/>
                                    </a:lnTo>
                                    <a:lnTo>
                                      <a:pt x="123" y="0"/>
                                    </a:lnTo>
                                    <a:lnTo>
                                      <a:pt x="114" y="0"/>
                                    </a:lnTo>
                                    <a:lnTo>
                                      <a:pt x="104" y="0"/>
                                    </a:lnTo>
                                    <a:lnTo>
                                      <a:pt x="95" y="5"/>
                                    </a:lnTo>
                                    <a:lnTo>
                                      <a:pt x="88" y="7"/>
                                    </a:lnTo>
                                    <a:lnTo>
                                      <a:pt x="81" y="12"/>
                                    </a:lnTo>
                                    <a:lnTo>
                                      <a:pt x="73" y="16"/>
                                    </a:lnTo>
                                    <a:lnTo>
                                      <a:pt x="69" y="24"/>
                                    </a:lnTo>
                                    <a:lnTo>
                                      <a:pt x="64" y="31"/>
                                    </a:lnTo>
                                    <a:lnTo>
                                      <a:pt x="62" y="40"/>
                                    </a:lnTo>
                                    <a:lnTo>
                                      <a:pt x="57" y="47"/>
                                    </a:lnTo>
                                    <a:lnTo>
                                      <a:pt x="52" y="57"/>
                                    </a:lnTo>
                                    <a:lnTo>
                                      <a:pt x="50" y="66"/>
                                    </a:lnTo>
                                    <a:lnTo>
                                      <a:pt x="45" y="76"/>
                                    </a:lnTo>
                                    <a:lnTo>
                                      <a:pt x="42" y="88"/>
                                    </a:lnTo>
                                    <a:lnTo>
                                      <a:pt x="40" y="97"/>
                                    </a:lnTo>
                                    <a:lnTo>
                                      <a:pt x="35" y="109"/>
                                    </a:lnTo>
                                    <a:lnTo>
                                      <a:pt x="35" y="121"/>
                                    </a:lnTo>
                                    <a:lnTo>
                                      <a:pt x="31" y="133"/>
                                    </a:lnTo>
                                    <a:lnTo>
                                      <a:pt x="28" y="142"/>
                                    </a:lnTo>
                                    <a:lnTo>
                                      <a:pt x="26" y="154"/>
                                    </a:lnTo>
                                    <a:lnTo>
                                      <a:pt x="21" y="166"/>
                                    </a:lnTo>
                                    <a:lnTo>
                                      <a:pt x="19" y="178"/>
                                    </a:lnTo>
                                    <a:lnTo>
                                      <a:pt x="14" y="190"/>
                                    </a:lnTo>
                                    <a:lnTo>
                                      <a:pt x="9" y="199"/>
                                    </a:lnTo>
                                    <a:lnTo>
                                      <a:pt x="7" y="213"/>
                                    </a:lnTo>
                                    <a:lnTo>
                                      <a:pt x="0" y="223"/>
                                    </a:lnTo>
                                    <a:lnTo>
                                      <a:pt x="0" y="237"/>
                                    </a:lnTo>
                                    <a:lnTo>
                                      <a:pt x="0" y="249"/>
                                    </a:lnTo>
                                    <a:lnTo>
                                      <a:pt x="4" y="263"/>
                                    </a:lnTo>
                                    <a:lnTo>
                                      <a:pt x="7" y="275"/>
                                    </a:lnTo>
                                    <a:lnTo>
                                      <a:pt x="7" y="287"/>
                                    </a:lnTo>
                                    <a:lnTo>
                                      <a:pt x="7" y="301"/>
                                    </a:lnTo>
                                    <a:lnTo>
                                      <a:pt x="2" y="315"/>
                                    </a:lnTo>
                                    <a:lnTo>
                                      <a:pt x="0" y="325"/>
                                    </a:lnTo>
                                    <a:lnTo>
                                      <a:pt x="2" y="337"/>
                                    </a:lnTo>
                                    <a:lnTo>
                                      <a:pt x="7" y="344"/>
                                    </a:lnTo>
                                    <a:lnTo>
                                      <a:pt x="16" y="351"/>
                                    </a:lnTo>
                                    <a:lnTo>
                                      <a:pt x="26" y="353"/>
                                    </a:lnTo>
                                    <a:lnTo>
                                      <a:pt x="38" y="361"/>
                                    </a:lnTo>
                                    <a:lnTo>
                                      <a:pt x="50" y="363"/>
                                    </a:lnTo>
                                    <a:lnTo>
                                      <a:pt x="59" y="365"/>
                                    </a:lnTo>
                                    <a:lnTo>
                                      <a:pt x="64" y="353"/>
                                    </a:lnTo>
                                    <a:lnTo>
                                      <a:pt x="71" y="344"/>
                                    </a:lnTo>
                                    <a:lnTo>
                                      <a:pt x="78" y="334"/>
                                    </a:lnTo>
                                    <a:lnTo>
                                      <a:pt x="85" y="327"/>
                                    </a:lnTo>
                                    <a:lnTo>
                                      <a:pt x="92" y="320"/>
                                    </a:lnTo>
                                    <a:lnTo>
                                      <a:pt x="102" y="311"/>
                                    </a:lnTo>
                                    <a:lnTo>
                                      <a:pt x="112" y="304"/>
                                    </a:lnTo>
                                    <a:lnTo>
                                      <a:pt x="126" y="299"/>
                                    </a:lnTo>
                                    <a:lnTo>
                                      <a:pt x="135" y="292"/>
                                    </a:lnTo>
                                    <a:lnTo>
                                      <a:pt x="150" y="282"/>
                                    </a:lnTo>
                                    <a:lnTo>
                                      <a:pt x="159" y="273"/>
                                    </a:lnTo>
                                    <a:lnTo>
                                      <a:pt x="171" y="266"/>
                                    </a:lnTo>
                                    <a:lnTo>
                                      <a:pt x="183" y="256"/>
                                    </a:lnTo>
                                    <a:lnTo>
                                      <a:pt x="195" y="247"/>
                                    </a:lnTo>
                                    <a:lnTo>
                                      <a:pt x="204" y="237"/>
                                    </a:lnTo>
                                    <a:lnTo>
                                      <a:pt x="216" y="228"/>
                                    </a:lnTo>
                                    <a:lnTo>
                                      <a:pt x="226" y="218"/>
                                    </a:lnTo>
                                    <a:lnTo>
                                      <a:pt x="238" y="211"/>
                                    </a:lnTo>
                                    <a:lnTo>
                                      <a:pt x="247" y="204"/>
                                    </a:lnTo>
                                    <a:lnTo>
                                      <a:pt x="259" y="199"/>
                                    </a:lnTo>
                                    <a:lnTo>
                                      <a:pt x="271" y="194"/>
                                    </a:lnTo>
                                    <a:lnTo>
                                      <a:pt x="283" y="192"/>
                                    </a:lnTo>
                                    <a:lnTo>
                                      <a:pt x="295" y="190"/>
                                    </a:lnTo>
                                    <a:lnTo>
                                      <a:pt x="309" y="192"/>
                                    </a:lnTo>
                                    <a:lnTo>
                                      <a:pt x="321" y="190"/>
                                    </a:lnTo>
                                    <a:lnTo>
                                      <a:pt x="335" y="190"/>
                                    </a:lnTo>
                                    <a:lnTo>
                                      <a:pt x="342" y="183"/>
                                    </a:lnTo>
                                    <a:lnTo>
                                      <a:pt x="342" y="18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A7DFF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</a:grpSp>
                      </lc:lockedCanvas>
                    </a:graphicData>
                  </a:graphic>
                </wp:inline>
              </w:drawing>
            </w:r>
            <w:r w:rsidR="000514A4" w:rsidRPr="00A17368">
              <w:rPr>
                <w:rFonts w:ascii="Hand writing Mutlu" w:hAnsi="Hand writing Mutlu"/>
                <w:sz w:val="96"/>
                <w:szCs w:val="96"/>
              </w:rPr>
              <w:t>kalem</w:t>
            </w:r>
          </w:p>
          <w:p w:rsidR="000514A4" w:rsidRPr="00A17368" w:rsidRDefault="000514A4" w:rsidP="00A17368">
            <w:pPr>
              <w:spacing w:after="0" w:line="240" w:lineRule="auto"/>
              <w:rPr>
                <w:sz w:val="144"/>
                <w:szCs w:val="144"/>
              </w:rPr>
            </w:pPr>
            <w:r w:rsidRPr="00A17368">
              <w:rPr>
                <w:rFonts w:ascii="Hand writing Mutlu" w:hAnsi="Hand writing Mutlu"/>
                <w:sz w:val="144"/>
                <w:szCs w:val="144"/>
              </w:rPr>
              <w:t xml:space="preserve">K     </w:t>
            </w:r>
            <w:r w:rsidR="00FA7461">
              <w:rPr>
                <w:rFonts w:ascii="Hand writing Mutlu" w:hAnsi="Hand writing Mutlu"/>
                <w:sz w:val="144"/>
                <w:szCs w:val="144"/>
              </w:rPr>
              <w:t xml:space="preserve"> </w:t>
            </w:r>
            <w:r w:rsidRPr="00A17368">
              <w:rPr>
                <w:rFonts w:ascii="Hand writing Mutlu" w:hAnsi="Hand writing Mutlu"/>
                <w:sz w:val="144"/>
                <w:szCs w:val="144"/>
              </w:rPr>
              <w:t xml:space="preserve"> </w:t>
            </w:r>
            <w:r w:rsidRPr="00A17368">
              <w:rPr>
                <w:rFonts w:ascii="Hand writing Mutlu" w:hAnsi="Hand writing Mutlu"/>
                <w:sz w:val="144"/>
                <w:szCs w:val="144"/>
              </w:rPr>
              <w:lastRenderedPageBreak/>
              <w:t>k</w:t>
            </w:r>
          </w:p>
        </w:tc>
        <w:tc>
          <w:tcPr>
            <w:tcW w:w="7072" w:type="dxa"/>
          </w:tcPr>
          <w:p w:rsidR="000F6741" w:rsidRPr="00A17368" w:rsidRDefault="00633E09" w:rsidP="00A17368">
            <w:pPr>
              <w:spacing w:after="0" w:line="240" w:lineRule="auto"/>
              <w:rPr>
                <w:rFonts w:ascii="Hand writing Mutlu" w:hAnsi="Hand writing Mutlu"/>
                <w:sz w:val="96"/>
                <w:szCs w:val="96"/>
              </w:rPr>
            </w:pPr>
            <w:r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2183511" cy="3657600"/>
                  <wp:effectExtent l="6096" t="0" r="1143" b="0"/>
                  <wp:docPr id="14" name="Nesne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3143250" cy="1238251"/>
                            <a:chOff x="0" y="0"/>
                            <a:chExt cx="3143250" cy="1238251"/>
                          </a:xfrm>
                        </a:grpSpPr>
                        <a:grpSp>
                          <a:nvGrpSpPr>
                            <a:cNvPr id="1565" name="Group 541"/>
                            <a:cNvGrpSpPr>
                              <a:grpSpLocks/>
                            </a:cNvGrpSpPr>
                          </a:nvGrpSpPr>
                          <a:grpSpPr bwMode="auto">
                            <a:xfrm>
                              <a:off x="0" y="0"/>
                              <a:ext cx="3143250" cy="1238251"/>
                              <a:chOff x="0" y="0"/>
                              <a:chExt cx="9473" cy="7598"/>
                            </a:xfrm>
                          </a:grpSpPr>
                          <a:grpSp>
                            <a:nvGrpSpPr>
                              <a:cNvPr id="3" name="Group 542"/>
                              <a:cNvGrpSpPr>
                                <a:grpSpLocks/>
                              </a:cNvGrpSpPr>
                            </a:nvGrpSpPr>
                            <a:grpSpPr bwMode="auto">
                              <a:xfrm>
                                <a:off x="407" y="360"/>
                                <a:ext cx="8820" cy="7238"/>
                                <a:chOff x="407" y="360"/>
                                <a:chExt cx="8820" cy="7238"/>
                              </a:xfrm>
                            </a:grpSpPr>
                            <a:sp>
                              <a:nvSpPr>
                                <a:cNvPr id="1567" name="Freeform 543"/>
                                <a:cNvSpPr>
                                  <a:spLocks/>
                                </a:cNvSpPr>
                              </a:nvSpPr>
                              <a:spPr bwMode="auto">
                                <a:xfrm>
                                  <a:off x="923" y="525"/>
                                  <a:ext cx="3718" cy="1960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3001" y="1344"/>
                                    </a:cxn>
                                    <a:cxn ang="0">
                                      <a:pos x="3073" y="1170"/>
                                    </a:cxn>
                                    <a:cxn ang="0">
                                      <a:pos x="3148" y="1009"/>
                                    </a:cxn>
                                    <a:cxn ang="0">
                                      <a:pos x="3237" y="858"/>
                                    </a:cxn>
                                    <a:cxn ang="0">
                                      <a:pos x="3335" y="719"/>
                                    </a:cxn>
                                    <a:cxn ang="0">
                                      <a:pos x="3438" y="594"/>
                                    </a:cxn>
                                    <a:cxn ang="0">
                                      <a:pos x="3549" y="487"/>
                                    </a:cxn>
                                    <a:cxn ang="0">
                                      <a:pos x="3660" y="393"/>
                                    </a:cxn>
                                    <a:cxn ang="0">
                                      <a:pos x="3607" y="313"/>
                                    </a:cxn>
                                    <a:cxn ang="0">
                                      <a:pos x="3384" y="246"/>
                                    </a:cxn>
                                    <a:cxn ang="0">
                                      <a:pos x="3157" y="179"/>
                                    </a:cxn>
                                    <a:cxn ang="0">
                                      <a:pos x="2930" y="125"/>
                                    </a:cxn>
                                    <a:cxn ang="0">
                                      <a:pos x="2699" y="81"/>
                                    </a:cxn>
                                    <a:cxn ang="0">
                                      <a:pos x="2471" y="45"/>
                                    </a:cxn>
                                    <a:cxn ang="0">
                                      <a:pos x="2240" y="18"/>
                                    </a:cxn>
                                    <a:cxn ang="0">
                                      <a:pos x="2017" y="5"/>
                                    </a:cxn>
                                    <a:cxn ang="0">
                                      <a:pos x="1750" y="0"/>
                                    </a:cxn>
                                    <a:cxn ang="0">
                                      <a:pos x="1443" y="14"/>
                                    </a:cxn>
                                    <a:cxn ang="0">
                                      <a:pos x="1154" y="54"/>
                                    </a:cxn>
                                    <a:cxn ang="0">
                                      <a:pos x="886" y="116"/>
                                    </a:cxn>
                                    <a:cxn ang="0">
                                      <a:pos x="646" y="210"/>
                                    </a:cxn>
                                    <a:cxn ang="0">
                                      <a:pos x="432" y="331"/>
                                    </a:cxn>
                                    <a:cxn ang="0">
                                      <a:pos x="254" y="482"/>
                                    </a:cxn>
                                    <a:cxn ang="0">
                                      <a:pos x="112" y="661"/>
                                    </a:cxn>
                                    <a:cxn ang="0">
                                      <a:pos x="0" y="947"/>
                                    </a:cxn>
                                    <a:cxn ang="0">
                                      <a:pos x="23" y="1291"/>
                                    </a:cxn>
                                    <a:cxn ang="0">
                                      <a:pos x="143" y="1407"/>
                                    </a:cxn>
                                    <a:cxn ang="0">
                                      <a:pos x="334" y="1344"/>
                                    </a:cxn>
                                    <a:cxn ang="0">
                                      <a:pos x="517" y="1282"/>
                                    </a:cxn>
                                    <a:cxn ang="0">
                                      <a:pos x="691" y="1228"/>
                                    </a:cxn>
                                    <a:cxn ang="0">
                                      <a:pos x="837" y="1183"/>
                                    </a:cxn>
                                    <a:cxn ang="0">
                                      <a:pos x="962" y="1148"/>
                                    </a:cxn>
                                    <a:cxn ang="0">
                                      <a:pos x="1051" y="1121"/>
                                    </a:cxn>
                                    <a:cxn ang="0">
                                      <a:pos x="1100" y="1103"/>
                                    </a:cxn>
                                    <a:cxn ang="0">
                                      <a:pos x="1122" y="1121"/>
                                    </a:cxn>
                                    <a:cxn ang="0">
                                      <a:pos x="1243" y="1250"/>
                                    </a:cxn>
                                    <a:cxn ang="0">
                                      <a:pos x="1452" y="1451"/>
                                    </a:cxn>
                                    <a:cxn ang="0">
                                      <a:pos x="1728" y="1675"/>
                                    </a:cxn>
                                    <a:cxn ang="0">
                                      <a:pos x="2040" y="1862"/>
                                    </a:cxn>
                                    <a:cxn ang="0">
                                      <a:pos x="2351" y="1960"/>
                                    </a:cxn>
                                    <a:cxn ang="0">
                                      <a:pos x="2641" y="1911"/>
                                    </a:cxn>
                                    <a:cxn ang="0">
                                      <a:pos x="2881" y="1657"/>
                                    </a:cxn>
                                  </a:cxnLst>
                                  <a:rect l="0" t="0" r="r" b="b"/>
                                  <a:pathLst>
                                    <a:path w="3718" h="1960">
                                      <a:moveTo>
                                        <a:pt x="2970" y="1438"/>
                                      </a:moveTo>
                                      <a:lnTo>
                                        <a:pt x="3001" y="1344"/>
                                      </a:lnTo>
                                      <a:lnTo>
                                        <a:pt x="3032" y="1259"/>
                                      </a:lnTo>
                                      <a:lnTo>
                                        <a:pt x="3073" y="1170"/>
                                      </a:lnTo>
                                      <a:lnTo>
                                        <a:pt x="3108" y="1090"/>
                                      </a:lnTo>
                                      <a:lnTo>
                                        <a:pt x="3148" y="1009"/>
                                      </a:lnTo>
                                      <a:lnTo>
                                        <a:pt x="3193" y="929"/>
                                      </a:lnTo>
                                      <a:lnTo>
                                        <a:pt x="3237" y="858"/>
                                      </a:lnTo>
                                      <a:lnTo>
                                        <a:pt x="3286" y="786"/>
                                      </a:lnTo>
                                      <a:lnTo>
                                        <a:pt x="3335" y="719"/>
                                      </a:lnTo>
                                      <a:lnTo>
                                        <a:pt x="3384" y="652"/>
                                      </a:lnTo>
                                      <a:lnTo>
                                        <a:pt x="3438" y="594"/>
                                      </a:lnTo>
                                      <a:lnTo>
                                        <a:pt x="3491" y="536"/>
                                      </a:lnTo>
                                      <a:lnTo>
                                        <a:pt x="3549" y="487"/>
                                      </a:lnTo>
                                      <a:lnTo>
                                        <a:pt x="3602" y="438"/>
                                      </a:lnTo>
                                      <a:lnTo>
                                        <a:pt x="3660" y="393"/>
                                      </a:lnTo>
                                      <a:lnTo>
                                        <a:pt x="3718" y="353"/>
                                      </a:lnTo>
                                      <a:lnTo>
                                        <a:pt x="3607" y="313"/>
                                      </a:lnTo>
                                      <a:lnTo>
                                        <a:pt x="3496" y="277"/>
                                      </a:lnTo>
                                      <a:lnTo>
                                        <a:pt x="3384" y="246"/>
                                      </a:lnTo>
                                      <a:lnTo>
                                        <a:pt x="3273" y="210"/>
                                      </a:lnTo>
                                      <a:lnTo>
                                        <a:pt x="3157" y="179"/>
                                      </a:lnTo>
                                      <a:lnTo>
                                        <a:pt x="3041" y="152"/>
                                      </a:lnTo>
                                      <a:lnTo>
                                        <a:pt x="2930" y="125"/>
                                      </a:lnTo>
                                      <a:lnTo>
                                        <a:pt x="2814" y="103"/>
                                      </a:lnTo>
                                      <a:lnTo>
                                        <a:pt x="2699" y="81"/>
                                      </a:lnTo>
                                      <a:lnTo>
                                        <a:pt x="2583" y="63"/>
                                      </a:lnTo>
                                      <a:lnTo>
                                        <a:pt x="2471" y="45"/>
                                      </a:lnTo>
                                      <a:lnTo>
                                        <a:pt x="2356" y="31"/>
                                      </a:lnTo>
                                      <a:lnTo>
                                        <a:pt x="2240" y="18"/>
                                      </a:lnTo>
                                      <a:lnTo>
                                        <a:pt x="2129" y="9"/>
                                      </a:lnTo>
                                      <a:lnTo>
                                        <a:pt x="2017" y="5"/>
                                      </a:lnTo>
                                      <a:lnTo>
                                        <a:pt x="1906" y="0"/>
                                      </a:lnTo>
                                      <a:lnTo>
                                        <a:pt x="1750" y="0"/>
                                      </a:lnTo>
                                      <a:lnTo>
                                        <a:pt x="1594" y="5"/>
                                      </a:lnTo>
                                      <a:lnTo>
                                        <a:pt x="1443" y="14"/>
                                      </a:lnTo>
                                      <a:lnTo>
                                        <a:pt x="1296" y="31"/>
                                      </a:lnTo>
                                      <a:lnTo>
                                        <a:pt x="1154" y="54"/>
                                      </a:lnTo>
                                      <a:lnTo>
                                        <a:pt x="1020" y="81"/>
                                      </a:lnTo>
                                      <a:lnTo>
                                        <a:pt x="886" y="116"/>
                                      </a:lnTo>
                                      <a:lnTo>
                                        <a:pt x="762" y="161"/>
                                      </a:lnTo>
                                      <a:lnTo>
                                        <a:pt x="646" y="210"/>
                                      </a:lnTo>
                                      <a:lnTo>
                                        <a:pt x="535" y="268"/>
                                      </a:lnTo>
                                      <a:lnTo>
                                        <a:pt x="432" y="331"/>
                                      </a:lnTo>
                                      <a:lnTo>
                                        <a:pt x="339" y="402"/>
                                      </a:lnTo>
                                      <a:lnTo>
                                        <a:pt x="254" y="482"/>
                                      </a:lnTo>
                                      <a:lnTo>
                                        <a:pt x="179" y="567"/>
                                      </a:lnTo>
                                      <a:lnTo>
                                        <a:pt x="112" y="661"/>
                                      </a:lnTo>
                                      <a:lnTo>
                                        <a:pt x="54" y="764"/>
                                      </a:lnTo>
                                      <a:lnTo>
                                        <a:pt x="0" y="947"/>
                                      </a:lnTo>
                                      <a:lnTo>
                                        <a:pt x="0" y="1125"/>
                                      </a:lnTo>
                                      <a:lnTo>
                                        <a:pt x="23" y="1291"/>
                                      </a:lnTo>
                                      <a:lnTo>
                                        <a:pt x="45" y="1438"/>
                                      </a:lnTo>
                                      <a:lnTo>
                                        <a:pt x="143" y="1407"/>
                                      </a:lnTo>
                                      <a:lnTo>
                                        <a:pt x="236" y="1375"/>
                                      </a:lnTo>
                                      <a:lnTo>
                                        <a:pt x="334" y="1344"/>
                                      </a:lnTo>
                                      <a:lnTo>
                                        <a:pt x="428" y="1313"/>
                                      </a:lnTo>
                                      <a:lnTo>
                                        <a:pt x="517" y="1282"/>
                                      </a:lnTo>
                                      <a:lnTo>
                                        <a:pt x="606" y="1255"/>
                                      </a:lnTo>
                                      <a:lnTo>
                                        <a:pt x="691" y="1228"/>
                                      </a:lnTo>
                                      <a:lnTo>
                                        <a:pt x="766" y="1206"/>
                                      </a:lnTo>
                                      <a:lnTo>
                                        <a:pt x="837" y="1183"/>
                                      </a:lnTo>
                                      <a:lnTo>
                                        <a:pt x="904" y="1161"/>
                                      </a:lnTo>
                                      <a:lnTo>
                                        <a:pt x="962" y="1148"/>
                                      </a:lnTo>
                                      <a:lnTo>
                                        <a:pt x="1011" y="1130"/>
                                      </a:lnTo>
                                      <a:lnTo>
                                        <a:pt x="1051" y="1121"/>
                                      </a:lnTo>
                                      <a:lnTo>
                                        <a:pt x="1078" y="1112"/>
                                      </a:lnTo>
                                      <a:lnTo>
                                        <a:pt x="1100" y="1103"/>
                                      </a:lnTo>
                                      <a:lnTo>
                                        <a:pt x="1105" y="1103"/>
                                      </a:lnTo>
                                      <a:lnTo>
                                        <a:pt x="1122" y="1121"/>
                                      </a:lnTo>
                                      <a:lnTo>
                                        <a:pt x="1167" y="1175"/>
                                      </a:lnTo>
                                      <a:lnTo>
                                        <a:pt x="1243" y="1250"/>
                                      </a:lnTo>
                                      <a:lnTo>
                                        <a:pt x="1336" y="1344"/>
                                      </a:lnTo>
                                      <a:lnTo>
                                        <a:pt x="1452" y="1451"/>
                                      </a:lnTo>
                                      <a:lnTo>
                                        <a:pt x="1585" y="1567"/>
                                      </a:lnTo>
                                      <a:lnTo>
                                        <a:pt x="1728" y="1675"/>
                                      </a:lnTo>
                                      <a:lnTo>
                                        <a:pt x="1879" y="1777"/>
                                      </a:lnTo>
                                      <a:lnTo>
                                        <a:pt x="2040" y="1862"/>
                                      </a:lnTo>
                                      <a:lnTo>
                                        <a:pt x="2195" y="1925"/>
                                      </a:lnTo>
                                      <a:lnTo>
                                        <a:pt x="2351" y="1960"/>
                                      </a:lnTo>
                                      <a:lnTo>
                                        <a:pt x="2503" y="1956"/>
                                      </a:lnTo>
                                      <a:lnTo>
                                        <a:pt x="2641" y="1911"/>
                                      </a:lnTo>
                                      <a:lnTo>
                                        <a:pt x="2770" y="1813"/>
                                      </a:lnTo>
                                      <a:lnTo>
                                        <a:pt x="2881" y="1657"/>
                                      </a:lnTo>
                                      <a:lnTo>
                                        <a:pt x="2970" y="143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9F9FF"/>
                                </a:solidFill>
                                <a:ln w="9525">
                                  <a:noFill/>
                                  <a:round/>
                                  <a:headEnd/>
                                  <a:tailEnd/>
                                </a:ln>
                              </a:spPr>
                            </a:sp>
                            <a:sp>
                              <a:nvSpPr>
                                <a:cNvPr id="1568" name="Freeform 544"/>
                                <a:cNvSpPr>
                                  <a:spLocks/>
                                </a:cNvSpPr>
                              </a:nvSpPr>
                              <a:spPr bwMode="auto">
                                <a:xfrm>
                                  <a:off x="5727" y="623"/>
                                  <a:ext cx="3464" cy="1684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2458" y="974"/>
                                    </a:cxn>
                                    <a:cxn ang="0">
                                      <a:pos x="2569" y="867"/>
                                    </a:cxn>
                                    <a:cxn ang="0">
                                      <a:pos x="2685" y="835"/>
                                    </a:cxn>
                                    <a:cxn ang="0">
                                      <a:pos x="2805" y="871"/>
                                    </a:cxn>
                                    <a:cxn ang="0">
                                      <a:pos x="2926" y="960"/>
                                    </a:cxn>
                                    <a:cxn ang="0">
                                      <a:pos x="3046" y="1094"/>
                                    </a:cxn>
                                    <a:cxn ang="0">
                                      <a:pos x="3166" y="1269"/>
                                    </a:cxn>
                                    <a:cxn ang="0">
                                      <a:pos x="3282" y="1474"/>
                                    </a:cxn>
                                    <a:cxn ang="0">
                                      <a:pos x="3389" y="1429"/>
                                    </a:cxn>
                                    <a:cxn ang="0">
                                      <a:pos x="3451" y="1108"/>
                                    </a:cxn>
                                    <a:cxn ang="0">
                                      <a:pos x="3460" y="826"/>
                                    </a:cxn>
                                    <a:cxn ang="0">
                                      <a:pos x="3415" y="608"/>
                                    </a:cxn>
                                    <a:cxn ang="0">
                                      <a:pos x="3317" y="411"/>
                                    </a:cxn>
                                    <a:cxn ang="0">
                                      <a:pos x="3157" y="250"/>
                                    </a:cxn>
                                    <a:cxn ang="0">
                                      <a:pos x="2966" y="143"/>
                                    </a:cxn>
                                    <a:cxn ang="0">
                                      <a:pos x="2797" y="76"/>
                                    </a:cxn>
                                    <a:cxn ang="0">
                                      <a:pos x="2623" y="36"/>
                                    </a:cxn>
                                    <a:cxn ang="0">
                                      <a:pos x="2449" y="9"/>
                                    </a:cxn>
                                    <a:cxn ang="0">
                                      <a:pos x="2338" y="0"/>
                                    </a:cxn>
                                    <a:cxn ang="0">
                                      <a:pos x="2289" y="0"/>
                                    </a:cxn>
                                    <a:cxn ang="0">
                                      <a:pos x="2133" y="5"/>
                                    </a:cxn>
                                    <a:cxn ang="0">
                                      <a:pos x="1870" y="32"/>
                                    </a:cxn>
                                    <a:cxn ang="0">
                                      <a:pos x="1603" y="81"/>
                                    </a:cxn>
                                    <a:cxn ang="0">
                                      <a:pos x="1332" y="143"/>
                                    </a:cxn>
                                    <a:cxn ang="0">
                                      <a:pos x="1051" y="210"/>
                                    </a:cxn>
                                    <a:cxn ang="0">
                                      <a:pos x="762" y="277"/>
                                    </a:cxn>
                                    <a:cxn ang="0">
                                      <a:pos x="468" y="335"/>
                                    </a:cxn>
                                    <a:cxn ang="0">
                                      <a:pos x="156" y="380"/>
                                    </a:cxn>
                                    <a:cxn ang="0">
                                      <a:pos x="49" y="460"/>
                                    </a:cxn>
                                    <a:cxn ang="0">
                                      <a:pos x="147" y="621"/>
                                    </a:cxn>
                                    <a:cxn ang="0">
                                      <a:pos x="228" y="809"/>
                                    </a:cxn>
                                    <a:cxn ang="0">
                                      <a:pos x="299" y="1027"/>
                                    </a:cxn>
                                    <a:cxn ang="0">
                                      <a:pos x="370" y="1255"/>
                                    </a:cxn>
                                    <a:cxn ang="0">
                                      <a:pos x="526" y="1443"/>
                                    </a:cxn>
                                    <a:cxn ang="0">
                                      <a:pos x="762" y="1586"/>
                                    </a:cxn>
                                    <a:cxn ang="0">
                                      <a:pos x="1051" y="1666"/>
                                    </a:cxn>
                                    <a:cxn ang="0">
                                      <a:pos x="1376" y="1684"/>
                                    </a:cxn>
                                    <a:cxn ang="0">
                                      <a:pos x="1706" y="1621"/>
                                    </a:cxn>
                                    <a:cxn ang="0">
                                      <a:pos x="2017" y="1474"/>
                                    </a:cxn>
                                    <a:cxn ang="0">
                                      <a:pos x="2293" y="1219"/>
                                    </a:cxn>
                                  </a:cxnLst>
                                  <a:rect l="0" t="0" r="r" b="b"/>
                                  <a:pathLst>
                                    <a:path w="3464" h="1684">
                                      <a:moveTo>
                                        <a:pt x="2405" y="1054"/>
                                      </a:moveTo>
                                      <a:lnTo>
                                        <a:pt x="2458" y="974"/>
                                      </a:lnTo>
                                      <a:lnTo>
                                        <a:pt x="2512" y="911"/>
                                      </a:lnTo>
                                      <a:lnTo>
                                        <a:pt x="2569" y="867"/>
                                      </a:lnTo>
                                      <a:lnTo>
                                        <a:pt x="2627" y="844"/>
                                      </a:lnTo>
                                      <a:lnTo>
                                        <a:pt x="2685" y="835"/>
                                      </a:lnTo>
                                      <a:lnTo>
                                        <a:pt x="2743" y="844"/>
                                      </a:lnTo>
                                      <a:lnTo>
                                        <a:pt x="2805" y="871"/>
                                      </a:lnTo>
                                      <a:lnTo>
                                        <a:pt x="2868" y="907"/>
                                      </a:lnTo>
                                      <a:lnTo>
                                        <a:pt x="2926" y="960"/>
                                      </a:lnTo>
                                      <a:lnTo>
                                        <a:pt x="2988" y="1023"/>
                                      </a:lnTo>
                                      <a:lnTo>
                                        <a:pt x="3046" y="1094"/>
                                      </a:lnTo>
                                      <a:lnTo>
                                        <a:pt x="3108" y="1179"/>
                                      </a:lnTo>
                                      <a:lnTo>
                                        <a:pt x="3166" y="1269"/>
                                      </a:lnTo>
                                      <a:lnTo>
                                        <a:pt x="3224" y="1367"/>
                                      </a:lnTo>
                                      <a:lnTo>
                                        <a:pt x="3282" y="1474"/>
                                      </a:lnTo>
                                      <a:lnTo>
                                        <a:pt x="3340" y="1581"/>
                                      </a:lnTo>
                                      <a:lnTo>
                                        <a:pt x="3389" y="1429"/>
                                      </a:lnTo>
                                      <a:lnTo>
                                        <a:pt x="3424" y="1273"/>
                                      </a:lnTo>
                                      <a:lnTo>
                                        <a:pt x="3451" y="1108"/>
                                      </a:lnTo>
                                      <a:lnTo>
                                        <a:pt x="3464" y="943"/>
                                      </a:lnTo>
                                      <a:lnTo>
                                        <a:pt x="3460" y="826"/>
                                      </a:lnTo>
                                      <a:lnTo>
                                        <a:pt x="3442" y="715"/>
                                      </a:lnTo>
                                      <a:lnTo>
                                        <a:pt x="3415" y="608"/>
                                      </a:lnTo>
                                      <a:lnTo>
                                        <a:pt x="3375" y="509"/>
                                      </a:lnTo>
                                      <a:lnTo>
                                        <a:pt x="3317" y="411"/>
                                      </a:lnTo>
                                      <a:lnTo>
                                        <a:pt x="3246" y="326"/>
                                      </a:lnTo>
                                      <a:lnTo>
                                        <a:pt x="3157" y="250"/>
                                      </a:lnTo>
                                      <a:lnTo>
                                        <a:pt x="3050" y="184"/>
                                      </a:lnTo>
                                      <a:lnTo>
                                        <a:pt x="2966" y="143"/>
                                      </a:lnTo>
                                      <a:lnTo>
                                        <a:pt x="2881" y="108"/>
                                      </a:lnTo>
                                      <a:lnTo>
                                        <a:pt x="2797" y="76"/>
                                      </a:lnTo>
                                      <a:lnTo>
                                        <a:pt x="2707" y="54"/>
                                      </a:lnTo>
                                      <a:lnTo>
                                        <a:pt x="2623" y="36"/>
                                      </a:lnTo>
                                      <a:lnTo>
                                        <a:pt x="2538" y="18"/>
                                      </a:lnTo>
                                      <a:lnTo>
                                        <a:pt x="2449" y="9"/>
                                      </a:lnTo>
                                      <a:lnTo>
                                        <a:pt x="2365" y="5"/>
                                      </a:lnTo>
                                      <a:lnTo>
                                        <a:pt x="2338" y="0"/>
                                      </a:lnTo>
                                      <a:lnTo>
                                        <a:pt x="2316" y="0"/>
                                      </a:lnTo>
                                      <a:lnTo>
                                        <a:pt x="2289" y="0"/>
                                      </a:lnTo>
                                      <a:lnTo>
                                        <a:pt x="2262" y="0"/>
                                      </a:lnTo>
                                      <a:lnTo>
                                        <a:pt x="2133" y="5"/>
                                      </a:lnTo>
                                      <a:lnTo>
                                        <a:pt x="2004" y="14"/>
                                      </a:lnTo>
                                      <a:lnTo>
                                        <a:pt x="1870" y="32"/>
                                      </a:lnTo>
                                      <a:lnTo>
                                        <a:pt x="1737" y="54"/>
                                      </a:lnTo>
                                      <a:lnTo>
                                        <a:pt x="1603" y="81"/>
                                      </a:lnTo>
                                      <a:lnTo>
                                        <a:pt x="1470" y="112"/>
                                      </a:lnTo>
                                      <a:lnTo>
                                        <a:pt x="1332" y="143"/>
                                      </a:lnTo>
                                      <a:lnTo>
                                        <a:pt x="1194" y="175"/>
                                      </a:lnTo>
                                      <a:lnTo>
                                        <a:pt x="1051" y="210"/>
                                      </a:lnTo>
                                      <a:lnTo>
                                        <a:pt x="909" y="246"/>
                                      </a:lnTo>
                                      <a:lnTo>
                                        <a:pt x="762" y="277"/>
                                      </a:lnTo>
                                      <a:lnTo>
                                        <a:pt x="615" y="309"/>
                                      </a:lnTo>
                                      <a:lnTo>
                                        <a:pt x="468" y="335"/>
                                      </a:lnTo>
                                      <a:lnTo>
                                        <a:pt x="312" y="362"/>
                                      </a:lnTo>
                                      <a:lnTo>
                                        <a:pt x="156" y="380"/>
                                      </a:lnTo>
                                      <a:lnTo>
                                        <a:pt x="0" y="393"/>
                                      </a:lnTo>
                                      <a:lnTo>
                                        <a:pt x="49" y="460"/>
                                      </a:lnTo>
                                      <a:lnTo>
                                        <a:pt x="98" y="536"/>
                                      </a:lnTo>
                                      <a:lnTo>
                                        <a:pt x="147" y="621"/>
                                      </a:lnTo>
                                      <a:lnTo>
                                        <a:pt x="187" y="710"/>
                                      </a:lnTo>
                                      <a:lnTo>
                                        <a:pt x="228" y="809"/>
                                      </a:lnTo>
                                      <a:lnTo>
                                        <a:pt x="268" y="911"/>
                                      </a:lnTo>
                                      <a:lnTo>
                                        <a:pt x="299" y="1027"/>
                                      </a:lnTo>
                                      <a:lnTo>
                                        <a:pt x="330" y="1148"/>
                                      </a:lnTo>
                                      <a:lnTo>
                                        <a:pt x="370" y="1255"/>
                                      </a:lnTo>
                                      <a:lnTo>
                                        <a:pt x="437" y="1353"/>
                                      </a:lnTo>
                                      <a:lnTo>
                                        <a:pt x="526" y="1443"/>
                                      </a:lnTo>
                                      <a:lnTo>
                                        <a:pt x="633" y="1519"/>
                                      </a:lnTo>
                                      <a:lnTo>
                                        <a:pt x="762" y="1586"/>
                                      </a:lnTo>
                                      <a:lnTo>
                                        <a:pt x="900" y="1635"/>
                                      </a:lnTo>
                                      <a:lnTo>
                                        <a:pt x="1051" y="1666"/>
                                      </a:lnTo>
                                      <a:lnTo>
                                        <a:pt x="1212" y="1684"/>
                                      </a:lnTo>
                                      <a:lnTo>
                                        <a:pt x="1376" y="1684"/>
                                      </a:lnTo>
                                      <a:lnTo>
                                        <a:pt x="1541" y="1666"/>
                                      </a:lnTo>
                                      <a:lnTo>
                                        <a:pt x="1706" y="1621"/>
                                      </a:lnTo>
                                      <a:lnTo>
                                        <a:pt x="1866" y="1559"/>
                                      </a:lnTo>
                                      <a:lnTo>
                                        <a:pt x="2017" y="1474"/>
                                      </a:lnTo>
                                      <a:lnTo>
                                        <a:pt x="2160" y="1358"/>
                                      </a:lnTo>
                                      <a:lnTo>
                                        <a:pt x="2293" y="1219"/>
                                      </a:lnTo>
                                      <a:lnTo>
                                        <a:pt x="2405" y="105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9F9FF"/>
                                </a:solidFill>
                                <a:ln w="9525">
                                  <a:noFill/>
                                  <a:round/>
                                  <a:headEnd/>
                                  <a:tailEnd/>
                                </a:ln>
                              </a:spPr>
                            </a:sp>
                            <a:sp>
                              <a:nvSpPr>
                                <a:cNvPr id="1569" name="Freeform 545"/>
                                <a:cNvSpPr>
                                  <a:spLocks/>
                                </a:cNvSpPr>
                              </a:nvSpPr>
                              <a:spPr bwMode="auto">
                                <a:xfrm>
                                  <a:off x="968" y="878"/>
                                  <a:ext cx="8099" cy="2942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7783" y="808"/>
                                    </a:cxn>
                                    <a:cxn ang="0">
                                      <a:pos x="7618" y="647"/>
                                    </a:cxn>
                                    <a:cxn ang="0">
                                      <a:pos x="7453" y="580"/>
                                    </a:cxn>
                                    <a:cxn ang="0">
                                      <a:pos x="7342" y="607"/>
                                    </a:cxn>
                                    <a:cxn ang="0">
                                      <a:pos x="7231" y="697"/>
                                    </a:cxn>
                                    <a:cxn ang="0">
                                      <a:pos x="7052" y="964"/>
                                    </a:cxn>
                                    <a:cxn ang="0">
                                      <a:pos x="6625" y="1304"/>
                                    </a:cxn>
                                    <a:cxn ang="0">
                                      <a:pos x="6135" y="1429"/>
                                    </a:cxn>
                                    <a:cxn ang="0">
                                      <a:pos x="5659" y="1380"/>
                                    </a:cxn>
                                    <a:cxn ang="0">
                                      <a:pos x="5285" y="1188"/>
                                    </a:cxn>
                                    <a:cxn ang="0">
                                      <a:pos x="5089" y="893"/>
                                    </a:cxn>
                                    <a:cxn ang="0">
                                      <a:pos x="4987" y="554"/>
                                    </a:cxn>
                                    <a:cxn ang="0">
                                      <a:pos x="4857" y="281"/>
                                    </a:cxn>
                                    <a:cxn ang="0">
                                      <a:pos x="4702" y="143"/>
                                    </a:cxn>
                                    <a:cxn ang="0">
                                      <a:pos x="4528" y="147"/>
                                    </a:cxn>
                                    <a:cxn ang="0">
                                      <a:pos x="4350" y="138"/>
                                    </a:cxn>
                                    <a:cxn ang="0">
                                      <a:pos x="4163" y="116"/>
                                    </a:cxn>
                                    <a:cxn ang="0">
                                      <a:pos x="3967" y="80"/>
                                    </a:cxn>
                                    <a:cxn ang="0">
                                      <a:pos x="3767" y="27"/>
                                    </a:cxn>
                                    <a:cxn ang="0">
                                      <a:pos x="3695" y="4"/>
                                    </a:cxn>
                                    <a:cxn ang="0">
                                      <a:pos x="3557" y="85"/>
                                    </a:cxn>
                                    <a:cxn ang="0">
                                      <a:pos x="3393" y="241"/>
                                    </a:cxn>
                                    <a:cxn ang="0">
                                      <a:pos x="3241" y="433"/>
                                    </a:cxn>
                                    <a:cxn ang="0">
                                      <a:pos x="3103" y="656"/>
                                    </a:cxn>
                                    <a:cxn ang="0">
                                      <a:pos x="2987" y="906"/>
                                    </a:cxn>
                                    <a:cxn ang="0">
                                      <a:pos x="2836" y="1304"/>
                                    </a:cxn>
                                    <a:cxn ang="0">
                                      <a:pos x="2458" y="1603"/>
                                    </a:cxn>
                                    <a:cxn ang="0">
                                      <a:pos x="1995" y="1509"/>
                                    </a:cxn>
                                    <a:cxn ang="0">
                                      <a:pos x="1540" y="1214"/>
                                    </a:cxn>
                                    <a:cxn ang="0">
                                      <a:pos x="1198" y="897"/>
                                    </a:cxn>
                                    <a:cxn ang="0">
                                      <a:pos x="1060" y="750"/>
                                    </a:cxn>
                                    <a:cxn ang="0">
                                      <a:pos x="1006" y="768"/>
                                    </a:cxn>
                                    <a:cxn ang="0">
                                      <a:pos x="859" y="808"/>
                                    </a:cxn>
                                    <a:cxn ang="0">
                                      <a:pos x="646" y="875"/>
                                    </a:cxn>
                                    <a:cxn ang="0">
                                      <a:pos x="383" y="960"/>
                                    </a:cxn>
                                    <a:cxn ang="0">
                                      <a:pos x="98" y="1054"/>
                                    </a:cxn>
                                    <a:cxn ang="0">
                                      <a:pos x="76" y="1433"/>
                                    </a:cxn>
                                    <a:cxn ang="0">
                                      <a:pos x="267" y="1768"/>
                                    </a:cxn>
                                    <a:cxn ang="0">
                                      <a:pos x="512" y="1951"/>
                                    </a:cxn>
                                    <a:cxn ang="0">
                                      <a:pos x="739" y="2045"/>
                                    </a:cxn>
                                    <a:cxn ang="0">
                                      <a:pos x="890" y="2121"/>
                                    </a:cxn>
                                    <a:cxn ang="0">
                                      <a:pos x="913" y="2304"/>
                                    </a:cxn>
                                    <a:cxn ang="0">
                                      <a:pos x="806" y="2590"/>
                                    </a:cxn>
                                    <a:cxn ang="0">
                                      <a:pos x="828" y="2809"/>
                                    </a:cxn>
                                    <a:cxn ang="0">
                                      <a:pos x="1028" y="2893"/>
                                    </a:cxn>
                                    <a:cxn ang="0">
                                      <a:pos x="1429" y="2925"/>
                                    </a:cxn>
                                    <a:cxn ang="0">
                                      <a:pos x="2044" y="2938"/>
                                    </a:cxn>
                                    <a:cxn ang="0">
                                      <a:pos x="2814" y="2934"/>
                                    </a:cxn>
                                    <a:cxn ang="0">
                                      <a:pos x="3686" y="2907"/>
                                    </a:cxn>
                                    <a:cxn ang="0">
                                      <a:pos x="4604" y="2844"/>
                                    </a:cxn>
                                    <a:cxn ang="0">
                                      <a:pos x="5507" y="2742"/>
                                    </a:cxn>
                                    <a:cxn ang="0">
                                      <a:pos x="6340" y="2599"/>
                                    </a:cxn>
                                    <a:cxn ang="0">
                                      <a:pos x="7048" y="2411"/>
                                    </a:cxn>
                                    <a:cxn ang="0">
                                      <a:pos x="7569" y="2166"/>
                                    </a:cxn>
                                    <a:cxn ang="0">
                                      <a:pos x="7854" y="1857"/>
                                    </a:cxn>
                                    <a:cxn ang="0">
                                      <a:pos x="7903" y="1773"/>
                                    </a:cxn>
                                    <a:cxn ang="0">
                                      <a:pos x="8014" y="1540"/>
                                    </a:cxn>
                                    <a:cxn ang="0">
                                      <a:pos x="8072" y="1277"/>
                                    </a:cxn>
                                    <a:cxn ang="0">
                                      <a:pos x="7996" y="1134"/>
                                    </a:cxn>
                                    <a:cxn ang="0">
                                      <a:pos x="7916" y="1000"/>
                                    </a:cxn>
                                  </a:cxnLst>
                                  <a:rect l="0" t="0" r="r" b="b"/>
                                  <a:pathLst>
                                    <a:path w="8099" h="2942">
                                      <a:moveTo>
                                        <a:pt x="7889" y="955"/>
                                      </a:moveTo>
                                      <a:lnTo>
                                        <a:pt x="7836" y="880"/>
                                      </a:lnTo>
                                      <a:lnTo>
                                        <a:pt x="7783" y="808"/>
                                      </a:lnTo>
                                      <a:lnTo>
                                        <a:pt x="7725" y="746"/>
                                      </a:lnTo>
                                      <a:lnTo>
                                        <a:pt x="7671" y="692"/>
                                      </a:lnTo>
                                      <a:lnTo>
                                        <a:pt x="7618" y="647"/>
                                      </a:lnTo>
                                      <a:lnTo>
                                        <a:pt x="7560" y="612"/>
                                      </a:lnTo>
                                      <a:lnTo>
                                        <a:pt x="7507" y="589"/>
                                      </a:lnTo>
                                      <a:lnTo>
                                        <a:pt x="7453" y="580"/>
                                      </a:lnTo>
                                      <a:lnTo>
                                        <a:pt x="7413" y="580"/>
                                      </a:lnTo>
                                      <a:lnTo>
                                        <a:pt x="7377" y="589"/>
                                      </a:lnTo>
                                      <a:lnTo>
                                        <a:pt x="7342" y="607"/>
                                      </a:lnTo>
                                      <a:lnTo>
                                        <a:pt x="7302" y="630"/>
                                      </a:lnTo>
                                      <a:lnTo>
                                        <a:pt x="7266" y="656"/>
                                      </a:lnTo>
                                      <a:lnTo>
                                        <a:pt x="7231" y="697"/>
                                      </a:lnTo>
                                      <a:lnTo>
                                        <a:pt x="7199" y="746"/>
                                      </a:lnTo>
                                      <a:lnTo>
                                        <a:pt x="7164" y="799"/>
                                      </a:lnTo>
                                      <a:lnTo>
                                        <a:pt x="7052" y="964"/>
                                      </a:lnTo>
                                      <a:lnTo>
                                        <a:pt x="6919" y="1103"/>
                                      </a:lnTo>
                                      <a:lnTo>
                                        <a:pt x="6776" y="1219"/>
                                      </a:lnTo>
                                      <a:lnTo>
                                        <a:pt x="6625" y="1304"/>
                                      </a:lnTo>
                                      <a:lnTo>
                                        <a:pt x="6465" y="1366"/>
                                      </a:lnTo>
                                      <a:lnTo>
                                        <a:pt x="6300" y="1411"/>
                                      </a:lnTo>
                                      <a:lnTo>
                                        <a:pt x="6135" y="1429"/>
                                      </a:lnTo>
                                      <a:lnTo>
                                        <a:pt x="5971" y="1429"/>
                                      </a:lnTo>
                                      <a:lnTo>
                                        <a:pt x="5810" y="1411"/>
                                      </a:lnTo>
                                      <a:lnTo>
                                        <a:pt x="5659" y="1380"/>
                                      </a:lnTo>
                                      <a:lnTo>
                                        <a:pt x="5521" y="1331"/>
                                      </a:lnTo>
                                      <a:lnTo>
                                        <a:pt x="5392" y="1264"/>
                                      </a:lnTo>
                                      <a:lnTo>
                                        <a:pt x="5285" y="1188"/>
                                      </a:lnTo>
                                      <a:lnTo>
                                        <a:pt x="5196" y="1098"/>
                                      </a:lnTo>
                                      <a:lnTo>
                                        <a:pt x="5129" y="1000"/>
                                      </a:lnTo>
                                      <a:lnTo>
                                        <a:pt x="5089" y="893"/>
                                      </a:lnTo>
                                      <a:lnTo>
                                        <a:pt x="5058" y="772"/>
                                      </a:lnTo>
                                      <a:lnTo>
                                        <a:pt x="5027" y="656"/>
                                      </a:lnTo>
                                      <a:lnTo>
                                        <a:pt x="4987" y="554"/>
                                      </a:lnTo>
                                      <a:lnTo>
                                        <a:pt x="4946" y="455"/>
                                      </a:lnTo>
                                      <a:lnTo>
                                        <a:pt x="4906" y="366"/>
                                      </a:lnTo>
                                      <a:lnTo>
                                        <a:pt x="4857" y="281"/>
                                      </a:lnTo>
                                      <a:lnTo>
                                        <a:pt x="4808" y="205"/>
                                      </a:lnTo>
                                      <a:lnTo>
                                        <a:pt x="4759" y="138"/>
                                      </a:lnTo>
                                      <a:lnTo>
                                        <a:pt x="4702" y="143"/>
                                      </a:lnTo>
                                      <a:lnTo>
                                        <a:pt x="4648" y="143"/>
                                      </a:lnTo>
                                      <a:lnTo>
                                        <a:pt x="4590" y="147"/>
                                      </a:lnTo>
                                      <a:lnTo>
                                        <a:pt x="4528" y="147"/>
                                      </a:lnTo>
                                      <a:lnTo>
                                        <a:pt x="4470" y="143"/>
                                      </a:lnTo>
                                      <a:lnTo>
                                        <a:pt x="4412" y="143"/>
                                      </a:lnTo>
                                      <a:lnTo>
                                        <a:pt x="4350" y="138"/>
                                      </a:lnTo>
                                      <a:lnTo>
                                        <a:pt x="4288" y="129"/>
                                      </a:lnTo>
                                      <a:lnTo>
                                        <a:pt x="4225" y="125"/>
                                      </a:lnTo>
                                      <a:lnTo>
                                        <a:pt x="4163" y="116"/>
                                      </a:lnTo>
                                      <a:lnTo>
                                        <a:pt x="4101" y="103"/>
                                      </a:lnTo>
                                      <a:lnTo>
                                        <a:pt x="4034" y="94"/>
                                      </a:lnTo>
                                      <a:lnTo>
                                        <a:pt x="3967" y="80"/>
                                      </a:lnTo>
                                      <a:lnTo>
                                        <a:pt x="3900" y="62"/>
                                      </a:lnTo>
                                      <a:lnTo>
                                        <a:pt x="3833" y="45"/>
                                      </a:lnTo>
                                      <a:lnTo>
                                        <a:pt x="3767" y="27"/>
                                      </a:lnTo>
                                      <a:lnTo>
                                        <a:pt x="3744" y="18"/>
                                      </a:lnTo>
                                      <a:lnTo>
                                        <a:pt x="3722" y="13"/>
                                      </a:lnTo>
                                      <a:lnTo>
                                        <a:pt x="3695" y="4"/>
                                      </a:lnTo>
                                      <a:lnTo>
                                        <a:pt x="3673" y="0"/>
                                      </a:lnTo>
                                      <a:lnTo>
                                        <a:pt x="3615" y="40"/>
                                      </a:lnTo>
                                      <a:lnTo>
                                        <a:pt x="3557" y="85"/>
                                      </a:lnTo>
                                      <a:lnTo>
                                        <a:pt x="3504" y="134"/>
                                      </a:lnTo>
                                      <a:lnTo>
                                        <a:pt x="3446" y="183"/>
                                      </a:lnTo>
                                      <a:lnTo>
                                        <a:pt x="3393" y="241"/>
                                      </a:lnTo>
                                      <a:lnTo>
                                        <a:pt x="3339" y="299"/>
                                      </a:lnTo>
                                      <a:lnTo>
                                        <a:pt x="3290" y="366"/>
                                      </a:lnTo>
                                      <a:lnTo>
                                        <a:pt x="3241" y="433"/>
                                      </a:lnTo>
                                      <a:lnTo>
                                        <a:pt x="3192" y="505"/>
                                      </a:lnTo>
                                      <a:lnTo>
                                        <a:pt x="3148" y="576"/>
                                      </a:lnTo>
                                      <a:lnTo>
                                        <a:pt x="3103" y="656"/>
                                      </a:lnTo>
                                      <a:lnTo>
                                        <a:pt x="3063" y="737"/>
                                      </a:lnTo>
                                      <a:lnTo>
                                        <a:pt x="3028" y="817"/>
                                      </a:lnTo>
                                      <a:lnTo>
                                        <a:pt x="2987" y="906"/>
                                      </a:lnTo>
                                      <a:lnTo>
                                        <a:pt x="2956" y="991"/>
                                      </a:lnTo>
                                      <a:lnTo>
                                        <a:pt x="2925" y="1085"/>
                                      </a:lnTo>
                                      <a:lnTo>
                                        <a:pt x="2836" y="1304"/>
                                      </a:lnTo>
                                      <a:lnTo>
                                        <a:pt x="2725" y="1460"/>
                                      </a:lnTo>
                                      <a:lnTo>
                                        <a:pt x="2596" y="1558"/>
                                      </a:lnTo>
                                      <a:lnTo>
                                        <a:pt x="2458" y="1603"/>
                                      </a:lnTo>
                                      <a:lnTo>
                                        <a:pt x="2306" y="1607"/>
                                      </a:lnTo>
                                      <a:lnTo>
                                        <a:pt x="2150" y="1572"/>
                                      </a:lnTo>
                                      <a:lnTo>
                                        <a:pt x="1995" y="1509"/>
                                      </a:lnTo>
                                      <a:lnTo>
                                        <a:pt x="1834" y="1424"/>
                                      </a:lnTo>
                                      <a:lnTo>
                                        <a:pt x="1683" y="1322"/>
                                      </a:lnTo>
                                      <a:lnTo>
                                        <a:pt x="1540" y="1214"/>
                                      </a:lnTo>
                                      <a:lnTo>
                                        <a:pt x="1407" y="1098"/>
                                      </a:lnTo>
                                      <a:lnTo>
                                        <a:pt x="1291" y="991"/>
                                      </a:lnTo>
                                      <a:lnTo>
                                        <a:pt x="1198" y="897"/>
                                      </a:lnTo>
                                      <a:lnTo>
                                        <a:pt x="1122" y="822"/>
                                      </a:lnTo>
                                      <a:lnTo>
                                        <a:pt x="1077" y="768"/>
                                      </a:lnTo>
                                      <a:lnTo>
                                        <a:pt x="1060" y="750"/>
                                      </a:lnTo>
                                      <a:lnTo>
                                        <a:pt x="1055" y="750"/>
                                      </a:lnTo>
                                      <a:lnTo>
                                        <a:pt x="1033" y="759"/>
                                      </a:lnTo>
                                      <a:lnTo>
                                        <a:pt x="1006" y="768"/>
                                      </a:lnTo>
                                      <a:lnTo>
                                        <a:pt x="966" y="777"/>
                                      </a:lnTo>
                                      <a:lnTo>
                                        <a:pt x="917" y="795"/>
                                      </a:lnTo>
                                      <a:lnTo>
                                        <a:pt x="859" y="808"/>
                                      </a:lnTo>
                                      <a:lnTo>
                                        <a:pt x="792" y="830"/>
                                      </a:lnTo>
                                      <a:lnTo>
                                        <a:pt x="721" y="853"/>
                                      </a:lnTo>
                                      <a:lnTo>
                                        <a:pt x="646" y="875"/>
                                      </a:lnTo>
                                      <a:lnTo>
                                        <a:pt x="561" y="902"/>
                                      </a:lnTo>
                                      <a:lnTo>
                                        <a:pt x="472" y="929"/>
                                      </a:lnTo>
                                      <a:lnTo>
                                        <a:pt x="383" y="960"/>
                                      </a:lnTo>
                                      <a:lnTo>
                                        <a:pt x="289" y="991"/>
                                      </a:lnTo>
                                      <a:lnTo>
                                        <a:pt x="191" y="1022"/>
                                      </a:lnTo>
                                      <a:lnTo>
                                        <a:pt x="98" y="1054"/>
                                      </a:lnTo>
                                      <a:lnTo>
                                        <a:pt x="0" y="1085"/>
                                      </a:lnTo>
                                      <a:lnTo>
                                        <a:pt x="31" y="1273"/>
                                      </a:lnTo>
                                      <a:lnTo>
                                        <a:pt x="76" y="1433"/>
                                      </a:lnTo>
                                      <a:lnTo>
                                        <a:pt x="129" y="1567"/>
                                      </a:lnTo>
                                      <a:lnTo>
                                        <a:pt x="196" y="1679"/>
                                      </a:lnTo>
                                      <a:lnTo>
                                        <a:pt x="267" y="1768"/>
                                      </a:lnTo>
                                      <a:lnTo>
                                        <a:pt x="347" y="1844"/>
                                      </a:lnTo>
                                      <a:lnTo>
                                        <a:pt x="427" y="1907"/>
                                      </a:lnTo>
                                      <a:lnTo>
                                        <a:pt x="512" y="1951"/>
                                      </a:lnTo>
                                      <a:lnTo>
                                        <a:pt x="592" y="1991"/>
                                      </a:lnTo>
                                      <a:lnTo>
                                        <a:pt x="668" y="2023"/>
                                      </a:lnTo>
                                      <a:lnTo>
                                        <a:pt x="739" y="2045"/>
                                      </a:lnTo>
                                      <a:lnTo>
                                        <a:pt x="801" y="2072"/>
                                      </a:lnTo>
                                      <a:lnTo>
                                        <a:pt x="850" y="2094"/>
                                      </a:lnTo>
                                      <a:lnTo>
                                        <a:pt x="890" y="2121"/>
                                      </a:lnTo>
                                      <a:lnTo>
                                        <a:pt x="917" y="2157"/>
                                      </a:lnTo>
                                      <a:lnTo>
                                        <a:pt x="926" y="2197"/>
                                      </a:lnTo>
                                      <a:lnTo>
                                        <a:pt x="913" y="2304"/>
                                      </a:lnTo>
                                      <a:lnTo>
                                        <a:pt x="882" y="2402"/>
                                      </a:lnTo>
                                      <a:lnTo>
                                        <a:pt x="841" y="2500"/>
                                      </a:lnTo>
                                      <a:lnTo>
                                        <a:pt x="806" y="2590"/>
                                      </a:lnTo>
                                      <a:lnTo>
                                        <a:pt x="788" y="2670"/>
                                      </a:lnTo>
                                      <a:lnTo>
                                        <a:pt x="788" y="2746"/>
                                      </a:lnTo>
                                      <a:lnTo>
                                        <a:pt x="828" y="2809"/>
                                      </a:lnTo>
                                      <a:lnTo>
                                        <a:pt x="908" y="2867"/>
                                      </a:lnTo>
                                      <a:lnTo>
                                        <a:pt x="953" y="2880"/>
                                      </a:lnTo>
                                      <a:lnTo>
                                        <a:pt x="1028" y="2893"/>
                                      </a:lnTo>
                                      <a:lnTo>
                                        <a:pt x="1135" y="2902"/>
                                      </a:lnTo>
                                      <a:lnTo>
                                        <a:pt x="1269" y="2916"/>
                                      </a:lnTo>
                                      <a:lnTo>
                                        <a:pt x="1429" y="2925"/>
                                      </a:lnTo>
                                      <a:lnTo>
                                        <a:pt x="1612" y="2929"/>
                                      </a:lnTo>
                                      <a:lnTo>
                                        <a:pt x="1817" y="2938"/>
                                      </a:lnTo>
                                      <a:lnTo>
                                        <a:pt x="2044" y="2938"/>
                                      </a:lnTo>
                                      <a:lnTo>
                                        <a:pt x="2284" y="2942"/>
                                      </a:lnTo>
                                      <a:lnTo>
                                        <a:pt x="2542" y="2938"/>
                                      </a:lnTo>
                                      <a:lnTo>
                                        <a:pt x="2814" y="2934"/>
                                      </a:lnTo>
                                      <a:lnTo>
                                        <a:pt x="3094" y="2929"/>
                                      </a:lnTo>
                                      <a:lnTo>
                                        <a:pt x="3388" y="2920"/>
                                      </a:lnTo>
                                      <a:lnTo>
                                        <a:pt x="3686" y="2907"/>
                                      </a:lnTo>
                                      <a:lnTo>
                                        <a:pt x="3989" y="2889"/>
                                      </a:lnTo>
                                      <a:lnTo>
                                        <a:pt x="4296" y="2867"/>
                                      </a:lnTo>
                                      <a:lnTo>
                                        <a:pt x="4604" y="2844"/>
                                      </a:lnTo>
                                      <a:lnTo>
                                        <a:pt x="4906" y="2813"/>
                                      </a:lnTo>
                                      <a:lnTo>
                                        <a:pt x="5209" y="2782"/>
                                      </a:lnTo>
                                      <a:lnTo>
                                        <a:pt x="5507" y="2742"/>
                                      </a:lnTo>
                                      <a:lnTo>
                                        <a:pt x="5797" y="2701"/>
                                      </a:lnTo>
                                      <a:lnTo>
                                        <a:pt x="6073" y="2652"/>
                                      </a:lnTo>
                                      <a:lnTo>
                                        <a:pt x="6340" y="2599"/>
                                      </a:lnTo>
                                      <a:lnTo>
                                        <a:pt x="6594" y="2541"/>
                                      </a:lnTo>
                                      <a:lnTo>
                                        <a:pt x="6830" y="2478"/>
                                      </a:lnTo>
                                      <a:lnTo>
                                        <a:pt x="7048" y="2411"/>
                                      </a:lnTo>
                                      <a:lnTo>
                                        <a:pt x="7244" y="2335"/>
                                      </a:lnTo>
                                      <a:lnTo>
                                        <a:pt x="7422" y="2250"/>
                                      </a:lnTo>
                                      <a:lnTo>
                                        <a:pt x="7569" y="2166"/>
                                      </a:lnTo>
                                      <a:lnTo>
                                        <a:pt x="7694" y="2067"/>
                                      </a:lnTo>
                                      <a:lnTo>
                                        <a:pt x="7792" y="1965"/>
                                      </a:lnTo>
                                      <a:lnTo>
                                        <a:pt x="7854" y="1857"/>
                                      </a:lnTo>
                                      <a:lnTo>
                                        <a:pt x="7858" y="1849"/>
                                      </a:lnTo>
                                      <a:lnTo>
                                        <a:pt x="7876" y="1817"/>
                                      </a:lnTo>
                                      <a:lnTo>
                                        <a:pt x="7903" y="1773"/>
                                      </a:lnTo>
                                      <a:lnTo>
                                        <a:pt x="7934" y="1710"/>
                                      </a:lnTo>
                                      <a:lnTo>
                                        <a:pt x="7974" y="1630"/>
                                      </a:lnTo>
                                      <a:lnTo>
                                        <a:pt x="8014" y="1540"/>
                                      </a:lnTo>
                                      <a:lnTo>
                                        <a:pt x="8054" y="1438"/>
                                      </a:lnTo>
                                      <a:lnTo>
                                        <a:pt x="8099" y="1326"/>
                                      </a:lnTo>
                                      <a:lnTo>
                                        <a:pt x="8072" y="1277"/>
                                      </a:lnTo>
                                      <a:lnTo>
                                        <a:pt x="8050" y="1228"/>
                                      </a:lnTo>
                                      <a:lnTo>
                                        <a:pt x="8023" y="1179"/>
                                      </a:lnTo>
                                      <a:lnTo>
                                        <a:pt x="7996" y="1134"/>
                                      </a:lnTo>
                                      <a:lnTo>
                                        <a:pt x="7970" y="1085"/>
                                      </a:lnTo>
                                      <a:lnTo>
                                        <a:pt x="7943" y="1040"/>
                                      </a:lnTo>
                                      <a:lnTo>
                                        <a:pt x="7916" y="1000"/>
                                      </a:lnTo>
                                      <a:lnTo>
                                        <a:pt x="7889" y="95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99EDFF"/>
                                </a:solidFill>
                                <a:ln w="9525">
                                  <a:noFill/>
                                  <a:round/>
                                  <a:headEnd/>
                                  <a:tailEnd/>
                                </a:ln>
                              </a:spPr>
                            </a:sp>
                            <a:sp>
                              <a:nvSpPr>
                                <a:cNvPr id="1570" name="Freeform 546"/>
                                <a:cNvSpPr>
                                  <a:spLocks/>
                                </a:cNvSpPr>
                              </a:nvSpPr>
                              <a:spPr bwMode="auto">
                                <a:xfrm>
                                  <a:off x="2767" y="2003"/>
                                  <a:ext cx="6242" cy="1599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6211" y="835"/>
                                    </a:cxn>
                                    <a:cxn ang="0">
                                      <a:pos x="6233" y="701"/>
                                    </a:cxn>
                                    <a:cxn ang="0">
                                      <a:pos x="6237" y="514"/>
                                    </a:cxn>
                                    <a:cxn ang="0">
                                      <a:pos x="6193" y="331"/>
                                    </a:cxn>
                                    <a:cxn ang="0">
                                      <a:pos x="6073" y="179"/>
                                    </a:cxn>
                                    <a:cxn ang="0">
                                      <a:pos x="5850" y="103"/>
                                    </a:cxn>
                                    <a:cxn ang="0">
                                      <a:pos x="5538" y="134"/>
                                    </a:cxn>
                                    <a:cxn ang="0">
                                      <a:pos x="5204" y="241"/>
                                    </a:cxn>
                                    <a:cxn ang="0">
                                      <a:pos x="4848" y="398"/>
                                    </a:cxn>
                                    <a:cxn ang="0">
                                      <a:pos x="4488" y="576"/>
                                    </a:cxn>
                                    <a:cxn ang="0">
                                      <a:pos x="4131" y="732"/>
                                    </a:cxn>
                                    <a:cxn ang="0">
                                      <a:pos x="3802" y="840"/>
                                    </a:cxn>
                                    <a:cxn ang="0">
                                      <a:pos x="3508" y="871"/>
                                    </a:cxn>
                                    <a:cxn ang="0">
                                      <a:pos x="3268" y="782"/>
                                    </a:cxn>
                                    <a:cxn ang="0">
                                      <a:pos x="3112" y="612"/>
                                    </a:cxn>
                                    <a:cxn ang="0">
                                      <a:pos x="2978" y="447"/>
                                    </a:cxn>
                                    <a:cxn ang="0">
                                      <a:pos x="2814" y="277"/>
                                    </a:cxn>
                                    <a:cxn ang="0">
                                      <a:pos x="2631" y="134"/>
                                    </a:cxn>
                                    <a:cxn ang="0">
                                      <a:pos x="2431" y="31"/>
                                    </a:cxn>
                                    <a:cxn ang="0">
                                      <a:pos x="2221" y="0"/>
                                    </a:cxn>
                                    <a:cxn ang="0">
                                      <a:pos x="2003" y="58"/>
                                    </a:cxn>
                                    <a:cxn ang="0">
                                      <a:pos x="1785" y="237"/>
                                    </a:cxn>
                                    <a:cxn ang="0">
                                      <a:pos x="1567" y="523"/>
                                    </a:cxn>
                                    <a:cxn ang="0">
                                      <a:pos x="1309" y="764"/>
                                    </a:cxn>
                                    <a:cxn ang="0">
                                      <a:pos x="1033" y="947"/>
                                    </a:cxn>
                                    <a:cxn ang="0">
                                      <a:pos x="757" y="1072"/>
                                    </a:cxn>
                                    <a:cxn ang="0">
                                      <a:pos x="498" y="1157"/>
                                    </a:cxn>
                                    <a:cxn ang="0">
                                      <a:pos x="271" y="1206"/>
                                    </a:cxn>
                                    <a:cxn ang="0">
                                      <a:pos x="107" y="1228"/>
                                    </a:cxn>
                                    <a:cxn ang="0">
                                      <a:pos x="13" y="1237"/>
                                    </a:cxn>
                                    <a:cxn ang="0">
                                      <a:pos x="26" y="1505"/>
                                    </a:cxn>
                                    <a:cxn ang="0">
                                      <a:pos x="44" y="1509"/>
                                    </a:cxn>
                                    <a:cxn ang="0">
                                      <a:pos x="98" y="1518"/>
                                    </a:cxn>
                                    <a:cxn ang="0">
                                      <a:pos x="182" y="1532"/>
                                    </a:cxn>
                                    <a:cxn ang="0">
                                      <a:pos x="298" y="1550"/>
                                    </a:cxn>
                                    <a:cxn ang="0">
                                      <a:pos x="440" y="1563"/>
                                    </a:cxn>
                                    <a:cxn ang="0">
                                      <a:pos x="610" y="1581"/>
                                    </a:cxn>
                                    <a:cxn ang="0">
                                      <a:pos x="801" y="1594"/>
                                    </a:cxn>
                                    <a:cxn ang="0">
                                      <a:pos x="1010" y="1599"/>
                                    </a:cxn>
                                    <a:cxn ang="0">
                                      <a:pos x="1162" y="1599"/>
                                    </a:cxn>
                                    <a:cxn ang="0">
                                      <a:pos x="1393" y="1590"/>
                                    </a:cxn>
                                    <a:cxn ang="0">
                                      <a:pos x="1692" y="1572"/>
                                    </a:cxn>
                                    <a:cxn ang="0">
                                      <a:pos x="2048" y="1550"/>
                                    </a:cxn>
                                    <a:cxn ang="0">
                                      <a:pos x="2440" y="1518"/>
                                    </a:cxn>
                                    <a:cxn ang="0">
                                      <a:pos x="2867" y="1483"/>
                                    </a:cxn>
                                    <a:cxn ang="0">
                                      <a:pos x="3312" y="1438"/>
                                    </a:cxn>
                                    <a:cxn ang="0">
                                      <a:pos x="3762" y="1393"/>
                                    </a:cxn>
                                    <a:cxn ang="0">
                                      <a:pos x="4212" y="1340"/>
                                    </a:cxn>
                                    <a:cxn ang="0">
                                      <a:pos x="4639" y="1282"/>
                                    </a:cxn>
                                    <a:cxn ang="0">
                                      <a:pos x="5044" y="1219"/>
                                    </a:cxn>
                                    <a:cxn ang="0">
                                      <a:pos x="5405" y="1152"/>
                                    </a:cxn>
                                    <a:cxn ang="0">
                                      <a:pos x="5712" y="1085"/>
                                    </a:cxn>
                                    <a:cxn ang="0">
                                      <a:pos x="5957" y="1014"/>
                                    </a:cxn>
                                    <a:cxn ang="0">
                                      <a:pos x="6126" y="938"/>
                                    </a:cxn>
                                    <a:cxn ang="0">
                                      <a:pos x="6206" y="857"/>
                                    </a:cxn>
                                  </a:cxnLst>
                                  <a:rect l="0" t="0" r="r" b="b"/>
                                  <a:pathLst>
                                    <a:path w="6242" h="1599">
                                      <a:moveTo>
                                        <a:pt x="6206" y="857"/>
                                      </a:moveTo>
                                      <a:lnTo>
                                        <a:pt x="6211" y="835"/>
                                      </a:lnTo>
                                      <a:lnTo>
                                        <a:pt x="6224" y="782"/>
                                      </a:lnTo>
                                      <a:lnTo>
                                        <a:pt x="6233" y="701"/>
                                      </a:lnTo>
                                      <a:lnTo>
                                        <a:pt x="6242" y="603"/>
                                      </a:lnTo>
                                      <a:lnTo>
                                        <a:pt x="6237" y="514"/>
                                      </a:lnTo>
                                      <a:lnTo>
                                        <a:pt x="6224" y="420"/>
                                      </a:lnTo>
                                      <a:lnTo>
                                        <a:pt x="6193" y="331"/>
                                      </a:lnTo>
                                      <a:lnTo>
                                        <a:pt x="6144" y="246"/>
                                      </a:lnTo>
                                      <a:lnTo>
                                        <a:pt x="6073" y="179"/>
                                      </a:lnTo>
                                      <a:lnTo>
                                        <a:pt x="5975" y="130"/>
                                      </a:lnTo>
                                      <a:lnTo>
                                        <a:pt x="5850" y="103"/>
                                      </a:lnTo>
                                      <a:lnTo>
                                        <a:pt x="5690" y="107"/>
                                      </a:lnTo>
                                      <a:lnTo>
                                        <a:pt x="5538" y="134"/>
                                      </a:lnTo>
                                      <a:lnTo>
                                        <a:pt x="5374" y="179"/>
                                      </a:lnTo>
                                      <a:lnTo>
                                        <a:pt x="5204" y="241"/>
                                      </a:lnTo>
                                      <a:lnTo>
                                        <a:pt x="5031" y="317"/>
                                      </a:lnTo>
                                      <a:lnTo>
                                        <a:pt x="4848" y="398"/>
                                      </a:lnTo>
                                      <a:lnTo>
                                        <a:pt x="4670" y="487"/>
                                      </a:lnTo>
                                      <a:lnTo>
                                        <a:pt x="4488" y="576"/>
                                      </a:lnTo>
                                      <a:lnTo>
                                        <a:pt x="4310" y="657"/>
                                      </a:lnTo>
                                      <a:lnTo>
                                        <a:pt x="4131" y="732"/>
                                      </a:lnTo>
                                      <a:lnTo>
                                        <a:pt x="3962" y="795"/>
                                      </a:lnTo>
                                      <a:lnTo>
                                        <a:pt x="3802" y="840"/>
                                      </a:lnTo>
                                      <a:lnTo>
                                        <a:pt x="3646" y="866"/>
                                      </a:lnTo>
                                      <a:lnTo>
                                        <a:pt x="3508" y="871"/>
                                      </a:lnTo>
                                      <a:lnTo>
                                        <a:pt x="3379" y="844"/>
                                      </a:lnTo>
                                      <a:lnTo>
                                        <a:pt x="3268" y="782"/>
                                      </a:lnTo>
                                      <a:lnTo>
                                        <a:pt x="3170" y="688"/>
                                      </a:lnTo>
                                      <a:lnTo>
                                        <a:pt x="3112" y="612"/>
                                      </a:lnTo>
                                      <a:lnTo>
                                        <a:pt x="3050" y="532"/>
                                      </a:lnTo>
                                      <a:lnTo>
                                        <a:pt x="2978" y="447"/>
                                      </a:lnTo>
                                      <a:lnTo>
                                        <a:pt x="2898" y="362"/>
                                      </a:lnTo>
                                      <a:lnTo>
                                        <a:pt x="2814" y="277"/>
                                      </a:lnTo>
                                      <a:lnTo>
                                        <a:pt x="2725" y="201"/>
                                      </a:lnTo>
                                      <a:lnTo>
                                        <a:pt x="2631" y="134"/>
                                      </a:lnTo>
                                      <a:lnTo>
                                        <a:pt x="2533" y="76"/>
                                      </a:lnTo>
                                      <a:lnTo>
                                        <a:pt x="2431" y="31"/>
                                      </a:lnTo>
                                      <a:lnTo>
                                        <a:pt x="2328" y="5"/>
                                      </a:lnTo>
                                      <a:lnTo>
                                        <a:pt x="2221" y="0"/>
                                      </a:lnTo>
                                      <a:lnTo>
                                        <a:pt x="2110" y="18"/>
                                      </a:lnTo>
                                      <a:lnTo>
                                        <a:pt x="2003" y="58"/>
                                      </a:lnTo>
                                      <a:lnTo>
                                        <a:pt x="1896" y="134"/>
                                      </a:lnTo>
                                      <a:lnTo>
                                        <a:pt x="1785" y="237"/>
                                      </a:lnTo>
                                      <a:lnTo>
                                        <a:pt x="1678" y="375"/>
                                      </a:lnTo>
                                      <a:lnTo>
                                        <a:pt x="1567" y="523"/>
                                      </a:lnTo>
                                      <a:lnTo>
                                        <a:pt x="1442" y="652"/>
                                      </a:lnTo>
                                      <a:lnTo>
                                        <a:pt x="1309" y="764"/>
                                      </a:lnTo>
                                      <a:lnTo>
                                        <a:pt x="1175" y="862"/>
                                      </a:lnTo>
                                      <a:lnTo>
                                        <a:pt x="1033" y="947"/>
                                      </a:lnTo>
                                      <a:lnTo>
                                        <a:pt x="895" y="1014"/>
                                      </a:lnTo>
                                      <a:lnTo>
                                        <a:pt x="757" y="1072"/>
                                      </a:lnTo>
                                      <a:lnTo>
                                        <a:pt x="623" y="1121"/>
                                      </a:lnTo>
                                      <a:lnTo>
                                        <a:pt x="498" y="1157"/>
                                      </a:lnTo>
                                      <a:lnTo>
                                        <a:pt x="378" y="1183"/>
                                      </a:lnTo>
                                      <a:lnTo>
                                        <a:pt x="271" y="1206"/>
                                      </a:lnTo>
                                      <a:lnTo>
                                        <a:pt x="182" y="1219"/>
                                      </a:lnTo>
                                      <a:lnTo>
                                        <a:pt x="107" y="1228"/>
                                      </a:lnTo>
                                      <a:lnTo>
                                        <a:pt x="49" y="1233"/>
                                      </a:lnTo>
                                      <a:lnTo>
                                        <a:pt x="13" y="1237"/>
                                      </a:lnTo>
                                      <a:lnTo>
                                        <a:pt x="0" y="1237"/>
                                      </a:lnTo>
                                      <a:lnTo>
                                        <a:pt x="26" y="1505"/>
                                      </a:lnTo>
                                      <a:lnTo>
                                        <a:pt x="31" y="1505"/>
                                      </a:lnTo>
                                      <a:lnTo>
                                        <a:pt x="44" y="1509"/>
                                      </a:lnTo>
                                      <a:lnTo>
                                        <a:pt x="67" y="1514"/>
                                      </a:lnTo>
                                      <a:lnTo>
                                        <a:pt x="98" y="1518"/>
                                      </a:lnTo>
                                      <a:lnTo>
                                        <a:pt x="138" y="1523"/>
                                      </a:lnTo>
                                      <a:lnTo>
                                        <a:pt x="182" y="1532"/>
                                      </a:lnTo>
                                      <a:lnTo>
                                        <a:pt x="236" y="1541"/>
                                      </a:lnTo>
                                      <a:lnTo>
                                        <a:pt x="298" y="1550"/>
                                      </a:lnTo>
                                      <a:lnTo>
                                        <a:pt x="365" y="1559"/>
                                      </a:lnTo>
                                      <a:lnTo>
                                        <a:pt x="440" y="1563"/>
                                      </a:lnTo>
                                      <a:lnTo>
                                        <a:pt x="521" y="1572"/>
                                      </a:lnTo>
                                      <a:lnTo>
                                        <a:pt x="610" y="1581"/>
                                      </a:lnTo>
                                      <a:lnTo>
                                        <a:pt x="703" y="1585"/>
                                      </a:lnTo>
                                      <a:lnTo>
                                        <a:pt x="801" y="1594"/>
                                      </a:lnTo>
                                      <a:lnTo>
                                        <a:pt x="904" y="1594"/>
                                      </a:lnTo>
                                      <a:lnTo>
                                        <a:pt x="1010" y="1599"/>
                                      </a:lnTo>
                                      <a:lnTo>
                                        <a:pt x="1077" y="1599"/>
                                      </a:lnTo>
                                      <a:lnTo>
                                        <a:pt x="1162" y="1599"/>
                                      </a:lnTo>
                                      <a:lnTo>
                                        <a:pt x="1269" y="1594"/>
                                      </a:lnTo>
                                      <a:lnTo>
                                        <a:pt x="1393" y="1590"/>
                                      </a:lnTo>
                                      <a:lnTo>
                                        <a:pt x="1536" y="1581"/>
                                      </a:lnTo>
                                      <a:lnTo>
                                        <a:pt x="1692" y="1572"/>
                                      </a:lnTo>
                                      <a:lnTo>
                                        <a:pt x="1865" y="1563"/>
                                      </a:lnTo>
                                      <a:lnTo>
                                        <a:pt x="2048" y="1550"/>
                                      </a:lnTo>
                                      <a:lnTo>
                                        <a:pt x="2239" y="1536"/>
                                      </a:lnTo>
                                      <a:lnTo>
                                        <a:pt x="2440" y="1518"/>
                                      </a:lnTo>
                                      <a:lnTo>
                                        <a:pt x="2649" y="1500"/>
                                      </a:lnTo>
                                      <a:lnTo>
                                        <a:pt x="2867" y="1483"/>
                                      </a:lnTo>
                                      <a:lnTo>
                                        <a:pt x="3090" y="1460"/>
                                      </a:lnTo>
                                      <a:lnTo>
                                        <a:pt x="3312" y="1438"/>
                                      </a:lnTo>
                                      <a:lnTo>
                                        <a:pt x="3539" y="1416"/>
                                      </a:lnTo>
                                      <a:lnTo>
                                        <a:pt x="3762" y="1393"/>
                                      </a:lnTo>
                                      <a:lnTo>
                                        <a:pt x="3989" y="1367"/>
                                      </a:lnTo>
                                      <a:lnTo>
                                        <a:pt x="4212" y="1340"/>
                                      </a:lnTo>
                                      <a:lnTo>
                                        <a:pt x="4430" y="1313"/>
                                      </a:lnTo>
                                      <a:lnTo>
                                        <a:pt x="4639" y="1282"/>
                                      </a:lnTo>
                                      <a:lnTo>
                                        <a:pt x="4844" y="1250"/>
                                      </a:lnTo>
                                      <a:lnTo>
                                        <a:pt x="5044" y="1219"/>
                                      </a:lnTo>
                                      <a:lnTo>
                                        <a:pt x="5231" y="1188"/>
                                      </a:lnTo>
                                      <a:lnTo>
                                        <a:pt x="5405" y="1152"/>
                                      </a:lnTo>
                                      <a:lnTo>
                                        <a:pt x="5565" y="1121"/>
                                      </a:lnTo>
                                      <a:lnTo>
                                        <a:pt x="5712" y="1085"/>
                                      </a:lnTo>
                                      <a:lnTo>
                                        <a:pt x="5846" y="1049"/>
                                      </a:lnTo>
                                      <a:lnTo>
                                        <a:pt x="5957" y="1014"/>
                                      </a:lnTo>
                                      <a:lnTo>
                                        <a:pt x="6050" y="974"/>
                                      </a:lnTo>
                                      <a:lnTo>
                                        <a:pt x="6126" y="938"/>
                                      </a:lnTo>
                                      <a:lnTo>
                                        <a:pt x="6180" y="898"/>
                                      </a:lnTo>
                                      <a:lnTo>
                                        <a:pt x="6206" y="85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round/>
                                  <a:headEnd/>
                                  <a:tailEnd/>
                                </a:ln>
                              </a:spPr>
                            </a:sp>
                            <a:sp>
                              <a:nvSpPr>
                                <a:cNvPr id="1571" name="Freeform 547"/>
                                <a:cNvSpPr>
                                  <a:spLocks/>
                                </a:cNvSpPr>
                              </a:nvSpPr>
                              <a:spPr bwMode="auto">
                                <a:xfrm>
                                  <a:off x="2477" y="2240"/>
                                  <a:ext cx="6576" cy="1661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6576" y="1183"/>
                                    </a:cxn>
                                    <a:cxn ang="0">
                                      <a:pos x="6576" y="991"/>
                                    </a:cxn>
                                    <a:cxn ang="0">
                                      <a:pos x="6554" y="777"/>
                                    </a:cxn>
                                    <a:cxn ang="0">
                                      <a:pos x="6523" y="612"/>
                                    </a:cxn>
                                    <a:cxn ang="0">
                                      <a:pos x="6478" y="455"/>
                                    </a:cxn>
                                    <a:cxn ang="0">
                                      <a:pos x="6407" y="308"/>
                                    </a:cxn>
                                    <a:cxn ang="0">
                                      <a:pos x="6309" y="183"/>
                                    </a:cxn>
                                    <a:cxn ang="0">
                                      <a:pos x="6185" y="98"/>
                                    </a:cxn>
                                    <a:cxn ang="0">
                                      <a:pos x="6024" y="58"/>
                                    </a:cxn>
                                    <a:cxn ang="0">
                                      <a:pos x="5828" y="76"/>
                                    </a:cxn>
                                    <a:cxn ang="0">
                                      <a:pos x="5606" y="156"/>
                                    </a:cxn>
                                    <a:cxn ang="0">
                                      <a:pos x="5339" y="281"/>
                                    </a:cxn>
                                    <a:cxn ang="0">
                                      <a:pos x="5018" y="433"/>
                                    </a:cxn>
                                    <a:cxn ang="0">
                                      <a:pos x="4662" y="585"/>
                                    </a:cxn>
                                    <a:cxn ang="0">
                                      <a:pos x="4288" y="714"/>
                                    </a:cxn>
                                    <a:cxn ang="0">
                                      <a:pos x="3923" y="786"/>
                                    </a:cxn>
                                    <a:cxn ang="0">
                                      <a:pos x="3584" y="781"/>
                                    </a:cxn>
                                    <a:cxn ang="0">
                                      <a:pos x="3291" y="670"/>
                                    </a:cxn>
                                    <a:cxn ang="0">
                                      <a:pos x="3104" y="491"/>
                                    </a:cxn>
                                    <a:cxn ang="0">
                                      <a:pos x="2974" y="339"/>
                                    </a:cxn>
                                    <a:cxn ang="0">
                                      <a:pos x="2850" y="196"/>
                                    </a:cxn>
                                    <a:cxn ang="0">
                                      <a:pos x="2721" y="80"/>
                                    </a:cxn>
                                    <a:cxn ang="0">
                                      <a:pos x="2578" y="13"/>
                                    </a:cxn>
                                    <a:cxn ang="0">
                                      <a:pos x="2418" y="9"/>
                                    </a:cxn>
                                    <a:cxn ang="0">
                                      <a:pos x="2240" y="89"/>
                                    </a:cxn>
                                    <a:cxn ang="0">
                                      <a:pos x="2031" y="281"/>
                                    </a:cxn>
                                    <a:cxn ang="0">
                                      <a:pos x="1795" y="567"/>
                                    </a:cxn>
                                    <a:cxn ang="0">
                                      <a:pos x="1563" y="808"/>
                                    </a:cxn>
                                    <a:cxn ang="0">
                                      <a:pos x="1340" y="982"/>
                                    </a:cxn>
                                    <a:cxn ang="0">
                                      <a:pos x="1127" y="1098"/>
                                    </a:cxn>
                                    <a:cxn ang="0">
                                      <a:pos x="917" y="1165"/>
                                    </a:cxn>
                                    <a:cxn ang="0">
                                      <a:pos x="713" y="1192"/>
                                    </a:cxn>
                                    <a:cxn ang="0">
                                      <a:pos x="512" y="1183"/>
                                    </a:cxn>
                                    <a:cxn ang="0">
                                      <a:pos x="312" y="1152"/>
                                    </a:cxn>
                                    <a:cxn ang="0">
                                      <a:pos x="67" y="1116"/>
                                    </a:cxn>
                                    <a:cxn ang="0">
                                      <a:pos x="0" y="1237"/>
                                    </a:cxn>
                                    <a:cxn ang="0">
                                      <a:pos x="116" y="1451"/>
                                    </a:cxn>
                                    <a:cxn ang="0">
                                      <a:pos x="259" y="1625"/>
                                    </a:cxn>
                                    <a:cxn ang="0">
                                      <a:pos x="330" y="1656"/>
                                    </a:cxn>
                                    <a:cxn ang="0">
                                      <a:pos x="570" y="1661"/>
                                    </a:cxn>
                                    <a:cxn ang="0">
                                      <a:pos x="966" y="1661"/>
                                    </a:cxn>
                                    <a:cxn ang="0">
                                      <a:pos x="1461" y="1661"/>
                                    </a:cxn>
                                    <a:cxn ang="0">
                                      <a:pos x="1986" y="1661"/>
                                    </a:cxn>
                                    <a:cxn ang="0">
                                      <a:pos x="2476" y="1656"/>
                                    </a:cxn>
                                    <a:cxn ang="0">
                                      <a:pos x="2868" y="1656"/>
                                    </a:cxn>
                                    <a:cxn ang="0">
                                      <a:pos x="3095" y="1656"/>
                                    </a:cxn>
                                    <a:cxn ang="0">
                                      <a:pos x="6576" y="1210"/>
                                    </a:cxn>
                                  </a:cxnLst>
                                  <a:rect l="0" t="0" r="r" b="b"/>
                                  <a:pathLst>
                                    <a:path w="6576" h="1661">
                                      <a:moveTo>
                                        <a:pt x="6576" y="1210"/>
                                      </a:moveTo>
                                      <a:lnTo>
                                        <a:pt x="6576" y="1183"/>
                                      </a:lnTo>
                                      <a:lnTo>
                                        <a:pt x="6576" y="1103"/>
                                      </a:lnTo>
                                      <a:lnTo>
                                        <a:pt x="6576" y="991"/>
                                      </a:lnTo>
                                      <a:lnTo>
                                        <a:pt x="6563" y="853"/>
                                      </a:lnTo>
                                      <a:lnTo>
                                        <a:pt x="6554" y="777"/>
                                      </a:lnTo>
                                      <a:lnTo>
                                        <a:pt x="6541" y="696"/>
                                      </a:lnTo>
                                      <a:lnTo>
                                        <a:pt x="6523" y="612"/>
                                      </a:lnTo>
                                      <a:lnTo>
                                        <a:pt x="6501" y="531"/>
                                      </a:lnTo>
                                      <a:lnTo>
                                        <a:pt x="6478" y="455"/>
                                      </a:lnTo>
                                      <a:lnTo>
                                        <a:pt x="6443" y="379"/>
                                      </a:lnTo>
                                      <a:lnTo>
                                        <a:pt x="6407" y="308"/>
                                      </a:lnTo>
                                      <a:lnTo>
                                        <a:pt x="6363" y="241"/>
                                      </a:lnTo>
                                      <a:lnTo>
                                        <a:pt x="6309" y="183"/>
                                      </a:lnTo>
                                      <a:lnTo>
                                        <a:pt x="6251" y="134"/>
                                      </a:lnTo>
                                      <a:lnTo>
                                        <a:pt x="6185" y="98"/>
                                      </a:lnTo>
                                      <a:lnTo>
                                        <a:pt x="6109" y="71"/>
                                      </a:lnTo>
                                      <a:lnTo>
                                        <a:pt x="6024" y="58"/>
                                      </a:lnTo>
                                      <a:lnTo>
                                        <a:pt x="5931" y="58"/>
                                      </a:lnTo>
                                      <a:lnTo>
                                        <a:pt x="5828" y="76"/>
                                      </a:lnTo>
                                      <a:lnTo>
                                        <a:pt x="5713" y="111"/>
                                      </a:lnTo>
                                      <a:lnTo>
                                        <a:pt x="5606" y="156"/>
                                      </a:lnTo>
                                      <a:lnTo>
                                        <a:pt x="5481" y="214"/>
                                      </a:lnTo>
                                      <a:lnTo>
                                        <a:pt x="5339" y="281"/>
                                      </a:lnTo>
                                      <a:lnTo>
                                        <a:pt x="5183" y="357"/>
                                      </a:lnTo>
                                      <a:lnTo>
                                        <a:pt x="5018" y="433"/>
                                      </a:lnTo>
                                      <a:lnTo>
                                        <a:pt x="4840" y="513"/>
                                      </a:lnTo>
                                      <a:lnTo>
                                        <a:pt x="4662" y="585"/>
                                      </a:lnTo>
                                      <a:lnTo>
                                        <a:pt x="4475" y="656"/>
                                      </a:lnTo>
                                      <a:lnTo>
                                        <a:pt x="4288" y="714"/>
                                      </a:lnTo>
                                      <a:lnTo>
                                        <a:pt x="4105" y="759"/>
                                      </a:lnTo>
                                      <a:lnTo>
                                        <a:pt x="3923" y="786"/>
                                      </a:lnTo>
                                      <a:lnTo>
                                        <a:pt x="3749" y="795"/>
                                      </a:lnTo>
                                      <a:lnTo>
                                        <a:pt x="3584" y="781"/>
                                      </a:lnTo>
                                      <a:lnTo>
                                        <a:pt x="3429" y="741"/>
                                      </a:lnTo>
                                      <a:lnTo>
                                        <a:pt x="3291" y="670"/>
                                      </a:lnTo>
                                      <a:lnTo>
                                        <a:pt x="3166" y="562"/>
                                      </a:lnTo>
                                      <a:lnTo>
                                        <a:pt x="3104" y="491"/>
                                      </a:lnTo>
                                      <a:lnTo>
                                        <a:pt x="3037" y="415"/>
                                      </a:lnTo>
                                      <a:lnTo>
                                        <a:pt x="2974" y="339"/>
                                      </a:lnTo>
                                      <a:lnTo>
                                        <a:pt x="2912" y="268"/>
                                      </a:lnTo>
                                      <a:lnTo>
                                        <a:pt x="2850" y="196"/>
                                      </a:lnTo>
                                      <a:lnTo>
                                        <a:pt x="2787" y="134"/>
                                      </a:lnTo>
                                      <a:lnTo>
                                        <a:pt x="2721" y="80"/>
                                      </a:lnTo>
                                      <a:lnTo>
                                        <a:pt x="2649" y="40"/>
                                      </a:lnTo>
                                      <a:lnTo>
                                        <a:pt x="2578" y="13"/>
                                      </a:lnTo>
                                      <a:lnTo>
                                        <a:pt x="2503" y="0"/>
                                      </a:lnTo>
                                      <a:lnTo>
                                        <a:pt x="2418" y="9"/>
                                      </a:lnTo>
                                      <a:lnTo>
                                        <a:pt x="2333" y="36"/>
                                      </a:lnTo>
                                      <a:lnTo>
                                        <a:pt x="2240" y="89"/>
                                      </a:lnTo>
                                      <a:lnTo>
                                        <a:pt x="2137" y="170"/>
                                      </a:lnTo>
                                      <a:lnTo>
                                        <a:pt x="2031" y="281"/>
                                      </a:lnTo>
                                      <a:lnTo>
                                        <a:pt x="1915" y="420"/>
                                      </a:lnTo>
                                      <a:lnTo>
                                        <a:pt x="1795" y="567"/>
                                      </a:lnTo>
                                      <a:lnTo>
                                        <a:pt x="1679" y="696"/>
                                      </a:lnTo>
                                      <a:lnTo>
                                        <a:pt x="1563" y="808"/>
                                      </a:lnTo>
                                      <a:lnTo>
                                        <a:pt x="1452" y="902"/>
                                      </a:lnTo>
                                      <a:lnTo>
                                        <a:pt x="1340" y="982"/>
                                      </a:lnTo>
                                      <a:lnTo>
                                        <a:pt x="1234" y="1049"/>
                                      </a:lnTo>
                                      <a:lnTo>
                                        <a:pt x="1127" y="1098"/>
                                      </a:lnTo>
                                      <a:lnTo>
                                        <a:pt x="1020" y="1138"/>
                                      </a:lnTo>
                                      <a:lnTo>
                                        <a:pt x="917" y="1165"/>
                                      </a:lnTo>
                                      <a:lnTo>
                                        <a:pt x="811" y="1183"/>
                                      </a:lnTo>
                                      <a:lnTo>
                                        <a:pt x="713" y="1192"/>
                                      </a:lnTo>
                                      <a:lnTo>
                                        <a:pt x="610" y="1192"/>
                                      </a:lnTo>
                                      <a:lnTo>
                                        <a:pt x="512" y="1183"/>
                                      </a:lnTo>
                                      <a:lnTo>
                                        <a:pt x="410" y="1170"/>
                                      </a:lnTo>
                                      <a:lnTo>
                                        <a:pt x="312" y="1152"/>
                                      </a:lnTo>
                                      <a:lnTo>
                                        <a:pt x="214" y="1130"/>
                                      </a:lnTo>
                                      <a:lnTo>
                                        <a:pt x="67" y="1116"/>
                                      </a:lnTo>
                                      <a:lnTo>
                                        <a:pt x="0" y="1156"/>
                                      </a:lnTo>
                                      <a:lnTo>
                                        <a:pt x="0" y="1237"/>
                                      </a:lnTo>
                                      <a:lnTo>
                                        <a:pt x="45" y="1339"/>
                                      </a:lnTo>
                                      <a:lnTo>
                                        <a:pt x="116" y="1451"/>
                                      </a:lnTo>
                                      <a:lnTo>
                                        <a:pt x="192" y="1549"/>
                                      </a:lnTo>
                                      <a:lnTo>
                                        <a:pt x="259" y="1625"/>
                                      </a:lnTo>
                                      <a:lnTo>
                                        <a:pt x="294" y="1656"/>
                                      </a:lnTo>
                                      <a:lnTo>
                                        <a:pt x="330" y="1656"/>
                                      </a:lnTo>
                                      <a:lnTo>
                                        <a:pt x="428" y="1661"/>
                                      </a:lnTo>
                                      <a:lnTo>
                                        <a:pt x="570" y="1661"/>
                                      </a:lnTo>
                                      <a:lnTo>
                                        <a:pt x="753" y="1661"/>
                                      </a:lnTo>
                                      <a:lnTo>
                                        <a:pt x="966" y="1661"/>
                                      </a:lnTo>
                                      <a:lnTo>
                                        <a:pt x="1207" y="1661"/>
                                      </a:lnTo>
                                      <a:lnTo>
                                        <a:pt x="1461" y="1661"/>
                                      </a:lnTo>
                                      <a:lnTo>
                                        <a:pt x="1723" y="1661"/>
                                      </a:lnTo>
                                      <a:lnTo>
                                        <a:pt x="1986" y="1661"/>
                                      </a:lnTo>
                                      <a:lnTo>
                                        <a:pt x="2240" y="1661"/>
                                      </a:lnTo>
                                      <a:lnTo>
                                        <a:pt x="2476" y="1656"/>
                                      </a:lnTo>
                                      <a:lnTo>
                                        <a:pt x="2690" y="1656"/>
                                      </a:lnTo>
                                      <a:lnTo>
                                        <a:pt x="2868" y="1656"/>
                                      </a:lnTo>
                                      <a:lnTo>
                                        <a:pt x="3006" y="1656"/>
                                      </a:lnTo>
                                      <a:lnTo>
                                        <a:pt x="3095" y="1656"/>
                                      </a:lnTo>
                                      <a:lnTo>
                                        <a:pt x="3126" y="1656"/>
                                      </a:lnTo>
                                      <a:lnTo>
                                        <a:pt x="6576" y="1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75D366"/>
                                </a:solidFill>
                                <a:ln w="9525">
                                  <a:noFill/>
                                  <a:round/>
                                  <a:headEnd/>
                                  <a:tailEnd/>
                                </a:ln>
                              </a:spPr>
                            </a:sp>
                            <a:sp>
                              <a:nvSpPr>
                                <a:cNvPr id="1572" name="Freeform 548"/>
                                <a:cNvSpPr>
                                  <a:spLocks/>
                                </a:cNvSpPr>
                              </a:nvSpPr>
                              <a:spPr bwMode="auto">
                                <a:xfrm>
                                  <a:off x="6507" y="2410"/>
                                  <a:ext cx="2074" cy="723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2074" y="93"/>
                                    </a:cxn>
                                    <a:cxn ang="0">
                                      <a:pos x="2070" y="84"/>
                                    </a:cxn>
                                    <a:cxn ang="0">
                                      <a:pos x="2048" y="62"/>
                                    </a:cxn>
                                    <a:cxn ang="0">
                                      <a:pos x="2012" y="35"/>
                                    </a:cxn>
                                    <a:cxn ang="0">
                                      <a:pos x="1963" y="13"/>
                                    </a:cxn>
                                    <a:cxn ang="0">
                                      <a:pos x="1901" y="0"/>
                                    </a:cxn>
                                    <a:cxn ang="0">
                                      <a:pos x="1821" y="8"/>
                                    </a:cxn>
                                    <a:cxn ang="0">
                                      <a:pos x="1723" y="40"/>
                                    </a:cxn>
                                    <a:cxn ang="0">
                                      <a:pos x="1607" y="107"/>
                                    </a:cxn>
                                    <a:cxn ang="0">
                                      <a:pos x="1518" y="169"/>
                                    </a:cxn>
                                    <a:cxn ang="0">
                                      <a:pos x="1420" y="227"/>
                                    </a:cxn>
                                    <a:cxn ang="0">
                                      <a:pos x="1318" y="285"/>
                                    </a:cxn>
                                    <a:cxn ang="0">
                                      <a:pos x="1211" y="339"/>
                                    </a:cxn>
                                    <a:cxn ang="0">
                                      <a:pos x="1095" y="392"/>
                                    </a:cxn>
                                    <a:cxn ang="0">
                                      <a:pos x="979" y="442"/>
                                    </a:cxn>
                                    <a:cxn ang="0">
                                      <a:pos x="863" y="486"/>
                                    </a:cxn>
                                    <a:cxn ang="0">
                                      <a:pos x="748" y="531"/>
                                    </a:cxn>
                                    <a:cxn ang="0">
                                      <a:pos x="632" y="571"/>
                                    </a:cxn>
                                    <a:cxn ang="0">
                                      <a:pos x="521" y="607"/>
                                    </a:cxn>
                                    <a:cxn ang="0">
                                      <a:pos x="414" y="638"/>
                                    </a:cxn>
                                    <a:cxn ang="0">
                                      <a:pos x="311" y="665"/>
                                    </a:cxn>
                                    <a:cxn ang="0">
                                      <a:pos x="218" y="687"/>
                                    </a:cxn>
                                    <a:cxn ang="0">
                                      <a:pos x="133" y="705"/>
                                    </a:cxn>
                                    <a:cxn ang="0">
                                      <a:pos x="62" y="718"/>
                                    </a:cxn>
                                    <a:cxn ang="0">
                                      <a:pos x="0" y="723"/>
                                    </a:cxn>
                                    <a:cxn ang="0">
                                      <a:pos x="9" y="723"/>
                                    </a:cxn>
                                    <a:cxn ang="0">
                                      <a:pos x="31" y="723"/>
                                    </a:cxn>
                                    <a:cxn ang="0">
                                      <a:pos x="71" y="718"/>
                                    </a:cxn>
                                    <a:cxn ang="0">
                                      <a:pos x="124" y="718"/>
                                    </a:cxn>
                                    <a:cxn ang="0">
                                      <a:pos x="191" y="714"/>
                                    </a:cxn>
                                    <a:cxn ang="0">
                                      <a:pos x="271" y="705"/>
                                    </a:cxn>
                                    <a:cxn ang="0">
                                      <a:pos x="356" y="692"/>
                                    </a:cxn>
                                    <a:cxn ang="0">
                                      <a:pos x="454" y="678"/>
                                    </a:cxn>
                                    <a:cxn ang="0">
                                      <a:pos x="556" y="660"/>
                                    </a:cxn>
                                    <a:cxn ang="0">
                                      <a:pos x="667" y="638"/>
                                    </a:cxn>
                                    <a:cxn ang="0">
                                      <a:pos x="783" y="611"/>
                                    </a:cxn>
                                    <a:cxn ang="0">
                                      <a:pos x="899" y="576"/>
                                    </a:cxn>
                                    <a:cxn ang="0">
                                      <a:pos x="1019" y="535"/>
                                    </a:cxn>
                                    <a:cxn ang="0">
                                      <a:pos x="1144" y="491"/>
                                    </a:cxn>
                                    <a:cxn ang="0">
                                      <a:pos x="1264" y="437"/>
                                    </a:cxn>
                                    <a:cxn ang="0">
                                      <a:pos x="1384" y="375"/>
                                    </a:cxn>
                                    <a:cxn ang="0">
                                      <a:pos x="1487" y="317"/>
                                    </a:cxn>
                                    <a:cxn ang="0">
                                      <a:pos x="1585" y="263"/>
                                    </a:cxn>
                                    <a:cxn ang="0">
                                      <a:pos x="1683" y="214"/>
                                    </a:cxn>
                                    <a:cxn ang="0">
                                      <a:pos x="1776" y="165"/>
                                    </a:cxn>
                                    <a:cxn ang="0">
                                      <a:pos x="1865" y="129"/>
                                    </a:cxn>
                                    <a:cxn ang="0">
                                      <a:pos x="1945" y="107"/>
                                    </a:cxn>
                                    <a:cxn ang="0">
                                      <a:pos x="2017" y="93"/>
                                    </a:cxn>
                                    <a:cxn ang="0">
                                      <a:pos x="2074" y="93"/>
                                    </a:cxn>
                                  </a:cxnLst>
                                  <a:rect l="0" t="0" r="r" b="b"/>
                                  <a:pathLst>
                                    <a:path w="2074" h="723">
                                      <a:moveTo>
                                        <a:pt x="2074" y="93"/>
                                      </a:moveTo>
                                      <a:lnTo>
                                        <a:pt x="2070" y="84"/>
                                      </a:lnTo>
                                      <a:lnTo>
                                        <a:pt x="2048" y="62"/>
                                      </a:lnTo>
                                      <a:lnTo>
                                        <a:pt x="2012" y="35"/>
                                      </a:lnTo>
                                      <a:lnTo>
                                        <a:pt x="1963" y="13"/>
                                      </a:lnTo>
                                      <a:lnTo>
                                        <a:pt x="1901" y="0"/>
                                      </a:lnTo>
                                      <a:lnTo>
                                        <a:pt x="1821" y="8"/>
                                      </a:lnTo>
                                      <a:lnTo>
                                        <a:pt x="1723" y="40"/>
                                      </a:lnTo>
                                      <a:lnTo>
                                        <a:pt x="1607" y="107"/>
                                      </a:lnTo>
                                      <a:lnTo>
                                        <a:pt x="1518" y="169"/>
                                      </a:lnTo>
                                      <a:lnTo>
                                        <a:pt x="1420" y="227"/>
                                      </a:lnTo>
                                      <a:lnTo>
                                        <a:pt x="1318" y="285"/>
                                      </a:lnTo>
                                      <a:lnTo>
                                        <a:pt x="1211" y="339"/>
                                      </a:lnTo>
                                      <a:lnTo>
                                        <a:pt x="1095" y="392"/>
                                      </a:lnTo>
                                      <a:lnTo>
                                        <a:pt x="979" y="442"/>
                                      </a:lnTo>
                                      <a:lnTo>
                                        <a:pt x="863" y="486"/>
                                      </a:lnTo>
                                      <a:lnTo>
                                        <a:pt x="748" y="531"/>
                                      </a:lnTo>
                                      <a:lnTo>
                                        <a:pt x="632" y="571"/>
                                      </a:lnTo>
                                      <a:lnTo>
                                        <a:pt x="521" y="607"/>
                                      </a:lnTo>
                                      <a:lnTo>
                                        <a:pt x="414" y="638"/>
                                      </a:lnTo>
                                      <a:lnTo>
                                        <a:pt x="311" y="665"/>
                                      </a:lnTo>
                                      <a:lnTo>
                                        <a:pt x="218" y="687"/>
                                      </a:lnTo>
                                      <a:lnTo>
                                        <a:pt x="133" y="705"/>
                                      </a:lnTo>
                                      <a:lnTo>
                                        <a:pt x="62" y="718"/>
                                      </a:lnTo>
                                      <a:lnTo>
                                        <a:pt x="0" y="723"/>
                                      </a:lnTo>
                                      <a:lnTo>
                                        <a:pt x="9" y="723"/>
                                      </a:lnTo>
                                      <a:lnTo>
                                        <a:pt x="31" y="723"/>
                                      </a:lnTo>
                                      <a:lnTo>
                                        <a:pt x="71" y="718"/>
                                      </a:lnTo>
                                      <a:lnTo>
                                        <a:pt x="124" y="718"/>
                                      </a:lnTo>
                                      <a:lnTo>
                                        <a:pt x="191" y="714"/>
                                      </a:lnTo>
                                      <a:lnTo>
                                        <a:pt x="271" y="705"/>
                                      </a:lnTo>
                                      <a:lnTo>
                                        <a:pt x="356" y="692"/>
                                      </a:lnTo>
                                      <a:lnTo>
                                        <a:pt x="454" y="678"/>
                                      </a:lnTo>
                                      <a:lnTo>
                                        <a:pt x="556" y="660"/>
                                      </a:lnTo>
                                      <a:lnTo>
                                        <a:pt x="667" y="638"/>
                                      </a:lnTo>
                                      <a:lnTo>
                                        <a:pt x="783" y="611"/>
                                      </a:lnTo>
                                      <a:lnTo>
                                        <a:pt x="899" y="576"/>
                                      </a:lnTo>
                                      <a:lnTo>
                                        <a:pt x="1019" y="535"/>
                                      </a:lnTo>
                                      <a:lnTo>
                                        <a:pt x="1144" y="491"/>
                                      </a:lnTo>
                                      <a:lnTo>
                                        <a:pt x="1264" y="437"/>
                                      </a:lnTo>
                                      <a:lnTo>
                                        <a:pt x="1384" y="375"/>
                                      </a:lnTo>
                                      <a:lnTo>
                                        <a:pt x="1487" y="317"/>
                                      </a:lnTo>
                                      <a:lnTo>
                                        <a:pt x="1585" y="263"/>
                                      </a:lnTo>
                                      <a:lnTo>
                                        <a:pt x="1683" y="214"/>
                                      </a:lnTo>
                                      <a:lnTo>
                                        <a:pt x="1776" y="165"/>
                                      </a:lnTo>
                                      <a:lnTo>
                                        <a:pt x="1865" y="129"/>
                                      </a:lnTo>
                                      <a:lnTo>
                                        <a:pt x="1945" y="107"/>
                                      </a:lnTo>
                                      <a:lnTo>
                                        <a:pt x="2017" y="93"/>
                                      </a:lnTo>
                                      <a:lnTo>
                                        <a:pt x="2074" y="9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8CF766"/>
                                </a:solidFill>
                                <a:ln w="9525">
                                  <a:noFill/>
                                  <a:round/>
                                  <a:headEnd/>
                                  <a:tailEnd/>
                                </a:ln>
                              </a:spPr>
                            </a:sp>
                            <a:sp>
                              <a:nvSpPr>
                                <a:cNvPr id="1573" name="Freeform 549"/>
                                <a:cNvSpPr>
                                  <a:spLocks/>
                                </a:cNvSpPr>
                              </a:nvSpPr>
                              <a:spPr bwMode="auto">
                                <a:xfrm>
                                  <a:off x="2722" y="3066"/>
                                  <a:ext cx="6363" cy="924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6336" y="424"/>
                                    </a:cxn>
                                    <a:cxn ang="0">
                                      <a:pos x="6358" y="353"/>
                                    </a:cxn>
                                    <a:cxn ang="0">
                                      <a:pos x="6363" y="250"/>
                                    </a:cxn>
                                    <a:cxn ang="0">
                                      <a:pos x="6314" y="156"/>
                                    </a:cxn>
                                    <a:cxn ang="0">
                                      <a:pos x="6140" y="94"/>
                                    </a:cxn>
                                    <a:cxn ang="0">
                                      <a:pos x="5868" y="80"/>
                                    </a:cxn>
                                    <a:cxn ang="0">
                                      <a:pos x="5548" y="107"/>
                                    </a:cxn>
                                    <a:cxn ang="0">
                                      <a:pos x="5205" y="165"/>
                                    </a:cxn>
                                    <a:cxn ang="0">
                                      <a:pos x="4844" y="228"/>
                                    </a:cxn>
                                    <a:cxn ang="0">
                                      <a:pos x="4488" y="281"/>
                                    </a:cxn>
                                    <a:cxn ang="0">
                                      <a:pos x="4154" y="312"/>
                                    </a:cxn>
                                    <a:cxn ang="0">
                                      <a:pos x="3851" y="295"/>
                                    </a:cxn>
                                    <a:cxn ang="0">
                                      <a:pos x="3629" y="241"/>
                                    </a:cxn>
                                    <a:cxn ang="0">
                                      <a:pos x="3460" y="174"/>
                                    </a:cxn>
                                    <a:cxn ang="0">
                                      <a:pos x="3295" y="103"/>
                                    </a:cxn>
                                    <a:cxn ang="0">
                                      <a:pos x="3130" y="45"/>
                                    </a:cxn>
                                    <a:cxn ang="0">
                                      <a:pos x="2957" y="9"/>
                                    </a:cxn>
                                    <a:cxn ang="0">
                                      <a:pos x="2770" y="4"/>
                                    </a:cxn>
                                    <a:cxn ang="0">
                                      <a:pos x="2560" y="45"/>
                                    </a:cxn>
                                    <a:cxn ang="0">
                                      <a:pos x="2324" y="138"/>
                                    </a:cxn>
                                    <a:cxn ang="0">
                                      <a:pos x="2053" y="281"/>
                                    </a:cxn>
                                    <a:cxn ang="0">
                                      <a:pos x="1750" y="393"/>
                                    </a:cxn>
                                    <a:cxn ang="0">
                                      <a:pos x="1438" y="469"/>
                                    </a:cxn>
                                    <a:cxn ang="0">
                                      <a:pos x="1127" y="513"/>
                                    </a:cxn>
                                    <a:cxn ang="0">
                                      <a:pos x="833" y="531"/>
                                    </a:cxn>
                                    <a:cxn ang="0">
                                      <a:pos x="570" y="536"/>
                                    </a:cxn>
                                    <a:cxn ang="0">
                                      <a:pos x="352" y="536"/>
                                    </a:cxn>
                                    <a:cxn ang="0">
                                      <a:pos x="196" y="527"/>
                                    </a:cxn>
                                    <a:cxn ang="0">
                                      <a:pos x="71" y="545"/>
                                    </a:cxn>
                                    <a:cxn ang="0">
                                      <a:pos x="5" y="652"/>
                                    </a:cxn>
                                    <a:cxn ang="0">
                                      <a:pos x="5" y="799"/>
                                    </a:cxn>
                                    <a:cxn ang="0">
                                      <a:pos x="40" y="906"/>
                                    </a:cxn>
                                    <a:cxn ang="0">
                                      <a:pos x="76" y="924"/>
                                    </a:cxn>
                                    <a:cxn ang="0">
                                      <a:pos x="192" y="920"/>
                                    </a:cxn>
                                    <a:cxn ang="0">
                                      <a:pos x="405" y="911"/>
                                    </a:cxn>
                                    <a:cxn ang="0">
                                      <a:pos x="695" y="902"/>
                                    </a:cxn>
                                    <a:cxn ang="0">
                                      <a:pos x="1051" y="884"/>
                                    </a:cxn>
                                    <a:cxn ang="0">
                                      <a:pos x="1456" y="871"/>
                                    </a:cxn>
                                    <a:cxn ang="0">
                                      <a:pos x="1897" y="853"/>
                                    </a:cxn>
                                    <a:cxn ang="0">
                                      <a:pos x="2360" y="835"/>
                                    </a:cxn>
                                    <a:cxn ang="0">
                                      <a:pos x="2836" y="817"/>
                                    </a:cxn>
                                    <a:cxn ang="0">
                                      <a:pos x="3299" y="799"/>
                                    </a:cxn>
                                    <a:cxn ang="0">
                                      <a:pos x="3745" y="781"/>
                                    </a:cxn>
                                    <a:cxn ang="0">
                                      <a:pos x="4154" y="763"/>
                                    </a:cxn>
                                    <a:cxn ang="0">
                                      <a:pos x="4515" y="750"/>
                                    </a:cxn>
                                    <a:cxn ang="0">
                                      <a:pos x="4813" y="741"/>
                                    </a:cxn>
                                    <a:cxn ang="0">
                                      <a:pos x="5031" y="737"/>
                                    </a:cxn>
                                    <a:cxn ang="0">
                                      <a:pos x="5156" y="732"/>
                                    </a:cxn>
                                    <a:cxn ang="0">
                                      <a:pos x="5209" y="732"/>
                                    </a:cxn>
                                    <a:cxn ang="0">
                                      <a:pos x="5325" y="710"/>
                                    </a:cxn>
                                    <a:cxn ang="0">
                                      <a:pos x="5494" y="670"/>
                                    </a:cxn>
                                    <a:cxn ang="0">
                                      <a:pos x="5690" y="616"/>
                                    </a:cxn>
                                    <a:cxn ang="0">
                                      <a:pos x="5895" y="558"/>
                                    </a:cxn>
                                    <a:cxn ang="0">
                                      <a:pos x="6086" y="504"/>
                                    </a:cxn>
                                    <a:cxn ang="0">
                                      <a:pos x="6233" y="460"/>
                                    </a:cxn>
                                    <a:cxn ang="0">
                                      <a:pos x="6318" y="437"/>
                                    </a:cxn>
                                  </a:cxnLst>
                                  <a:rect l="0" t="0" r="r" b="b"/>
                                  <a:pathLst>
                                    <a:path w="6363" h="924">
                                      <a:moveTo>
                                        <a:pt x="6331" y="433"/>
                                      </a:moveTo>
                                      <a:lnTo>
                                        <a:pt x="6336" y="424"/>
                                      </a:lnTo>
                                      <a:lnTo>
                                        <a:pt x="6345" y="393"/>
                                      </a:lnTo>
                                      <a:lnTo>
                                        <a:pt x="6358" y="353"/>
                                      </a:lnTo>
                                      <a:lnTo>
                                        <a:pt x="6363" y="304"/>
                                      </a:lnTo>
                                      <a:lnTo>
                                        <a:pt x="6363" y="250"/>
                                      </a:lnTo>
                                      <a:lnTo>
                                        <a:pt x="6345" y="201"/>
                                      </a:lnTo>
                                      <a:lnTo>
                                        <a:pt x="6314" y="156"/>
                                      </a:lnTo>
                                      <a:lnTo>
                                        <a:pt x="6256" y="125"/>
                                      </a:lnTo>
                                      <a:lnTo>
                                        <a:pt x="6140" y="94"/>
                                      </a:lnTo>
                                      <a:lnTo>
                                        <a:pt x="6011" y="80"/>
                                      </a:lnTo>
                                      <a:lnTo>
                                        <a:pt x="5868" y="80"/>
                                      </a:lnTo>
                                      <a:lnTo>
                                        <a:pt x="5712" y="89"/>
                                      </a:lnTo>
                                      <a:lnTo>
                                        <a:pt x="5548" y="107"/>
                                      </a:lnTo>
                                      <a:lnTo>
                                        <a:pt x="5379" y="134"/>
                                      </a:lnTo>
                                      <a:lnTo>
                                        <a:pt x="5205" y="165"/>
                                      </a:lnTo>
                                      <a:lnTo>
                                        <a:pt x="5027" y="196"/>
                                      </a:lnTo>
                                      <a:lnTo>
                                        <a:pt x="4844" y="228"/>
                                      </a:lnTo>
                                      <a:lnTo>
                                        <a:pt x="4666" y="254"/>
                                      </a:lnTo>
                                      <a:lnTo>
                                        <a:pt x="4488" y="281"/>
                                      </a:lnTo>
                                      <a:lnTo>
                                        <a:pt x="4319" y="299"/>
                                      </a:lnTo>
                                      <a:lnTo>
                                        <a:pt x="4154" y="312"/>
                                      </a:lnTo>
                                      <a:lnTo>
                                        <a:pt x="3998" y="308"/>
                                      </a:lnTo>
                                      <a:lnTo>
                                        <a:pt x="3851" y="295"/>
                                      </a:lnTo>
                                      <a:lnTo>
                                        <a:pt x="3718" y="268"/>
                                      </a:lnTo>
                                      <a:lnTo>
                                        <a:pt x="3629" y="241"/>
                                      </a:lnTo>
                                      <a:lnTo>
                                        <a:pt x="3544" y="205"/>
                                      </a:lnTo>
                                      <a:lnTo>
                                        <a:pt x="3460" y="174"/>
                                      </a:lnTo>
                                      <a:lnTo>
                                        <a:pt x="3375" y="138"/>
                                      </a:lnTo>
                                      <a:lnTo>
                                        <a:pt x="3295" y="103"/>
                                      </a:lnTo>
                                      <a:lnTo>
                                        <a:pt x="3215" y="76"/>
                                      </a:lnTo>
                                      <a:lnTo>
                                        <a:pt x="3130" y="45"/>
                                      </a:lnTo>
                                      <a:lnTo>
                                        <a:pt x="3046" y="22"/>
                                      </a:lnTo>
                                      <a:lnTo>
                                        <a:pt x="2957" y="9"/>
                                      </a:lnTo>
                                      <a:lnTo>
                                        <a:pt x="2867" y="0"/>
                                      </a:lnTo>
                                      <a:lnTo>
                                        <a:pt x="2770" y="4"/>
                                      </a:lnTo>
                                      <a:lnTo>
                                        <a:pt x="2667" y="18"/>
                                      </a:lnTo>
                                      <a:lnTo>
                                        <a:pt x="2560" y="45"/>
                                      </a:lnTo>
                                      <a:lnTo>
                                        <a:pt x="2445" y="85"/>
                                      </a:lnTo>
                                      <a:lnTo>
                                        <a:pt x="2324" y="138"/>
                                      </a:lnTo>
                                      <a:lnTo>
                                        <a:pt x="2191" y="210"/>
                                      </a:lnTo>
                                      <a:lnTo>
                                        <a:pt x="2053" y="281"/>
                                      </a:lnTo>
                                      <a:lnTo>
                                        <a:pt x="1901" y="344"/>
                                      </a:lnTo>
                                      <a:lnTo>
                                        <a:pt x="1750" y="393"/>
                                      </a:lnTo>
                                      <a:lnTo>
                                        <a:pt x="1594" y="437"/>
                                      </a:lnTo>
                                      <a:lnTo>
                                        <a:pt x="1438" y="469"/>
                                      </a:lnTo>
                                      <a:lnTo>
                                        <a:pt x="1282" y="496"/>
                                      </a:lnTo>
                                      <a:lnTo>
                                        <a:pt x="1127" y="513"/>
                                      </a:lnTo>
                                      <a:lnTo>
                                        <a:pt x="980" y="527"/>
                                      </a:lnTo>
                                      <a:lnTo>
                                        <a:pt x="833" y="531"/>
                                      </a:lnTo>
                                      <a:lnTo>
                                        <a:pt x="699" y="536"/>
                                      </a:lnTo>
                                      <a:lnTo>
                                        <a:pt x="570" y="536"/>
                                      </a:lnTo>
                                      <a:lnTo>
                                        <a:pt x="454" y="536"/>
                                      </a:lnTo>
                                      <a:lnTo>
                                        <a:pt x="352" y="536"/>
                                      </a:lnTo>
                                      <a:lnTo>
                                        <a:pt x="263" y="531"/>
                                      </a:lnTo>
                                      <a:lnTo>
                                        <a:pt x="196" y="527"/>
                                      </a:lnTo>
                                      <a:lnTo>
                                        <a:pt x="143" y="527"/>
                                      </a:lnTo>
                                      <a:lnTo>
                                        <a:pt x="71" y="545"/>
                                      </a:lnTo>
                                      <a:lnTo>
                                        <a:pt x="27" y="589"/>
                                      </a:lnTo>
                                      <a:lnTo>
                                        <a:pt x="5" y="652"/>
                                      </a:lnTo>
                                      <a:lnTo>
                                        <a:pt x="0" y="723"/>
                                      </a:lnTo>
                                      <a:lnTo>
                                        <a:pt x="5" y="799"/>
                                      </a:lnTo>
                                      <a:lnTo>
                                        <a:pt x="22" y="862"/>
                                      </a:lnTo>
                                      <a:lnTo>
                                        <a:pt x="40" y="906"/>
                                      </a:lnTo>
                                      <a:lnTo>
                                        <a:pt x="58" y="924"/>
                                      </a:lnTo>
                                      <a:lnTo>
                                        <a:pt x="76" y="924"/>
                                      </a:lnTo>
                                      <a:lnTo>
                                        <a:pt x="120" y="920"/>
                                      </a:lnTo>
                                      <a:lnTo>
                                        <a:pt x="192" y="920"/>
                                      </a:lnTo>
                                      <a:lnTo>
                                        <a:pt x="290" y="915"/>
                                      </a:lnTo>
                                      <a:lnTo>
                                        <a:pt x="405" y="911"/>
                                      </a:lnTo>
                                      <a:lnTo>
                                        <a:pt x="539" y="906"/>
                                      </a:lnTo>
                                      <a:lnTo>
                                        <a:pt x="695" y="902"/>
                                      </a:lnTo>
                                      <a:lnTo>
                                        <a:pt x="864" y="893"/>
                                      </a:lnTo>
                                      <a:lnTo>
                                        <a:pt x="1051" y="884"/>
                                      </a:lnTo>
                                      <a:lnTo>
                                        <a:pt x="1247" y="880"/>
                                      </a:lnTo>
                                      <a:lnTo>
                                        <a:pt x="1456" y="871"/>
                                      </a:lnTo>
                                      <a:lnTo>
                                        <a:pt x="1674" y="862"/>
                                      </a:lnTo>
                                      <a:lnTo>
                                        <a:pt x="1897" y="853"/>
                                      </a:lnTo>
                                      <a:lnTo>
                                        <a:pt x="2128" y="844"/>
                                      </a:lnTo>
                                      <a:lnTo>
                                        <a:pt x="2360" y="835"/>
                                      </a:lnTo>
                                      <a:lnTo>
                                        <a:pt x="2600" y="826"/>
                                      </a:lnTo>
                                      <a:lnTo>
                                        <a:pt x="2836" y="817"/>
                                      </a:lnTo>
                                      <a:lnTo>
                                        <a:pt x="3068" y="808"/>
                                      </a:lnTo>
                                      <a:lnTo>
                                        <a:pt x="3299" y="799"/>
                                      </a:lnTo>
                                      <a:lnTo>
                                        <a:pt x="3526" y="790"/>
                                      </a:lnTo>
                                      <a:lnTo>
                                        <a:pt x="3745" y="781"/>
                                      </a:lnTo>
                                      <a:lnTo>
                                        <a:pt x="3954" y="772"/>
                                      </a:lnTo>
                                      <a:lnTo>
                                        <a:pt x="4154" y="763"/>
                                      </a:lnTo>
                                      <a:lnTo>
                                        <a:pt x="4341" y="759"/>
                                      </a:lnTo>
                                      <a:lnTo>
                                        <a:pt x="4515" y="750"/>
                                      </a:lnTo>
                                      <a:lnTo>
                                        <a:pt x="4671" y="746"/>
                                      </a:lnTo>
                                      <a:lnTo>
                                        <a:pt x="4813" y="741"/>
                                      </a:lnTo>
                                      <a:lnTo>
                                        <a:pt x="4929" y="737"/>
                                      </a:lnTo>
                                      <a:lnTo>
                                        <a:pt x="5031" y="737"/>
                                      </a:lnTo>
                                      <a:lnTo>
                                        <a:pt x="5103" y="732"/>
                                      </a:lnTo>
                                      <a:lnTo>
                                        <a:pt x="5156" y="732"/>
                                      </a:lnTo>
                                      <a:lnTo>
                                        <a:pt x="5178" y="732"/>
                                      </a:lnTo>
                                      <a:lnTo>
                                        <a:pt x="5209" y="732"/>
                                      </a:lnTo>
                                      <a:lnTo>
                                        <a:pt x="5258" y="723"/>
                                      </a:lnTo>
                                      <a:lnTo>
                                        <a:pt x="5325" y="710"/>
                                      </a:lnTo>
                                      <a:lnTo>
                                        <a:pt x="5405" y="692"/>
                                      </a:lnTo>
                                      <a:lnTo>
                                        <a:pt x="5494" y="670"/>
                                      </a:lnTo>
                                      <a:lnTo>
                                        <a:pt x="5588" y="643"/>
                                      </a:lnTo>
                                      <a:lnTo>
                                        <a:pt x="5690" y="616"/>
                                      </a:lnTo>
                                      <a:lnTo>
                                        <a:pt x="5797" y="589"/>
                                      </a:lnTo>
                                      <a:lnTo>
                                        <a:pt x="5895" y="558"/>
                                      </a:lnTo>
                                      <a:lnTo>
                                        <a:pt x="5993" y="531"/>
                                      </a:lnTo>
                                      <a:lnTo>
                                        <a:pt x="6086" y="504"/>
                                      </a:lnTo>
                                      <a:lnTo>
                                        <a:pt x="6167" y="482"/>
                                      </a:lnTo>
                                      <a:lnTo>
                                        <a:pt x="6233" y="460"/>
                                      </a:lnTo>
                                      <a:lnTo>
                                        <a:pt x="6287" y="446"/>
                                      </a:lnTo>
                                      <a:lnTo>
                                        <a:pt x="6318" y="437"/>
                                      </a:lnTo>
                                      <a:lnTo>
                                        <a:pt x="6331" y="43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round/>
                                  <a:headEnd/>
                                  <a:tailEnd/>
                                </a:ln>
                              </a:spPr>
                            </a:sp>
                            <a:sp>
                              <a:nvSpPr>
                                <a:cNvPr id="1574" name="Freeform 550"/>
                                <a:cNvSpPr>
                                  <a:spLocks/>
                                </a:cNvSpPr>
                              </a:nvSpPr>
                              <a:spPr bwMode="auto">
                                <a:xfrm>
                                  <a:off x="861" y="3280"/>
                                  <a:ext cx="8366" cy="4224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7725" y="4166"/>
                                    </a:cxn>
                                    <a:cxn ang="0">
                                      <a:pos x="7992" y="4046"/>
                                    </a:cxn>
                                    <a:cxn ang="0">
                                      <a:pos x="8179" y="3854"/>
                                    </a:cxn>
                                    <a:cxn ang="0">
                                      <a:pos x="8295" y="3608"/>
                                    </a:cxn>
                                    <a:cxn ang="0">
                                      <a:pos x="8353" y="3336"/>
                                    </a:cxn>
                                    <a:cxn ang="0">
                                      <a:pos x="8366" y="3112"/>
                                    </a:cxn>
                                    <a:cxn ang="0">
                                      <a:pos x="8366" y="3014"/>
                                    </a:cxn>
                                    <a:cxn ang="0">
                                      <a:pos x="8295" y="2331"/>
                                    </a:cxn>
                                    <a:cxn ang="0">
                                      <a:pos x="8286" y="1492"/>
                                    </a:cxn>
                                    <a:cxn ang="0">
                                      <a:pos x="8335" y="813"/>
                                    </a:cxn>
                                    <a:cxn ang="0">
                                      <a:pos x="8273" y="415"/>
                                    </a:cxn>
                                    <a:cxn ang="0">
                                      <a:pos x="7979" y="90"/>
                                    </a:cxn>
                                    <a:cxn ang="0">
                                      <a:pos x="7435" y="31"/>
                                    </a:cxn>
                                    <a:cxn ang="0">
                                      <a:pos x="6768" y="112"/>
                                    </a:cxn>
                                    <a:cxn ang="0">
                                      <a:pos x="6095" y="215"/>
                                    </a:cxn>
                                    <a:cxn ang="0">
                                      <a:pos x="5534" y="219"/>
                                    </a:cxn>
                                    <a:cxn ang="0">
                                      <a:pos x="5165" y="90"/>
                                    </a:cxn>
                                    <a:cxn ang="0">
                                      <a:pos x="4871" y="14"/>
                                    </a:cxn>
                                    <a:cxn ang="0">
                                      <a:pos x="4617" y="5"/>
                                    </a:cxn>
                                    <a:cxn ang="0">
                                      <a:pos x="4372" y="54"/>
                                    </a:cxn>
                                    <a:cxn ang="0">
                                      <a:pos x="4105" y="143"/>
                                    </a:cxn>
                                    <a:cxn ang="0">
                                      <a:pos x="3785" y="268"/>
                                    </a:cxn>
                                    <a:cxn ang="0">
                                      <a:pos x="3348" y="366"/>
                                    </a:cxn>
                                    <a:cxn ang="0">
                                      <a:pos x="2859" y="424"/>
                                    </a:cxn>
                                    <a:cxn ang="0">
                                      <a:pos x="2400" y="451"/>
                                    </a:cxn>
                                    <a:cxn ang="0">
                                      <a:pos x="2062" y="465"/>
                                    </a:cxn>
                                    <a:cxn ang="0">
                                      <a:pos x="1928" y="465"/>
                                    </a:cxn>
                                    <a:cxn ang="0">
                                      <a:pos x="205" y="1420"/>
                                    </a:cxn>
                                    <a:cxn ang="0">
                                      <a:pos x="116" y="1800"/>
                                    </a:cxn>
                                    <a:cxn ang="0">
                                      <a:pos x="0" y="2371"/>
                                    </a:cxn>
                                    <a:cxn ang="0">
                                      <a:pos x="664" y="2376"/>
                                    </a:cxn>
                                    <a:cxn ang="0">
                                      <a:pos x="1225" y="2438"/>
                                    </a:cxn>
                                    <a:cxn ang="0">
                                      <a:pos x="1688" y="2559"/>
                                    </a:cxn>
                                    <a:cxn ang="0">
                                      <a:pos x="2062" y="2724"/>
                                    </a:cxn>
                                    <a:cxn ang="0">
                                      <a:pos x="2360" y="2920"/>
                                    </a:cxn>
                                    <a:cxn ang="0">
                                      <a:pos x="2591" y="3144"/>
                                    </a:cxn>
                                    <a:cxn ang="0">
                                      <a:pos x="2761" y="3380"/>
                                    </a:cxn>
                                    <a:cxn ang="0">
                                      <a:pos x="2876" y="3626"/>
                                    </a:cxn>
                                    <a:cxn ang="0">
                                      <a:pos x="2948" y="3863"/>
                                    </a:cxn>
                                    <a:cxn ang="0">
                                      <a:pos x="2988" y="4086"/>
                                    </a:cxn>
                                    <a:cxn ang="0">
                                      <a:pos x="3103" y="4211"/>
                                    </a:cxn>
                                    <a:cxn ang="0">
                                      <a:pos x="3433" y="4171"/>
                                    </a:cxn>
                                    <a:cxn ang="0">
                                      <a:pos x="3780" y="4144"/>
                                    </a:cxn>
                                    <a:cxn ang="0">
                                      <a:pos x="4141" y="4122"/>
                                    </a:cxn>
                                    <a:cxn ang="0">
                                      <a:pos x="4510" y="4113"/>
                                    </a:cxn>
                                    <a:cxn ang="0">
                                      <a:pos x="4893" y="4108"/>
                                    </a:cxn>
                                    <a:cxn ang="0">
                                      <a:pos x="5183" y="4113"/>
                                    </a:cxn>
                                    <a:cxn ang="0">
                                      <a:pos x="5476" y="4117"/>
                                    </a:cxn>
                                    <a:cxn ang="0">
                                      <a:pos x="5770" y="4126"/>
                                    </a:cxn>
                                    <a:cxn ang="0">
                                      <a:pos x="6069" y="4135"/>
                                    </a:cxn>
                                    <a:cxn ang="0">
                                      <a:pos x="6371" y="4148"/>
                                    </a:cxn>
                                    <a:cxn ang="0">
                                      <a:pos x="6576" y="4157"/>
                                    </a:cxn>
                                    <a:cxn ang="0">
                                      <a:pos x="6741" y="4166"/>
                                    </a:cxn>
                                    <a:cxn ang="0">
                                      <a:pos x="6906" y="4175"/>
                                    </a:cxn>
                                    <a:cxn ang="0">
                                      <a:pos x="7070" y="4184"/>
                                    </a:cxn>
                                    <a:cxn ang="0">
                                      <a:pos x="7231" y="4193"/>
                                    </a:cxn>
                                    <a:cxn ang="0">
                                      <a:pos x="7355" y="4197"/>
                                    </a:cxn>
                                    <a:cxn ang="0">
                                      <a:pos x="7418" y="4202"/>
                                    </a:cxn>
                                    <a:cxn ang="0">
                                      <a:pos x="7471" y="4202"/>
                                    </a:cxn>
                                  </a:cxnLst>
                                  <a:rect l="0" t="0" r="r" b="b"/>
                                  <a:pathLst>
                                    <a:path w="8366" h="4224">
                                      <a:moveTo>
                                        <a:pt x="7489" y="4202"/>
                                      </a:moveTo>
                                      <a:lnTo>
                                        <a:pt x="7614" y="4189"/>
                                      </a:lnTo>
                                      <a:lnTo>
                                        <a:pt x="7725" y="4166"/>
                                      </a:lnTo>
                                      <a:lnTo>
                                        <a:pt x="7823" y="4135"/>
                                      </a:lnTo>
                                      <a:lnTo>
                                        <a:pt x="7912" y="4095"/>
                                      </a:lnTo>
                                      <a:lnTo>
                                        <a:pt x="7992" y="4046"/>
                                      </a:lnTo>
                                      <a:lnTo>
                                        <a:pt x="8063" y="3988"/>
                                      </a:lnTo>
                                      <a:lnTo>
                                        <a:pt x="8126" y="3925"/>
                                      </a:lnTo>
                                      <a:lnTo>
                                        <a:pt x="8179" y="3854"/>
                                      </a:lnTo>
                                      <a:lnTo>
                                        <a:pt x="8224" y="3773"/>
                                      </a:lnTo>
                                      <a:lnTo>
                                        <a:pt x="8264" y="3693"/>
                                      </a:lnTo>
                                      <a:lnTo>
                                        <a:pt x="8295" y="3608"/>
                                      </a:lnTo>
                                      <a:lnTo>
                                        <a:pt x="8321" y="3519"/>
                                      </a:lnTo>
                                      <a:lnTo>
                                        <a:pt x="8339" y="3429"/>
                                      </a:lnTo>
                                      <a:lnTo>
                                        <a:pt x="8353" y="3336"/>
                                      </a:lnTo>
                                      <a:lnTo>
                                        <a:pt x="8362" y="3237"/>
                                      </a:lnTo>
                                      <a:lnTo>
                                        <a:pt x="8366" y="3144"/>
                                      </a:lnTo>
                                      <a:lnTo>
                                        <a:pt x="8366" y="3112"/>
                                      </a:lnTo>
                                      <a:lnTo>
                                        <a:pt x="8366" y="3077"/>
                                      </a:lnTo>
                                      <a:lnTo>
                                        <a:pt x="8366" y="3045"/>
                                      </a:lnTo>
                                      <a:lnTo>
                                        <a:pt x="8366" y="3014"/>
                                      </a:lnTo>
                                      <a:lnTo>
                                        <a:pt x="8353" y="2755"/>
                                      </a:lnTo>
                                      <a:lnTo>
                                        <a:pt x="8321" y="2519"/>
                                      </a:lnTo>
                                      <a:lnTo>
                                        <a:pt x="8295" y="2331"/>
                                      </a:lnTo>
                                      <a:lnTo>
                                        <a:pt x="8277" y="2202"/>
                                      </a:lnTo>
                                      <a:lnTo>
                                        <a:pt x="8264" y="1813"/>
                                      </a:lnTo>
                                      <a:lnTo>
                                        <a:pt x="8286" y="1492"/>
                                      </a:lnTo>
                                      <a:lnTo>
                                        <a:pt x="8317" y="1210"/>
                                      </a:lnTo>
                                      <a:lnTo>
                                        <a:pt x="8339" y="933"/>
                                      </a:lnTo>
                                      <a:lnTo>
                                        <a:pt x="8335" y="813"/>
                                      </a:lnTo>
                                      <a:lnTo>
                                        <a:pt x="8326" y="692"/>
                                      </a:lnTo>
                                      <a:lnTo>
                                        <a:pt x="8304" y="558"/>
                                      </a:lnTo>
                                      <a:lnTo>
                                        <a:pt x="8273" y="415"/>
                                      </a:lnTo>
                                      <a:lnTo>
                                        <a:pt x="8210" y="273"/>
                                      </a:lnTo>
                                      <a:lnTo>
                                        <a:pt x="8112" y="165"/>
                                      </a:lnTo>
                                      <a:lnTo>
                                        <a:pt x="7979" y="90"/>
                                      </a:lnTo>
                                      <a:lnTo>
                                        <a:pt x="7823" y="49"/>
                                      </a:lnTo>
                                      <a:lnTo>
                                        <a:pt x="7640" y="27"/>
                                      </a:lnTo>
                                      <a:lnTo>
                                        <a:pt x="7435" y="31"/>
                                      </a:lnTo>
                                      <a:lnTo>
                                        <a:pt x="7222" y="45"/>
                                      </a:lnTo>
                                      <a:lnTo>
                                        <a:pt x="6999" y="76"/>
                                      </a:lnTo>
                                      <a:lnTo>
                                        <a:pt x="6768" y="112"/>
                                      </a:lnTo>
                                      <a:lnTo>
                                        <a:pt x="6536" y="148"/>
                                      </a:lnTo>
                                      <a:lnTo>
                                        <a:pt x="6313" y="183"/>
                                      </a:lnTo>
                                      <a:lnTo>
                                        <a:pt x="6095" y="215"/>
                                      </a:lnTo>
                                      <a:lnTo>
                                        <a:pt x="5891" y="232"/>
                                      </a:lnTo>
                                      <a:lnTo>
                                        <a:pt x="5699" y="237"/>
                                      </a:lnTo>
                                      <a:lnTo>
                                        <a:pt x="5534" y="219"/>
                                      </a:lnTo>
                                      <a:lnTo>
                                        <a:pt x="5396" y="179"/>
                                      </a:lnTo>
                                      <a:lnTo>
                                        <a:pt x="5276" y="130"/>
                                      </a:lnTo>
                                      <a:lnTo>
                                        <a:pt x="5165" y="90"/>
                                      </a:lnTo>
                                      <a:lnTo>
                                        <a:pt x="5062" y="58"/>
                                      </a:lnTo>
                                      <a:lnTo>
                                        <a:pt x="4964" y="31"/>
                                      </a:lnTo>
                                      <a:lnTo>
                                        <a:pt x="4871" y="14"/>
                                      </a:lnTo>
                                      <a:lnTo>
                                        <a:pt x="4782" y="5"/>
                                      </a:lnTo>
                                      <a:lnTo>
                                        <a:pt x="4697" y="0"/>
                                      </a:lnTo>
                                      <a:lnTo>
                                        <a:pt x="4617" y="5"/>
                                      </a:lnTo>
                                      <a:lnTo>
                                        <a:pt x="4537" y="14"/>
                                      </a:lnTo>
                                      <a:lnTo>
                                        <a:pt x="4452" y="31"/>
                                      </a:lnTo>
                                      <a:lnTo>
                                        <a:pt x="4372" y="54"/>
                                      </a:lnTo>
                                      <a:lnTo>
                                        <a:pt x="4288" y="76"/>
                                      </a:lnTo>
                                      <a:lnTo>
                                        <a:pt x="4199" y="107"/>
                                      </a:lnTo>
                                      <a:lnTo>
                                        <a:pt x="4105" y="143"/>
                                      </a:lnTo>
                                      <a:lnTo>
                                        <a:pt x="4007" y="183"/>
                                      </a:lnTo>
                                      <a:lnTo>
                                        <a:pt x="3900" y="228"/>
                                      </a:lnTo>
                                      <a:lnTo>
                                        <a:pt x="3785" y="268"/>
                                      </a:lnTo>
                                      <a:lnTo>
                                        <a:pt x="3651" y="304"/>
                                      </a:lnTo>
                                      <a:lnTo>
                                        <a:pt x="3504" y="340"/>
                                      </a:lnTo>
                                      <a:lnTo>
                                        <a:pt x="3348" y="366"/>
                                      </a:lnTo>
                                      <a:lnTo>
                                        <a:pt x="3188" y="389"/>
                                      </a:lnTo>
                                      <a:lnTo>
                                        <a:pt x="3023" y="407"/>
                                      </a:lnTo>
                                      <a:lnTo>
                                        <a:pt x="2859" y="424"/>
                                      </a:lnTo>
                                      <a:lnTo>
                                        <a:pt x="2698" y="433"/>
                                      </a:lnTo>
                                      <a:lnTo>
                                        <a:pt x="2542" y="447"/>
                                      </a:lnTo>
                                      <a:lnTo>
                                        <a:pt x="2400" y="451"/>
                                      </a:lnTo>
                                      <a:lnTo>
                                        <a:pt x="2271" y="456"/>
                                      </a:lnTo>
                                      <a:lnTo>
                                        <a:pt x="2155" y="460"/>
                                      </a:lnTo>
                                      <a:lnTo>
                                        <a:pt x="2062" y="465"/>
                                      </a:lnTo>
                                      <a:lnTo>
                                        <a:pt x="1990" y="465"/>
                                      </a:lnTo>
                                      <a:lnTo>
                                        <a:pt x="1946" y="465"/>
                                      </a:lnTo>
                                      <a:lnTo>
                                        <a:pt x="1928" y="465"/>
                                      </a:lnTo>
                                      <a:lnTo>
                                        <a:pt x="223" y="1335"/>
                                      </a:lnTo>
                                      <a:lnTo>
                                        <a:pt x="218" y="1358"/>
                                      </a:lnTo>
                                      <a:lnTo>
                                        <a:pt x="205" y="1420"/>
                                      </a:lnTo>
                                      <a:lnTo>
                                        <a:pt x="183" y="1514"/>
                                      </a:lnTo>
                                      <a:lnTo>
                                        <a:pt x="152" y="1643"/>
                                      </a:lnTo>
                                      <a:lnTo>
                                        <a:pt x="116" y="1800"/>
                                      </a:lnTo>
                                      <a:lnTo>
                                        <a:pt x="80" y="1974"/>
                                      </a:lnTo>
                                      <a:lnTo>
                                        <a:pt x="40" y="2166"/>
                                      </a:lnTo>
                                      <a:lnTo>
                                        <a:pt x="0" y="2371"/>
                                      </a:lnTo>
                                      <a:lnTo>
                                        <a:pt x="232" y="2362"/>
                                      </a:lnTo>
                                      <a:lnTo>
                                        <a:pt x="454" y="2367"/>
                                      </a:lnTo>
                                      <a:lnTo>
                                        <a:pt x="664" y="2376"/>
                                      </a:lnTo>
                                      <a:lnTo>
                                        <a:pt x="859" y="2389"/>
                                      </a:lnTo>
                                      <a:lnTo>
                                        <a:pt x="1046" y="2411"/>
                                      </a:lnTo>
                                      <a:lnTo>
                                        <a:pt x="1225" y="2438"/>
                                      </a:lnTo>
                                      <a:lnTo>
                                        <a:pt x="1389" y="2474"/>
                                      </a:lnTo>
                                      <a:lnTo>
                                        <a:pt x="1541" y="2514"/>
                                      </a:lnTo>
                                      <a:lnTo>
                                        <a:pt x="1688" y="2559"/>
                                      </a:lnTo>
                                      <a:lnTo>
                                        <a:pt x="1821" y="2608"/>
                                      </a:lnTo>
                                      <a:lnTo>
                                        <a:pt x="1946" y="2666"/>
                                      </a:lnTo>
                                      <a:lnTo>
                                        <a:pt x="2062" y="2724"/>
                                      </a:lnTo>
                                      <a:lnTo>
                                        <a:pt x="2173" y="2786"/>
                                      </a:lnTo>
                                      <a:lnTo>
                                        <a:pt x="2271" y="2853"/>
                                      </a:lnTo>
                                      <a:lnTo>
                                        <a:pt x="2360" y="2920"/>
                                      </a:lnTo>
                                      <a:lnTo>
                                        <a:pt x="2444" y="2992"/>
                                      </a:lnTo>
                                      <a:lnTo>
                                        <a:pt x="2520" y="3068"/>
                                      </a:lnTo>
                                      <a:lnTo>
                                        <a:pt x="2591" y="3144"/>
                                      </a:lnTo>
                                      <a:lnTo>
                                        <a:pt x="2654" y="3224"/>
                                      </a:lnTo>
                                      <a:lnTo>
                                        <a:pt x="2707" y="3300"/>
                                      </a:lnTo>
                                      <a:lnTo>
                                        <a:pt x="2761" y="3380"/>
                                      </a:lnTo>
                                      <a:lnTo>
                                        <a:pt x="2801" y="3461"/>
                                      </a:lnTo>
                                      <a:lnTo>
                                        <a:pt x="2841" y="3546"/>
                                      </a:lnTo>
                                      <a:lnTo>
                                        <a:pt x="2876" y="3626"/>
                                      </a:lnTo>
                                      <a:lnTo>
                                        <a:pt x="2903" y="3706"/>
                                      </a:lnTo>
                                      <a:lnTo>
                                        <a:pt x="2925" y="3787"/>
                                      </a:lnTo>
                                      <a:lnTo>
                                        <a:pt x="2948" y="3863"/>
                                      </a:lnTo>
                                      <a:lnTo>
                                        <a:pt x="2965" y="3938"/>
                                      </a:lnTo>
                                      <a:lnTo>
                                        <a:pt x="2974" y="4014"/>
                                      </a:lnTo>
                                      <a:lnTo>
                                        <a:pt x="2988" y="4086"/>
                                      </a:lnTo>
                                      <a:lnTo>
                                        <a:pt x="2992" y="4157"/>
                                      </a:lnTo>
                                      <a:lnTo>
                                        <a:pt x="2997" y="4224"/>
                                      </a:lnTo>
                                      <a:lnTo>
                                        <a:pt x="3103" y="4211"/>
                                      </a:lnTo>
                                      <a:lnTo>
                                        <a:pt x="3210" y="4193"/>
                                      </a:lnTo>
                                      <a:lnTo>
                                        <a:pt x="3322" y="4184"/>
                                      </a:lnTo>
                                      <a:lnTo>
                                        <a:pt x="3433" y="4171"/>
                                      </a:lnTo>
                                      <a:lnTo>
                                        <a:pt x="3549" y="4162"/>
                                      </a:lnTo>
                                      <a:lnTo>
                                        <a:pt x="3664" y="4148"/>
                                      </a:lnTo>
                                      <a:lnTo>
                                        <a:pt x="3780" y="4144"/>
                                      </a:lnTo>
                                      <a:lnTo>
                                        <a:pt x="3900" y="4135"/>
                                      </a:lnTo>
                                      <a:lnTo>
                                        <a:pt x="4016" y="4126"/>
                                      </a:lnTo>
                                      <a:lnTo>
                                        <a:pt x="4141" y="4122"/>
                                      </a:lnTo>
                                      <a:lnTo>
                                        <a:pt x="4261" y="4117"/>
                                      </a:lnTo>
                                      <a:lnTo>
                                        <a:pt x="4386" y="4113"/>
                                      </a:lnTo>
                                      <a:lnTo>
                                        <a:pt x="4510" y="4113"/>
                                      </a:lnTo>
                                      <a:lnTo>
                                        <a:pt x="4635" y="4108"/>
                                      </a:lnTo>
                                      <a:lnTo>
                                        <a:pt x="4764" y="4108"/>
                                      </a:lnTo>
                                      <a:lnTo>
                                        <a:pt x="4893" y="4108"/>
                                      </a:lnTo>
                                      <a:lnTo>
                                        <a:pt x="4991" y="4108"/>
                                      </a:lnTo>
                                      <a:lnTo>
                                        <a:pt x="5085" y="4113"/>
                                      </a:lnTo>
                                      <a:lnTo>
                                        <a:pt x="5183" y="4113"/>
                                      </a:lnTo>
                                      <a:lnTo>
                                        <a:pt x="5281" y="4113"/>
                                      </a:lnTo>
                                      <a:lnTo>
                                        <a:pt x="5379" y="4117"/>
                                      </a:lnTo>
                                      <a:lnTo>
                                        <a:pt x="5476" y="4117"/>
                                      </a:lnTo>
                                      <a:lnTo>
                                        <a:pt x="5574" y="4122"/>
                                      </a:lnTo>
                                      <a:lnTo>
                                        <a:pt x="5672" y="4122"/>
                                      </a:lnTo>
                                      <a:lnTo>
                                        <a:pt x="5770" y="4126"/>
                                      </a:lnTo>
                                      <a:lnTo>
                                        <a:pt x="5873" y="4130"/>
                                      </a:lnTo>
                                      <a:lnTo>
                                        <a:pt x="5971" y="4135"/>
                                      </a:lnTo>
                                      <a:lnTo>
                                        <a:pt x="6069" y="4135"/>
                                      </a:lnTo>
                                      <a:lnTo>
                                        <a:pt x="6171" y="4139"/>
                                      </a:lnTo>
                                      <a:lnTo>
                                        <a:pt x="6269" y="4144"/>
                                      </a:lnTo>
                                      <a:lnTo>
                                        <a:pt x="6371" y="4148"/>
                                      </a:lnTo>
                                      <a:lnTo>
                                        <a:pt x="6469" y="4153"/>
                                      </a:lnTo>
                                      <a:lnTo>
                                        <a:pt x="6523" y="4157"/>
                                      </a:lnTo>
                                      <a:lnTo>
                                        <a:pt x="6576" y="4157"/>
                                      </a:lnTo>
                                      <a:lnTo>
                                        <a:pt x="6634" y="4162"/>
                                      </a:lnTo>
                                      <a:lnTo>
                                        <a:pt x="6687" y="4166"/>
                                      </a:lnTo>
                                      <a:lnTo>
                                        <a:pt x="6741" y="4166"/>
                                      </a:lnTo>
                                      <a:lnTo>
                                        <a:pt x="6794" y="4171"/>
                                      </a:lnTo>
                                      <a:lnTo>
                                        <a:pt x="6852" y="4175"/>
                                      </a:lnTo>
                                      <a:lnTo>
                                        <a:pt x="6906" y="4175"/>
                                      </a:lnTo>
                                      <a:lnTo>
                                        <a:pt x="6959" y="4180"/>
                                      </a:lnTo>
                                      <a:lnTo>
                                        <a:pt x="7013" y="4184"/>
                                      </a:lnTo>
                                      <a:lnTo>
                                        <a:pt x="7070" y="4184"/>
                                      </a:lnTo>
                                      <a:lnTo>
                                        <a:pt x="7124" y="4189"/>
                                      </a:lnTo>
                                      <a:lnTo>
                                        <a:pt x="7177" y="4189"/>
                                      </a:lnTo>
                                      <a:lnTo>
                                        <a:pt x="7231" y="4193"/>
                                      </a:lnTo>
                                      <a:lnTo>
                                        <a:pt x="7284" y="4193"/>
                                      </a:lnTo>
                                      <a:lnTo>
                                        <a:pt x="7338" y="4197"/>
                                      </a:lnTo>
                                      <a:lnTo>
                                        <a:pt x="7355" y="4197"/>
                                      </a:lnTo>
                                      <a:lnTo>
                                        <a:pt x="7378" y="4202"/>
                                      </a:lnTo>
                                      <a:lnTo>
                                        <a:pt x="7395" y="4202"/>
                                      </a:lnTo>
                                      <a:lnTo>
                                        <a:pt x="7418" y="4202"/>
                                      </a:lnTo>
                                      <a:lnTo>
                                        <a:pt x="7435" y="4202"/>
                                      </a:lnTo>
                                      <a:lnTo>
                                        <a:pt x="7453" y="4202"/>
                                      </a:lnTo>
                                      <a:lnTo>
                                        <a:pt x="7471" y="4202"/>
                                      </a:lnTo>
                                      <a:lnTo>
                                        <a:pt x="7489" y="4202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6FC62"/>
                                </a:solidFill>
                                <a:ln w="9525">
                                  <a:noFill/>
                                  <a:round/>
                                  <a:headEnd/>
                                  <a:tailEnd/>
                                </a:ln>
                              </a:spPr>
                            </a:sp>
                            <a:sp>
                              <a:nvSpPr>
                                <a:cNvPr id="1575" name="Freeform 551"/>
                                <a:cNvSpPr>
                                  <a:spLocks/>
                                </a:cNvSpPr>
                              </a:nvSpPr>
                              <a:spPr bwMode="auto">
                                <a:xfrm>
                                  <a:off x="696" y="5642"/>
                                  <a:ext cx="3162" cy="1956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2997" y="1161"/>
                                    </a:cxn>
                                    <a:cxn ang="0">
                                      <a:pos x="2859" y="916"/>
                                    </a:cxn>
                                    <a:cxn ang="0">
                                      <a:pos x="2663" y="679"/>
                                    </a:cxn>
                                    <a:cxn ang="0">
                                      <a:pos x="2400" y="465"/>
                                    </a:cxn>
                                    <a:cxn ang="0">
                                      <a:pos x="2062" y="277"/>
                                    </a:cxn>
                                    <a:cxn ang="0">
                                      <a:pos x="1643" y="134"/>
                                    </a:cxn>
                                    <a:cxn ang="0">
                                      <a:pos x="1131" y="36"/>
                                    </a:cxn>
                                    <a:cxn ang="0">
                                      <a:pos x="512" y="0"/>
                                    </a:cxn>
                                    <a:cxn ang="0">
                                      <a:pos x="134" y="192"/>
                                    </a:cxn>
                                    <a:cxn ang="0">
                                      <a:pos x="72" y="558"/>
                                    </a:cxn>
                                    <a:cxn ang="0">
                                      <a:pos x="9" y="1063"/>
                                    </a:cxn>
                                    <a:cxn ang="0">
                                      <a:pos x="18" y="1554"/>
                                    </a:cxn>
                                    <a:cxn ang="0">
                                      <a:pos x="107" y="1697"/>
                                    </a:cxn>
                                    <a:cxn ang="0">
                                      <a:pos x="201" y="1746"/>
                                    </a:cxn>
                                    <a:cxn ang="0">
                                      <a:pos x="321" y="1786"/>
                                    </a:cxn>
                                    <a:cxn ang="0">
                                      <a:pos x="468" y="1827"/>
                                    </a:cxn>
                                    <a:cxn ang="0">
                                      <a:pos x="642" y="1858"/>
                                    </a:cxn>
                                    <a:cxn ang="0">
                                      <a:pos x="833" y="1889"/>
                                    </a:cxn>
                                    <a:cxn ang="0">
                                      <a:pos x="1047" y="1916"/>
                                    </a:cxn>
                                    <a:cxn ang="0">
                                      <a:pos x="1274" y="1934"/>
                                    </a:cxn>
                                    <a:cxn ang="0">
                                      <a:pos x="1456" y="1947"/>
                                    </a:cxn>
                                    <a:cxn ang="0">
                                      <a:pos x="1581" y="1952"/>
                                    </a:cxn>
                                    <a:cxn ang="0">
                                      <a:pos x="1710" y="1956"/>
                                    </a:cxn>
                                    <a:cxn ang="0">
                                      <a:pos x="1835" y="1956"/>
                                    </a:cxn>
                                    <a:cxn ang="0">
                                      <a:pos x="1982" y="1956"/>
                                    </a:cxn>
                                    <a:cxn ang="0">
                                      <a:pos x="2138" y="1952"/>
                                    </a:cxn>
                                    <a:cxn ang="0">
                                      <a:pos x="2298" y="1947"/>
                                    </a:cxn>
                                    <a:cxn ang="0">
                                      <a:pos x="2454" y="1938"/>
                                    </a:cxn>
                                    <a:cxn ang="0">
                                      <a:pos x="2614" y="1929"/>
                                    </a:cxn>
                                    <a:cxn ang="0">
                                      <a:pos x="2770" y="1916"/>
                                    </a:cxn>
                                    <a:cxn ang="0">
                                      <a:pos x="2926" y="1898"/>
                                    </a:cxn>
                                    <a:cxn ang="0">
                                      <a:pos x="3072" y="1880"/>
                                    </a:cxn>
                                    <a:cxn ang="0">
                                      <a:pos x="3153" y="1867"/>
                                    </a:cxn>
                                    <a:cxn ang="0">
                                      <a:pos x="3157" y="1867"/>
                                    </a:cxn>
                                    <a:cxn ang="0">
                                      <a:pos x="3153" y="1728"/>
                                    </a:cxn>
                                    <a:cxn ang="0">
                                      <a:pos x="3099" y="1438"/>
                                    </a:cxn>
                                  </a:cxnLst>
                                  <a:rect l="0" t="0" r="r" b="b"/>
                                  <a:pathLst>
                                    <a:path w="3162" h="1956">
                                      <a:moveTo>
                                        <a:pt x="3046" y="1282"/>
                                      </a:moveTo>
                                      <a:lnTo>
                                        <a:pt x="2997" y="1161"/>
                                      </a:lnTo>
                                      <a:lnTo>
                                        <a:pt x="2934" y="1036"/>
                                      </a:lnTo>
                                      <a:lnTo>
                                        <a:pt x="2859" y="916"/>
                                      </a:lnTo>
                                      <a:lnTo>
                                        <a:pt x="2765" y="795"/>
                                      </a:lnTo>
                                      <a:lnTo>
                                        <a:pt x="2663" y="679"/>
                                      </a:lnTo>
                                      <a:lnTo>
                                        <a:pt x="2538" y="567"/>
                                      </a:lnTo>
                                      <a:lnTo>
                                        <a:pt x="2400" y="465"/>
                                      </a:lnTo>
                                      <a:lnTo>
                                        <a:pt x="2240" y="366"/>
                                      </a:lnTo>
                                      <a:lnTo>
                                        <a:pt x="2062" y="277"/>
                                      </a:lnTo>
                                      <a:lnTo>
                                        <a:pt x="1866" y="201"/>
                                      </a:lnTo>
                                      <a:lnTo>
                                        <a:pt x="1643" y="134"/>
                                      </a:lnTo>
                                      <a:lnTo>
                                        <a:pt x="1398" y="81"/>
                                      </a:lnTo>
                                      <a:lnTo>
                                        <a:pt x="1131" y="36"/>
                                      </a:lnTo>
                                      <a:lnTo>
                                        <a:pt x="833" y="14"/>
                                      </a:lnTo>
                                      <a:lnTo>
                                        <a:pt x="512" y="0"/>
                                      </a:lnTo>
                                      <a:lnTo>
                                        <a:pt x="165" y="9"/>
                                      </a:lnTo>
                                      <a:lnTo>
                                        <a:pt x="134" y="192"/>
                                      </a:lnTo>
                                      <a:lnTo>
                                        <a:pt x="98" y="375"/>
                                      </a:lnTo>
                                      <a:lnTo>
                                        <a:pt x="72" y="558"/>
                                      </a:lnTo>
                                      <a:lnTo>
                                        <a:pt x="45" y="737"/>
                                      </a:lnTo>
                                      <a:lnTo>
                                        <a:pt x="9" y="1063"/>
                                      </a:lnTo>
                                      <a:lnTo>
                                        <a:pt x="0" y="1344"/>
                                      </a:lnTo>
                                      <a:lnTo>
                                        <a:pt x="18" y="1554"/>
                                      </a:lnTo>
                                      <a:lnTo>
                                        <a:pt x="76" y="1675"/>
                                      </a:lnTo>
                                      <a:lnTo>
                                        <a:pt x="107" y="1697"/>
                                      </a:lnTo>
                                      <a:lnTo>
                                        <a:pt x="152" y="1724"/>
                                      </a:lnTo>
                                      <a:lnTo>
                                        <a:pt x="201" y="1746"/>
                                      </a:lnTo>
                                      <a:lnTo>
                                        <a:pt x="254" y="1764"/>
                                      </a:lnTo>
                                      <a:lnTo>
                                        <a:pt x="321" y="1786"/>
                                      </a:lnTo>
                                      <a:lnTo>
                                        <a:pt x="392" y="1804"/>
                                      </a:lnTo>
                                      <a:lnTo>
                                        <a:pt x="468" y="1827"/>
                                      </a:lnTo>
                                      <a:lnTo>
                                        <a:pt x="552" y="1840"/>
                                      </a:lnTo>
                                      <a:lnTo>
                                        <a:pt x="642" y="1858"/>
                                      </a:lnTo>
                                      <a:lnTo>
                                        <a:pt x="735" y="1876"/>
                                      </a:lnTo>
                                      <a:lnTo>
                                        <a:pt x="833" y="1889"/>
                                      </a:lnTo>
                                      <a:lnTo>
                                        <a:pt x="940" y="1902"/>
                                      </a:lnTo>
                                      <a:lnTo>
                                        <a:pt x="1047" y="1916"/>
                                      </a:lnTo>
                                      <a:lnTo>
                                        <a:pt x="1158" y="1925"/>
                                      </a:lnTo>
                                      <a:lnTo>
                                        <a:pt x="1274" y="1934"/>
                                      </a:lnTo>
                                      <a:lnTo>
                                        <a:pt x="1394" y="1943"/>
                                      </a:lnTo>
                                      <a:lnTo>
                                        <a:pt x="1456" y="1947"/>
                                      </a:lnTo>
                                      <a:lnTo>
                                        <a:pt x="1519" y="1947"/>
                                      </a:lnTo>
                                      <a:lnTo>
                                        <a:pt x="1581" y="1952"/>
                                      </a:lnTo>
                                      <a:lnTo>
                                        <a:pt x="1643" y="1952"/>
                                      </a:lnTo>
                                      <a:lnTo>
                                        <a:pt x="1710" y="1956"/>
                                      </a:lnTo>
                                      <a:lnTo>
                                        <a:pt x="1772" y="1956"/>
                                      </a:lnTo>
                                      <a:lnTo>
                                        <a:pt x="1835" y="1956"/>
                                      </a:lnTo>
                                      <a:lnTo>
                                        <a:pt x="1902" y="1956"/>
                                      </a:lnTo>
                                      <a:lnTo>
                                        <a:pt x="1982" y="1956"/>
                                      </a:lnTo>
                                      <a:lnTo>
                                        <a:pt x="2057" y="1956"/>
                                      </a:lnTo>
                                      <a:lnTo>
                                        <a:pt x="2138" y="1952"/>
                                      </a:lnTo>
                                      <a:lnTo>
                                        <a:pt x="2218" y="1952"/>
                                      </a:lnTo>
                                      <a:lnTo>
                                        <a:pt x="2298" y="1947"/>
                                      </a:lnTo>
                                      <a:lnTo>
                                        <a:pt x="2378" y="1943"/>
                                      </a:lnTo>
                                      <a:lnTo>
                                        <a:pt x="2454" y="1938"/>
                                      </a:lnTo>
                                      <a:lnTo>
                                        <a:pt x="2534" y="1934"/>
                                      </a:lnTo>
                                      <a:lnTo>
                                        <a:pt x="2614" y="1929"/>
                                      </a:lnTo>
                                      <a:lnTo>
                                        <a:pt x="2694" y="1920"/>
                                      </a:lnTo>
                                      <a:lnTo>
                                        <a:pt x="2770" y="1916"/>
                                      </a:lnTo>
                                      <a:lnTo>
                                        <a:pt x="2845" y="1907"/>
                                      </a:lnTo>
                                      <a:lnTo>
                                        <a:pt x="2926" y="1898"/>
                                      </a:lnTo>
                                      <a:lnTo>
                                        <a:pt x="3001" y="1889"/>
                                      </a:lnTo>
                                      <a:lnTo>
                                        <a:pt x="3072" y="1880"/>
                                      </a:lnTo>
                                      <a:lnTo>
                                        <a:pt x="3148" y="1867"/>
                                      </a:lnTo>
                                      <a:lnTo>
                                        <a:pt x="3153" y="1867"/>
                                      </a:lnTo>
                                      <a:lnTo>
                                        <a:pt x="3157" y="1867"/>
                                      </a:lnTo>
                                      <a:lnTo>
                                        <a:pt x="3157" y="1867"/>
                                      </a:lnTo>
                                      <a:lnTo>
                                        <a:pt x="3162" y="1862"/>
                                      </a:lnTo>
                                      <a:lnTo>
                                        <a:pt x="3153" y="1728"/>
                                      </a:lnTo>
                                      <a:lnTo>
                                        <a:pt x="3130" y="1585"/>
                                      </a:lnTo>
                                      <a:lnTo>
                                        <a:pt x="3099" y="1438"/>
                                      </a:lnTo>
                                      <a:lnTo>
                                        <a:pt x="3046" y="1282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5F99B"/>
                                </a:solidFill>
                                <a:ln w="9525">
                                  <a:noFill/>
                                  <a:round/>
                                  <a:headEnd/>
                                  <a:tailEnd/>
                                </a:ln>
                              </a:spPr>
                            </a:sp>
                            <a:sp>
                              <a:nvSpPr>
                                <a:cNvPr id="1576" name="Freeform 552"/>
                                <a:cNvSpPr>
                                  <a:spLocks/>
                                </a:cNvSpPr>
                              </a:nvSpPr>
                              <a:spPr bwMode="auto">
                                <a:xfrm>
                                  <a:off x="861" y="5629"/>
                                  <a:ext cx="3255" cy="1893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2988" y="1098"/>
                                    </a:cxn>
                                    <a:cxn ang="0">
                                      <a:pos x="2912" y="982"/>
                                    </a:cxn>
                                    <a:cxn ang="0">
                                      <a:pos x="2823" y="866"/>
                                    </a:cxn>
                                    <a:cxn ang="0">
                                      <a:pos x="2725" y="750"/>
                                    </a:cxn>
                                    <a:cxn ang="0">
                                      <a:pos x="2609" y="638"/>
                                    </a:cxn>
                                    <a:cxn ang="0">
                                      <a:pos x="2480" y="531"/>
                                    </a:cxn>
                                    <a:cxn ang="0">
                                      <a:pos x="2338" y="429"/>
                                    </a:cxn>
                                    <a:cxn ang="0">
                                      <a:pos x="2177" y="330"/>
                                    </a:cxn>
                                    <a:cxn ang="0">
                                      <a:pos x="1999" y="245"/>
                                    </a:cxn>
                                    <a:cxn ang="0">
                                      <a:pos x="1799" y="165"/>
                                    </a:cxn>
                                    <a:cxn ang="0">
                                      <a:pos x="1581" y="103"/>
                                    </a:cxn>
                                    <a:cxn ang="0">
                                      <a:pos x="1345" y="53"/>
                                    </a:cxn>
                                    <a:cxn ang="0">
                                      <a:pos x="1086" y="18"/>
                                    </a:cxn>
                                    <a:cxn ang="0">
                                      <a:pos x="806" y="0"/>
                                    </a:cxn>
                                    <a:cxn ang="0">
                                      <a:pos x="503" y="4"/>
                                    </a:cxn>
                                    <a:cxn ang="0">
                                      <a:pos x="174" y="27"/>
                                    </a:cxn>
                                    <a:cxn ang="0">
                                      <a:pos x="22" y="45"/>
                                    </a:cxn>
                                    <a:cxn ang="0">
                                      <a:pos x="196" y="49"/>
                                    </a:cxn>
                                    <a:cxn ang="0">
                                      <a:pos x="499" y="71"/>
                                    </a:cxn>
                                    <a:cxn ang="0">
                                      <a:pos x="891" y="134"/>
                                    </a:cxn>
                                    <a:cxn ang="0">
                                      <a:pos x="1336" y="259"/>
                                    </a:cxn>
                                    <a:cxn ang="0">
                                      <a:pos x="1794" y="464"/>
                                    </a:cxn>
                                    <a:cxn ang="0">
                                      <a:pos x="2222" y="768"/>
                                    </a:cxn>
                                    <a:cxn ang="0">
                                      <a:pos x="2578" y="1188"/>
                                    </a:cxn>
                                    <a:cxn ang="0">
                                      <a:pos x="2738" y="1496"/>
                                    </a:cxn>
                                    <a:cxn ang="0">
                                      <a:pos x="2778" y="1603"/>
                                    </a:cxn>
                                    <a:cxn ang="0">
                                      <a:pos x="2814" y="1714"/>
                                    </a:cxn>
                                    <a:cxn ang="0">
                                      <a:pos x="2845" y="1835"/>
                                    </a:cxn>
                                    <a:cxn ang="0">
                                      <a:pos x="3255" y="1844"/>
                                    </a:cxn>
                                    <a:cxn ang="0">
                                      <a:pos x="3246" y="1790"/>
                                    </a:cxn>
                                    <a:cxn ang="0">
                                      <a:pos x="3215" y="1639"/>
                                    </a:cxn>
                                    <a:cxn ang="0">
                                      <a:pos x="3143" y="1420"/>
                                    </a:cxn>
                                    <a:cxn ang="0">
                                      <a:pos x="3019" y="1156"/>
                                    </a:cxn>
                                  </a:cxnLst>
                                  <a:rect l="0" t="0" r="r" b="b"/>
                                  <a:pathLst>
                                    <a:path w="3255" h="1893">
                                      <a:moveTo>
                                        <a:pt x="3019" y="1156"/>
                                      </a:moveTo>
                                      <a:lnTo>
                                        <a:pt x="2988" y="1098"/>
                                      </a:lnTo>
                                      <a:lnTo>
                                        <a:pt x="2952" y="1040"/>
                                      </a:lnTo>
                                      <a:lnTo>
                                        <a:pt x="2912" y="982"/>
                                      </a:lnTo>
                                      <a:lnTo>
                                        <a:pt x="2867" y="924"/>
                                      </a:lnTo>
                                      <a:lnTo>
                                        <a:pt x="2823" y="866"/>
                                      </a:lnTo>
                                      <a:lnTo>
                                        <a:pt x="2774" y="808"/>
                                      </a:lnTo>
                                      <a:lnTo>
                                        <a:pt x="2725" y="750"/>
                                      </a:lnTo>
                                      <a:lnTo>
                                        <a:pt x="2667" y="696"/>
                                      </a:lnTo>
                                      <a:lnTo>
                                        <a:pt x="2609" y="638"/>
                                      </a:lnTo>
                                      <a:lnTo>
                                        <a:pt x="2547" y="585"/>
                                      </a:lnTo>
                                      <a:lnTo>
                                        <a:pt x="2480" y="531"/>
                                      </a:lnTo>
                                      <a:lnTo>
                                        <a:pt x="2413" y="478"/>
                                      </a:lnTo>
                                      <a:lnTo>
                                        <a:pt x="2338" y="429"/>
                                      </a:lnTo>
                                      <a:lnTo>
                                        <a:pt x="2257" y="379"/>
                                      </a:lnTo>
                                      <a:lnTo>
                                        <a:pt x="2177" y="330"/>
                                      </a:lnTo>
                                      <a:lnTo>
                                        <a:pt x="2088" y="286"/>
                                      </a:lnTo>
                                      <a:lnTo>
                                        <a:pt x="1999" y="245"/>
                                      </a:lnTo>
                                      <a:lnTo>
                                        <a:pt x="1901" y="205"/>
                                      </a:lnTo>
                                      <a:lnTo>
                                        <a:pt x="1799" y="165"/>
                                      </a:lnTo>
                                      <a:lnTo>
                                        <a:pt x="1692" y="134"/>
                                      </a:lnTo>
                                      <a:lnTo>
                                        <a:pt x="1581" y="103"/>
                                      </a:lnTo>
                                      <a:lnTo>
                                        <a:pt x="1465" y="76"/>
                                      </a:lnTo>
                                      <a:lnTo>
                                        <a:pt x="1345" y="53"/>
                                      </a:lnTo>
                                      <a:lnTo>
                                        <a:pt x="1220" y="36"/>
                                      </a:lnTo>
                                      <a:lnTo>
                                        <a:pt x="1086" y="18"/>
                                      </a:lnTo>
                                      <a:lnTo>
                                        <a:pt x="948" y="9"/>
                                      </a:lnTo>
                                      <a:lnTo>
                                        <a:pt x="806" y="0"/>
                                      </a:lnTo>
                                      <a:lnTo>
                                        <a:pt x="655" y="0"/>
                                      </a:lnTo>
                                      <a:lnTo>
                                        <a:pt x="503" y="4"/>
                                      </a:lnTo>
                                      <a:lnTo>
                                        <a:pt x="339" y="13"/>
                                      </a:lnTo>
                                      <a:lnTo>
                                        <a:pt x="174" y="27"/>
                                      </a:lnTo>
                                      <a:lnTo>
                                        <a:pt x="0" y="45"/>
                                      </a:lnTo>
                                      <a:lnTo>
                                        <a:pt x="22" y="45"/>
                                      </a:lnTo>
                                      <a:lnTo>
                                        <a:pt x="89" y="45"/>
                                      </a:lnTo>
                                      <a:lnTo>
                                        <a:pt x="196" y="49"/>
                                      </a:lnTo>
                                      <a:lnTo>
                                        <a:pt x="334" y="53"/>
                                      </a:lnTo>
                                      <a:lnTo>
                                        <a:pt x="499" y="71"/>
                                      </a:lnTo>
                                      <a:lnTo>
                                        <a:pt x="686" y="98"/>
                                      </a:lnTo>
                                      <a:lnTo>
                                        <a:pt x="891" y="134"/>
                                      </a:lnTo>
                                      <a:lnTo>
                                        <a:pt x="1113" y="187"/>
                                      </a:lnTo>
                                      <a:lnTo>
                                        <a:pt x="1336" y="259"/>
                                      </a:lnTo>
                                      <a:lnTo>
                                        <a:pt x="1567" y="353"/>
                                      </a:lnTo>
                                      <a:lnTo>
                                        <a:pt x="1794" y="464"/>
                                      </a:lnTo>
                                      <a:lnTo>
                                        <a:pt x="2013" y="603"/>
                                      </a:lnTo>
                                      <a:lnTo>
                                        <a:pt x="2222" y="768"/>
                                      </a:lnTo>
                                      <a:lnTo>
                                        <a:pt x="2409" y="960"/>
                                      </a:lnTo>
                                      <a:lnTo>
                                        <a:pt x="2578" y="1188"/>
                                      </a:lnTo>
                                      <a:lnTo>
                                        <a:pt x="2716" y="1447"/>
                                      </a:lnTo>
                                      <a:lnTo>
                                        <a:pt x="2738" y="1496"/>
                                      </a:lnTo>
                                      <a:lnTo>
                                        <a:pt x="2761" y="1549"/>
                                      </a:lnTo>
                                      <a:lnTo>
                                        <a:pt x="2778" y="1603"/>
                                      </a:lnTo>
                                      <a:lnTo>
                                        <a:pt x="2801" y="1661"/>
                                      </a:lnTo>
                                      <a:lnTo>
                                        <a:pt x="2814" y="1714"/>
                                      </a:lnTo>
                                      <a:lnTo>
                                        <a:pt x="2832" y="1773"/>
                                      </a:lnTo>
                                      <a:lnTo>
                                        <a:pt x="2845" y="1835"/>
                                      </a:lnTo>
                                      <a:lnTo>
                                        <a:pt x="2859" y="1893"/>
                                      </a:lnTo>
                                      <a:lnTo>
                                        <a:pt x="3255" y="1844"/>
                                      </a:lnTo>
                                      <a:lnTo>
                                        <a:pt x="3255" y="1831"/>
                                      </a:lnTo>
                                      <a:lnTo>
                                        <a:pt x="3246" y="1790"/>
                                      </a:lnTo>
                                      <a:lnTo>
                                        <a:pt x="3233" y="1723"/>
                                      </a:lnTo>
                                      <a:lnTo>
                                        <a:pt x="3215" y="1639"/>
                                      </a:lnTo>
                                      <a:lnTo>
                                        <a:pt x="3184" y="1536"/>
                                      </a:lnTo>
                                      <a:lnTo>
                                        <a:pt x="3143" y="1420"/>
                                      </a:lnTo>
                                      <a:lnTo>
                                        <a:pt x="3086" y="1290"/>
                                      </a:lnTo>
                                      <a:lnTo>
                                        <a:pt x="3019" y="115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round/>
                                  <a:headEnd/>
                                  <a:tailEnd/>
                                </a:ln>
                              </a:spPr>
                            </a:sp>
                            <a:sp>
                              <a:nvSpPr>
                                <a:cNvPr id="1577" name="Freeform 553"/>
                                <a:cNvSpPr>
                                  <a:spLocks/>
                                </a:cNvSpPr>
                              </a:nvSpPr>
                              <a:spPr bwMode="auto">
                                <a:xfrm>
                                  <a:off x="652" y="4419"/>
                                  <a:ext cx="922" cy="3081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859" y="388"/>
                                    </a:cxn>
                                    <a:cxn ang="0">
                                      <a:pos x="850" y="397"/>
                                    </a:cxn>
                                    <a:cxn ang="0">
                                      <a:pos x="824" y="420"/>
                                    </a:cxn>
                                    <a:cxn ang="0">
                                      <a:pos x="788" y="460"/>
                                    </a:cxn>
                                    <a:cxn ang="0">
                                      <a:pos x="739" y="518"/>
                                    </a:cxn>
                                    <a:cxn ang="0">
                                      <a:pos x="690" y="598"/>
                                    </a:cxn>
                                    <a:cxn ang="0">
                                      <a:pos x="637" y="692"/>
                                    </a:cxn>
                                    <a:cxn ang="0">
                                      <a:pos x="583" y="804"/>
                                    </a:cxn>
                                    <a:cxn ang="0">
                                      <a:pos x="539" y="937"/>
                                    </a:cxn>
                                    <a:cxn ang="0">
                                      <a:pos x="499" y="1089"/>
                                    </a:cxn>
                                    <a:cxn ang="0">
                                      <a:pos x="476" y="1263"/>
                                    </a:cxn>
                                    <a:cxn ang="0">
                                      <a:pos x="467" y="1455"/>
                                    </a:cxn>
                                    <a:cxn ang="0">
                                      <a:pos x="481" y="1670"/>
                                    </a:cxn>
                                    <a:cxn ang="0">
                                      <a:pos x="516" y="1906"/>
                                    </a:cxn>
                                    <a:cxn ang="0">
                                      <a:pos x="579" y="2165"/>
                                    </a:cxn>
                                    <a:cxn ang="0">
                                      <a:pos x="668" y="2447"/>
                                    </a:cxn>
                                    <a:cxn ang="0">
                                      <a:pos x="797" y="2750"/>
                                    </a:cxn>
                                    <a:cxn ang="0">
                                      <a:pos x="806" y="2759"/>
                                    </a:cxn>
                                    <a:cxn ang="0">
                                      <a:pos x="828" y="2786"/>
                                    </a:cxn>
                                    <a:cxn ang="0">
                                      <a:pos x="855" y="2826"/>
                                    </a:cxn>
                                    <a:cxn ang="0">
                                      <a:pos x="886" y="2875"/>
                                    </a:cxn>
                                    <a:cxn ang="0">
                                      <a:pos x="908" y="2924"/>
                                    </a:cxn>
                                    <a:cxn ang="0">
                                      <a:pos x="922" y="2974"/>
                                    </a:cxn>
                                    <a:cxn ang="0">
                                      <a:pos x="917" y="3018"/>
                                    </a:cxn>
                                    <a:cxn ang="0">
                                      <a:pos x="890" y="3054"/>
                                    </a:cxn>
                                    <a:cxn ang="0">
                                      <a:pos x="873" y="3063"/>
                                    </a:cxn>
                                    <a:cxn ang="0">
                                      <a:pos x="850" y="3072"/>
                                    </a:cxn>
                                    <a:cxn ang="0">
                                      <a:pos x="824" y="3076"/>
                                    </a:cxn>
                                    <a:cxn ang="0">
                                      <a:pos x="792" y="3081"/>
                                    </a:cxn>
                                    <a:cxn ang="0">
                                      <a:pos x="752" y="3076"/>
                                    </a:cxn>
                                    <a:cxn ang="0">
                                      <a:pos x="708" y="3072"/>
                                    </a:cxn>
                                    <a:cxn ang="0">
                                      <a:pos x="659" y="3067"/>
                                    </a:cxn>
                                    <a:cxn ang="0">
                                      <a:pos x="601" y="3054"/>
                                    </a:cxn>
                                    <a:cxn ang="0">
                                      <a:pos x="556" y="3045"/>
                                    </a:cxn>
                                    <a:cxn ang="0">
                                      <a:pos x="507" y="3032"/>
                                    </a:cxn>
                                    <a:cxn ang="0">
                                      <a:pos x="454" y="3014"/>
                                    </a:cxn>
                                    <a:cxn ang="0">
                                      <a:pos x="396" y="2996"/>
                                    </a:cxn>
                                    <a:cxn ang="0">
                                      <a:pos x="334" y="2974"/>
                                    </a:cxn>
                                    <a:cxn ang="0">
                                      <a:pos x="267" y="2951"/>
                                    </a:cxn>
                                    <a:cxn ang="0">
                                      <a:pos x="196" y="2924"/>
                                    </a:cxn>
                                    <a:cxn ang="0">
                                      <a:pos x="120" y="2898"/>
                                    </a:cxn>
                                    <a:cxn ang="0">
                                      <a:pos x="62" y="2853"/>
                                    </a:cxn>
                                    <a:cxn ang="0">
                                      <a:pos x="27" y="2782"/>
                                    </a:cxn>
                                    <a:cxn ang="0">
                                      <a:pos x="4" y="2679"/>
                                    </a:cxn>
                                    <a:cxn ang="0">
                                      <a:pos x="0" y="2549"/>
                                    </a:cxn>
                                    <a:cxn ang="0">
                                      <a:pos x="9" y="2313"/>
                                    </a:cxn>
                                    <a:cxn ang="0">
                                      <a:pos x="35" y="2036"/>
                                    </a:cxn>
                                    <a:cxn ang="0">
                                      <a:pos x="71" y="1723"/>
                                    </a:cxn>
                                    <a:cxn ang="0">
                                      <a:pos x="102" y="1388"/>
                                    </a:cxn>
                                    <a:cxn ang="0">
                                      <a:pos x="120" y="1040"/>
                                    </a:cxn>
                                    <a:cxn ang="0">
                                      <a:pos x="116" y="687"/>
                                    </a:cxn>
                                    <a:cxn ang="0">
                                      <a:pos x="80" y="335"/>
                                    </a:cxn>
                                    <a:cxn ang="0">
                                      <a:pos x="4" y="0"/>
                                    </a:cxn>
                                    <a:cxn ang="0">
                                      <a:pos x="859" y="388"/>
                                    </a:cxn>
                                  </a:cxnLst>
                                  <a:rect l="0" t="0" r="r" b="b"/>
                                  <a:pathLst>
                                    <a:path w="922" h="3081">
                                      <a:moveTo>
                                        <a:pt x="859" y="388"/>
                                      </a:moveTo>
                                      <a:lnTo>
                                        <a:pt x="850" y="397"/>
                                      </a:lnTo>
                                      <a:lnTo>
                                        <a:pt x="824" y="420"/>
                                      </a:lnTo>
                                      <a:lnTo>
                                        <a:pt x="788" y="460"/>
                                      </a:lnTo>
                                      <a:lnTo>
                                        <a:pt x="739" y="518"/>
                                      </a:lnTo>
                                      <a:lnTo>
                                        <a:pt x="690" y="598"/>
                                      </a:lnTo>
                                      <a:lnTo>
                                        <a:pt x="637" y="692"/>
                                      </a:lnTo>
                                      <a:lnTo>
                                        <a:pt x="583" y="804"/>
                                      </a:lnTo>
                                      <a:lnTo>
                                        <a:pt x="539" y="937"/>
                                      </a:lnTo>
                                      <a:lnTo>
                                        <a:pt x="499" y="1089"/>
                                      </a:lnTo>
                                      <a:lnTo>
                                        <a:pt x="476" y="1263"/>
                                      </a:lnTo>
                                      <a:lnTo>
                                        <a:pt x="467" y="1455"/>
                                      </a:lnTo>
                                      <a:lnTo>
                                        <a:pt x="481" y="1670"/>
                                      </a:lnTo>
                                      <a:lnTo>
                                        <a:pt x="516" y="1906"/>
                                      </a:lnTo>
                                      <a:lnTo>
                                        <a:pt x="579" y="2165"/>
                                      </a:lnTo>
                                      <a:lnTo>
                                        <a:pt x="668" y="2447"/>
                                      </a:lnTo>
                                      <a:lnTo>
                                        <a:pt x="797" y="2750"/>
                                      </a:lnTo>
                                      <a:lnTo>
                                        <a:pt x="806" y="2759"/>
                                      </a:lnTo>
                                      <a:lnTo>
                                        <a:pt x="828" y="2786"/>
                                      </a:lnTo>
                                      <a:lnTo>
                                        <a:pt x="855" y="2826"/>
                                      </a:lnTo>
                                      <a:lnTo>
                                        <a:pt x="886" y="2875"/>
                                      </a:lnTo>
                                      <a:lnTo>
                                        <a:pt x="908" y="2924"/>
                                      </a:lnTo>
                                      <a:lnTo>
                                        <a:pt x="922" y="2974"/>
                                      </a:lnTo>
                                      <a:lnTo>
                                        <a:pt x="917" y="3018"/>
                                      </a:lnTo>
                                      <a:lnTo>
                                        <a:pt x="890" y="3054"/>
                                      </a:lnTo>
                                      <a:lnTo>
                                        <a:pt x="873" y="3063"/>
                                      </a:lnTo>
                                      <a:lnTo>
                                        <a:pt x="850" y="3072"/>
                                      </a:lnTo>
                                      <a:lnTo>
                                        <a:pt x="824" y="3076"/>
                                      </a:lnTo>
                                      <a:lnTo>
                                        <a:pt x="792" y="3081"/>
                                      </a:lnTo>
                                      <a:lnTo>
                                        <a:pt x="752" y="3076"/>
                                      </a:lnTo>
                                      <a:lnTo>
                                        <a:pt x="708" y="3072"/>
                                      </a:lnTo>
                                      <a:lnTo>
                                        <a:pt x="659" y="3067"/>
                                      </a:lnTo>
                                      <a:lnTo>
                                        <a:pt x="601" y="3054"/>
                                      </a:lnTo>
                                      <a:lnTo>
                                        <a:pt x="556" y="3045"/>
                                      </a:lnTo>
                                      <a:lnTo>
                                        <a:pt x="507" y="3032"/>
                                      </a:lnTo>
                                      <a:lnTo>
                                        <a:pt x="454" y="3014"/>
                                      </a:lnTo>
                                      <a:lnTo>
                                        <a:pt x="396" y="2996"/>
                                      </a:lnTo>
                                      <a:lnTo>
                                        <a:pt x="334" y="2974"/>
                                      </a:lnTo>
                                      <a:lnTo>
                                        <a:pt x="267" y="2951"/>
                                      </a:lnTo>
                                      <a:lnTo>
                                        <a:pt x="196" y="2924"/>
                                      </a:lnTo>
                                      <a:lnTo>
                                        <a:pt x="120" y="2898"/>
                                      </a:lnTo>
                                      <a:lnTo>
                                        <a:pt x="62" y="2853"/>
                                      </a:lnTo>
                                      <a:lnTo>
                                        <a:pt x="27" y="2782"/>
                                      </a:lnTo>
                                      <a:lnTo>
                                        <a:pt x="4" y="2679"/>
                                      </a:lnTo>
                                      <a:lnTo>
                                        <a:pt x="0" y="2549"/>
                                      </a:lnTo>
                                      <a:lnTo>
                                        <a:pt x="9" y="2313"/>
                                      </a:lnTo>
                                      <a:lnTo>
                                        <a:pt x="35" y="2036"/>
                                      </a:lnTo>
                                      <a:lnTo>
                                        <a:pt x="71" y="1723"/>
                                      </a:lnTo>
                                      <a:lnTo>
                                        <a:pt x="102" y="1388"/>
                                      </a:lnTo>
                                      <a:lnTo>
                                        <a:pt x="120" y="1040"/>
                                      </a:lnTo>
                                      <a:lnTo>
                                        <a:pt x="116" y="687"/>
                                      </a:lnTo>
                                      <a:lnTo>
                                        <a:pt x="80" y="335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859" y="38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5B251"/>
                                </a:solidFill>
                                <a:ln w="9525">
                                  <a:noFill/>
                                  <a:round/>
                                  <a:headEnd/>
                                  <a:tailEnd/>
                                </a:ln>
                              </a:spPr>
                            </a:sp>
                            <a:sp>
                              <a:nvSpPr>
                                <a:cNvPr id="1578" name="Freeform 554"/>
                                <a:cNvSpPr>
                                  <a:spLocks/>
                                </a:cNvSpPr>
                              </a:nvSpPr>
                              <a:spPr bwMode="auto">
                                <a:xfrm>
                                  <a:off x="1689" y="3794"/>
                                  <a:ext cx="7119" cy="3733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4689" y="3661"/>
                                    </a:cxn>
                                    <a:cxn ang="0">
                                      <a:pos x="4292" y="3657"/>
                                    </a:cxn>
                                    <a:cxn ang="0">
                                      <a:pos x="4052" y="3657"/>
                                    </a:cxn>
                                    <a:cxn ang="0">
                                      <a:pos x="3909" y="3652"/>
                                    </a:cxn>
                                    <a:cxn ang="0">
                                      <a:pos x="3687" y="3630"/>
                                    </a:cxn>
                                    <a:cxn ang="0">
                                      <a:pos x="3607" y="3567"/>
                                    </a:cxn>
                                    <a:cxn ang="0">
                                      <a:pos x="3731" y="3474"/>
                                    </a:cxn>
                                    <a:cxn ang="0">
                                      <a:pos x="3927" y="3335"/>
                                    </a:cxn>
                                    <a:cxn ang="0">
                                      <a:pos x="4128" y="3152"/>
                                    </a:cxn>
                                    <a:cxn ang="0">
                                      <a:pos x="4270" y="2924"/>
                                    </a:cxn>
                                    <a:cxn ang="0">
                                      <a:pos x="4279" y="2656"/>
                                    </a:cxn>
                                    <a:cxn ang="0">
                                      <a:pos x="4083" y="2357"/>
                                    </a:cxn>
                                    <a:cxn ang="0">
                                      <a:pos x="3620" y="2031"/>
                                    </a:cxn>
                                    <a:cxn ang="0">
                                      <a:pos x="2810" y="1683"/>
                                    </a:cxn>
                                    <a:cxn ang="0">
                                      <a:pos x="2436" y="1540"/>
                                    </a:cxn>
                                    <a:cxn ang="0">
                                      <a:pos x="2120" y="1339"/>
                                    </a:cxn>
                                    <a:cxn ang="0">
                                      <a:pos x="1919" y="1058"/>
                                    </a:cxn>
                                    <a:cxn ang="0">
                                      <a:pos x="2182" y="759"/>
                                    </a:cxn>
                                    <a:cxn ang="0">
                                      <a:pos x="2569" y="602"/>
                                    </a:cxn>
                                    <a:cxn ang="0">
                                      <a:pos x="2574" y="509"/>
                                    </a:cxn>
                                    <a:cxn ang="0">
                                      <a:pos x="2329" y="437"/>
                                    </a:cxn>
                                    <a:cxn ang="0">
                                      <a:pos x="1915" y="384"/>
                                    </a:cxn>
                                    <a:cxn ang="0">
                                      <a:pos x="1412" y="339"/>
                                    </a:cxn>
                                    <a:cxn ang="0">
                                      <a:pos x="895" y="294"/>
                                    </a:cxn>
                                    <a:cxn ang="0">
                                      <a:pos x="441" y="241"/>
                                    </a:cxn>
                                    <a:cxn ang="0">
                                      <a:pos x="129" y="169"/>
                                    </a:cxn>
                                    <a:cxn ang="0">
                                      <a:pos x="9" y="49"/>
                                    </a:cxn>
                                    <a:cxn ang="0">
                                      <a:pos x="290" y="0"/>
                                    </a:cxn>
                                    <a:cxn ang="0">
                                      <a:pos x="722" y="9"/>
                                    </a:cxn>
                                    <a:cxn ang="0">
                                      <a:pos x="1011" y="31"/>
                                    </a:cxn>
                                    <a:cxn ang="0">
                                      <a:pos x="1122" y="35"/>
                                    </a:cxn>
                                    <a:cxn ang="0">
                                      <a:pos x="1505" y="58"/>
                                    </a:cxn>
                                    <a:cxn ang="0">
                                      <a:pos x="2066" y="102"/>
                                    </a:cxn>
                                    <a:cxn ang="0">
                                      <a:pos x="2689" y="174"/>
                                    </a:cxn>
                                    <a:cxn ang="0">
                                      <a:pos x="3259" y="272"/>
                                    </a:cxn>
                                    <a:cxn ang="0">
                                      <a:pos x="3656" y="406"/>
                                    </a:cxn>
                                    <a:cxn ang="0">
                                      <a:pos x="3771" y="576"/>
                                    </a:cxn>
                                    <a:cxn ang="0">
                                      <a:pos x="3486" y="786"/>
                                    </a:cxn>
                                    <a:cxn ang="0">
                                      <a:pos x="3108" y="942"/>
                                    </a:cxn>
                                    <a:cxn ang="0">
                                      <a:pos x="3001" y="1045"/>
                                    </a:cxn>
                                    <a:cxn ang="0">
                                      <a:pos x="3086" y="1125"/>
                                    </a:cxn>
                                    <a:cxn ang="0">
                                      <a:pos x="3331" y="1196"/>
                                    </a:cxn>
                                    <a:cxn ang="0">
                                      <a:pos x="3705" y="1272"/>
                                    </a:cxn>
                                    <a:cxn ang="0">
                                      <a:pos x="4163" y="1362"/>
                                    </a:cxn>
                                    <a:cxn ang="0">
                                      <a:pos x="4671" y="1478"/>
                                    </a:cxn>
                                    <a:cxn ang="0">
                                      <a:pos x="5201" y="1638"/>
                                    </a:cxn>
                                    <a:cxn ang="0">
                                      <a:pos x="5842" y="1893"/>
                                    </a:cxn>
                                    <a:cxn ang="0">
                                      <a:pos x="6438" y="2170"/>
                                    </a:cxn>
                                    <a:cxn ang="0">
                                      <a:pos x="6884" y="2469"/>
                                    </a:cxn>
                                    <a:cxn ang="0">
                                      <a:pos x="7106" y="2804"/>
                                    </a:cxn>
                                    <a:cxn ang="0">
                                      <a:pos x="7119" y="2929"/>
                                    </a:cxn>
                                    <a:cxn ang="0">
                                      <a:pos x="7039" y="3197"/>
                                    </a:cxn>
                                    <a:cxn ang="0">
                                      <a:pos x="6683" y="3581"/>
                                    </a:cxn>
                                  </a:cxnLst>
                                  <a:rect l="0" t="0" r="r" b="b"/>
                                  <a:pathLst>
                                    <a:path w="7119" h="3733">
                                      <a:moveTo>
                                        <a:pt x="4800" y="3666"/>
                                      </a:moveTo>
                                      <a:lnTo>
                                        <a:pt x="4786" y="3666"/>
                                      </a:lnTo>
                                      <a:lnTo>
                                        <a:pt x="4751" y="3661"/>
                                      </a:lnTo>
                                      <a:lnTo>
                                        <a:pt x="4689" y="3661"/>
                                      </a:lnTo>
                                      <a:lnTo>
                                        <a:pt x="4613" y="3657"/>
                                      </a:lnTo>
                                      <a:lnTo>
                                        <a:pt x="4519" y="3657"/>
                                      </a:lnTo>
                                      <a:lnTo>
                                        <a:pt x="4412" y="3652"/>
                                      </a:lnTo>
                                      <a:lnTo>
                                        <a:pt x="4292" y="3657"/>
                                      </a:lnTo>
                                      <a:lnTo>
                                        <a:pt x="4168" y="3657"/>
                                      </a:lnTo>
                                      <a:lnTo>
                                        <a:pt x="4128" y="3657"/>
                                      </a:lnTo>
                                      <a:lnTo>
                                        <a:pt x="4092" y="3657"/>
                                      </a:lnTo>
                                      <a:lnTo>
                                        <a:pt x="4052" y="3657"/>
                                      </a:lnTo>
                                      <a:lnTo>
                                        <a:pt x="4016" y="3657"/>
                                      </a:lnTo>
                                      <a:lnTo>
                                        <a:pt x="3981" y="3657"/>
                                      </a:lnTo>
                                      <a:lnTo>
                                        <a:pt x="3945" y="3657"/>
                                      </a:lnTo>
                                      <a:lnTo>
                                        <a:pt x="3909" y="3652"/>
                                      </a:lnTo>
                                      <a:lnTo>
                                        <a:pt x="3874" y="3652"/>
                                      </a:lnTo>
                                      <a:lnTo>
                                        <a:pt x="3803" y="3648"/>
                                      </a:lnTo>
                                      <a:lnTo>
                                        <a:pt x="3740" y="3643"/>
                                      </a:lnTo>
                                      <a:lnTo>
                                        <a:pt x="3687" y="3630"/>
                                      </a:lnTo>
                                      <a:lnTo>
                                        <a:pt x="3647" y="3621"/>
                                      </a:lnTo>
                                      <a:lnTo>
                                        <a:pt x="3616" y="3608"/>
                                      </a:lnTo>
                                      <a:lnTo>
                                        <a:pt x="3602" y="3590"/>
                                      </a:lnTo>
                                      <a:lnTo>
                                        <a:pt x="3607" y="3567"/>
                                      </a:lnTo>
                                      <a:lnTo>
                                        <a:pt x="3629" y="3545"/>
                                      </a:lnTo>
                                      <a:lnTo>
                                        <a:pt x="3656" y="3527"/>
                                      </a:lnTo>
                                      <a:lnTo>
                                        <a:pt x="3691" y="3500"/>
                                      </a:lnTo>
                                      <a:lnTo>
                                        <a:pt x="3731" y="3474"/>
                                      </a:lnTo>
                                      <a:lnTo>
                                        <a:pt x="3776" y="3447"/>
                                      </a:lnTo>
                                      <a:lnTo>
                                        <a:pt x="3820" y="3411"/>
                                      </a:lnTo>
                                      <a:lnTo>
                                        <a:pt x="3874" y="3375"/>
                                      </a:lnTo>
                                      <a:lnTo>
                                        <a:pt x="3927" y="3335"/>
                                      </a:lnTo>
                                      <a:lnTo>
                                        <a:pt x="3976" y="3295"/>
                                      </a:lnTo>
                                      <a:lnTo>
                                        <a:pt x="4030" y="3250"/>
                                      </a:lnTo>
                                      <a:lnTo>
                                        <a:pt x="4083" y="3201"/>
                                      </a:lnTo>
                                      <a:lnTo>
                                        <a:pt x="4128" y="3152"/>
                                      </a:lnTo>
                                      <a:lnTo>
                                        <a:pt x="4172" y="3099"/>
                                      </a:lnTo>
                                      <a:lnTo>
                                        <a:pt x="4212" y="3040"/>
                                      </a:lnTo>
                                      <a:lnTo>
                                        <a:pt x="4243" y="2982"/>
                                      </a:lnTo>
                                      <a:lnTo>
                                        <a:pt x="4270" y="2924"/>
                                      </a:lnTo>
                                      <a:lnTo>
                                        <a:pt x="4288" y="2857"/>
                                      </a:lnTo>
                                      <a:lnTo>
                                        <a:pt x="4297" y="2795"/>
                                      </a:lnTo>
                                      <a:lnTo>
                                        <a:pt x="4292" y="2728"/>
                                      </a:lnTo>
                                      <a:lnTo>
                                        <a:pt x="4279" y="2656"/>
                                      </a:lnTo>
                                      <a:lnTo>
                                        <a:pt x="4252" y="2585"/>
                                      </a:lnTo>
                                      <a:lnTo>
                                        <a:pt x="4212" y="2509"/>
                                      </a:lnTo>
                                      <a:lnTo>
                                        <a:pt x="4154" y="2433"/>
                                      </a:lnTo>
                                      <a:lnTo>
                                        <a:pt x="4083" y="2357"/>
                                      </a:lnTo>
                                      <a:lnTo>
                                        <a:pt x="3994" y="2277"/>
                                      </a:lnTo>
                                      <a:lnTo>
                                        <a:pt x="3892" y="2197"/>
                                      </a:lnTo>
                                      <a:lnTo>
                                        <a:pt x="3762" y="2116"/>
                                      </a:lnTo>
                                      <a:lnTo>
                                        <a:pt x="3620" y="2031"/>
                                      </a:lnTo>
                                      <a:lnTo>
                                        <a:pt x="3451" y="1946"/>
                                      </a:lnTo>
                                      <a:lnTo>
                                        <a:pt x="3259" y="1862"/>
                                      </a:lnTo>
                                      <a:lnTo>
                                        <a:pt x="3050" y="1772"/>
                                      </a:lnTo>
                                      <a:lnTo>
                                        <a:pt x="2810" y="1683"/>
                                      </a:lnTo>
                                      <a:lnTo>
                                        <a:pt x="2547" y="1594"/>
                                      </a:lnTo>
                                      <a:lnTo>
                                        <a:pt x="2534" y="1589"/>
                                      </a:lnTo>
                                      <a:lnTo>
                                        <a:pt x="2494" y="1571"/>
                                      </a:lnTo>
                                      <a:lnTo>
                                        <a:pt x="2436" y="1540"/>
                                      </a:lnTo>
                                      <a:lnTo>
                                        <a:pt x="2364" y="1504"/>
                                      </a:lnTo>
                                      <a:lnTo>
                                        <a:pt x="2284" y="1455"/>
                                      </a:lnTo>
                                      <a:lnTo>
                                        <a:pt x="2200" y="1402"/>
                                      </a:lnTo>
                                      <a:lnTo>
                                        <a:pt x="2120" y="1339"/>
                                      </a:lnTo>
                                      <a:lnTo>
                                        <a:pt x="2044" y="1277"/>
                                      </a:lnTo>
                                      <a:lnTo>
                                        <a:pt x="1982" y="1205"/>
                                      </a:lnTo>
                                      <a:lnTo>
                                        <a:pt x="1941" y="1134"/>
                                      </a:lnTo>
                                      <a:lnTo>
                                        <a:pt x="1919" y="1058"/>
                                      </a:lnTo>
                                      <a:lnTo>
                                        <a:pt x="1928" y="982"/>
                                      </a:lnTo>
                                      <a:lnTo>
                                        <a:pt x="1973" y="906"/>
                                      </a:lnTo>
                                      <a:lnTo>
                                        <a:pt x="2053" y="830"/>
                                      </a:lnTo>
                                      <a:lnTo>
                                        <a:pt x="2182" y="759"/>
                                      </a:lnTo>
                                      <a:lnTo>
                                        <a:pt x="2360" y="692"/>
                                      </a:lnTo>
                                      <a:lnTo>
                                        <a:pt x="2453" y="661"/>
                                      </a:lnTo>
                                      <a:lnTo>
                                        <a:pt x="2520" y="629"/>
                                      </a:lnTo>
                                      <a:lnTo>
                                        <a:pt x="2569" y="602"/>
                                      </a:lnTo>
                                      <a:lnTo>
                                        <a:pt x="2596" y="576"/>
                                      </a:lnTo>
                                      <a:lnTo>
                                        <a:pt x="2605" y="549"/>
                                      </a:lnTo>
                                      <a:lnTo>
                                        <a:pt x="2596" y="527"/>
                                      </a:lnTo>
                                      <a:lnTo>
                                        <a:pt x="2574" y="509"/>
                                      </a:lnTo>
                                      <a:lnTo>
                                        <a:pt x="2534" y="486"/>
                                      </a:lnTo>
                                      <a:lnTo>
                                        <a:pt x="2476" y="469"/>
                                      </a:lnTo>
                                      <a:lnTo>
                                        <a:pt x="2409" y="455"/>
                                      </a:lnTo>
                                      <a:lnTo>
                                        <a:pt x="2329" y="437"/>
                                      </a:lnTo>
                                      <a:lnTo>
                                        <a:pt x="2240" y="424"/>
                                      </a:lnTo>
                                      <a:lnTo>
                                        <a:pt x="2137" y="410"/>
                                      </a:lnTo>
                                      <a:lnTo>
                                        <a:pt x="2031" y="397"/>
                                      </a:lnTo>
                                      <a:lnTo>
                                        <a:pt x="1915" y="384"/>
                                      </a:lnTo>
                                      <a:lnTo>
                                        <a:pt x="1795" y="375"/>
                                      </a:lnTo>
                                      <a:lnTo>
                                        <a:pt x="1670" y="361"/>
                                      </a:lnTo>
                                      <a:lnTo>
                                        <a:pt x="1545" y="352"/>
                                      </a:lnTo>
                                      <a:lnTo>
                                        <a:pt x="1412" y="339"/>
                                      </a:lnTo>
                                      <a:lnTo>
                                        <a:pt x="1283" y="330"/>
                                      </a:lnTo>
                                      <a:lnTo>
                                        <a:pt x="1149" y="317"/>
                                      </a:lnTo>
                                      <a:lnTo>
                                        <a:pt x="1020" y="308"/>
                                      </a:lnTo>
                                      <a:lnTo>
                                        <a:pt x="895" y="294"/>
                                      </a:lnTo>
                                      <a:lnTo>
                                        <a:pt x="775" y="281"/>
                                      </a:lnTo>
                                      <a:lnTo>
                                        <a:pt x="655" y="272"/>
                                      </a:lnTo>
                                      <a:lnTo>
                                        <a:pt x="543" y="254"/>
                                      </a:lnTo>
                                      <a:lnTo>
                                        <a:pt x="441" y="241"/>
                                      </a:lnTo>
                                      <a:lnTo>
                                        <a:pt x="348" y="223"/>
                                      </a:lnTo>
                                      <a:lnTo>
                                        <a:pt x="263" y="210"/>
                                      </a:lnTo>
                                      <a:lnTo>
                                        <a:pt x="187" y="187"/>
                                      </a:lnTo>
                                      <a:lnTo>
                                        <a:pt x="129" y="169"/>
                                      </a:lnTo>
                                      <a:lnTo>
                                        <a:pt x="80" y="147"/>
                                      </a:lnTo>
                                      <a:lnTo>
                                        <a:pt x="23" y="107"/>
                                      </a:lnTo>
                                      <a:lnTo>
                                        <a:pt x="0" y="71"/>
                                      </a:lnTo>
                                      <a:lnTo>
                                        <a:pt x="9" y="49"/>
                                      </a:lnTo>
                                      <a:lnTo>
                                        <a:pt x="49" y="26"/>
                                      </a:lnTo>
                                      <a:lnTo>
                                        <a:pt x="112" y="13"/>
                                      </a:lnTo>
                                      <a:lnTo>
                                        <a:pt x="192" y="4"/>
                                      </a:lnTo>
                                      <a:lnTo>
                                        <a:pt x="290" y="0"/>
                                      </a:lnTo>
                                      <a:lnTo>
                                        <a:pt x="392" y="0"/>
                                      </a:lnTo>
                                      <a:lnTo>
                                        <a:pt x="503" y="0"/>
                                      </a:lnTo>
                                      <a:lnTo>
                                        <a:pt x="615" y="4"/>
                                      </a:lnTo>
                                      <a:lnTo>
                                        <a:pt x="722" y="9"/>
                                      </a:lnTo>
                                      <a:lnTo>
                                        <a:pt x="819" y="13"/>
                                      </a:lnTo>
                                      <a:lnTo>
                                        <a:pt x="900" y="22"/>
                                      </a:lnTo>
                                      <a:lnTo>
                                        <a:pt x="966" y="26"/>
                                      </a:lnTo>
                                      <a:lnTo>
                                        <a:pt x="1011" y="31"/>
                                      </a:lnTo>
                                      <a:lnTo>
                                        <a:pt x="1024" y="31"/>
                                      </a:lnTo>
                                      <a:lnTo>
                                        <a:pt x="1038" y="31"/>
                                      </a:lnTo>
                                      <a:lnTo>
                                        <a:pt x="1069" y="31"/>
                                      </a:lnTo>
                                      <a:lnTo>
                                        <a:pt x="1122" y="35"/>
                                      </a:lnTo>
                                      <a:lnTo>
                                        <a:pt x="1198" y="40"/>
                                      </a:lnTo>
                                      <a:lnTo>
                                        <a:pt x="1283" y="44"/>
                                      </a:lnTo>
                                      <a:lnTo>
                                        <a:pt x="1389" y="49"/>
                                      </a:lnTo>
                                      <a:lnTo>
                                        <a:pt x="1505" y="58"/>
                                      </a:lnTo>
                                      <a:lnTo>
                                        <a:pt x="1634" y="67"/>
                                      </a:lnTo>
                                      <a:lnTo>
                                        <a:pt x="1768" y="76"/>
                                      </a:lnTo>
                                      <a:lnTo>
                                        <a:pt x="1915" y="89"/>
                                      </a:lnTo>
                                      <a:lnTo>
                                        <a:pt x="2066" y="102"/>
                                      </a:lnTo>
                                      <a:lnTo>
                                        <a:pt x="2218" y="116"/>
                                      </a:lnTo>
                                      <a:lnTo>
                                        <a:pt x="2378" y="134"/>
                                      </a:lnTo>
                                      <a:lnTo>
                                        <a:pt x="2534" y="152"/>
                                      </a:lnTo>
                                      <a:lnTo>
                                        <a:pt x="2689" y="174"/>
                                      </a:lnTo>
                                      <a:lnTo>
                                        <a:pt x="2841" y="196"/>
                                      </a:lnTo>
                                      <a:lnTo>
                                        <a:pt x="2988" y="218"/>
                                      </a:lnTo>
                                      <a:lnTo>
                                        <a:pt x="3126" y="245"/>
                                      </a:lnTo>
                                      <a:lnTo>
                                        <a:pt x="3259" y="272"/>
                                      </a:lnTo>
                                      <a:lnTo>
                                        <a:pt x="3380" y="303"/>
                                      </a:lnTo>
                                      <a:lnTo>
                                        <a:pt x="3486" y="335"/>
                                      </a:lnTo>
                                      <a:lnTo>
                                        <a:pt x="3580" y="370"/>
                                      </a:lnTo>
                                      <a:lnTo>
                                        <a:pt x="3656" y="406"/>
                                      </a:lnTo>
                                      <a:lnTo>
                                        <a:pt x="3718" y="442"/>
                                      </a:lnTo>
                                      <a:lnTo>
                                        <a:pt x="3758" y="486"/>
                                      </a:lnTo>
                                      <a:lnTo>
                                        <a:pt x="3776" y="527"/>
                                      </a:lnTo>
                                      <a:lnTo>
                                        <a:pt x="3771" y="576"/>
                                      </a:lnTo>
                                      <a:lnTo>
                                        <a:pt x="3745" y="625"/>
                                      </a:lnTo>
                                      <a:lnTo>
                                        <a:pt x="3687" y="674"/>
                                      </a:lnTo>
                                      <a:lnTo>
                                        <a:pt x="3602" y="728"/>
                                      </a:lnTo>
                                      <a:lnTo>
                                        <a:pt x="3486" y="786"/>
                                      </a:lnTo>
                                      <a:lnTo>
                                        <a:pt x="3339" y="844"/>
                                      </a:lnTo>
                                      <a:lnTo>
                                        <a:pt x="3246" y="879"/>
                                      </a:lnTo>
                                      <a:lnTo>
                                        <a:pt x="3170" y="911"/>
                                      </a:lnTo>
                                      <a:lnTo>
                                        <a:pt x="3108" y="942"/>
                                      </a:lnTo>
                                      <a:lnTo>
                                        <a:pt x="3059" y="973"/>
                                      </a:lnTo>
                                      <a:lnTo>
                                        <a:pt x="3028" y="1000"/>
                                      </a:lnTo>
                                      <a:lnTo>
                                        <a:pt x="3006" y="1022"/>
                                      </a:lnTo>
                                      <a:lnTo>
                                        <a:pt x="3001" y="1045"/>
                                      </a:lnTo>
                                      <a:lnTo>
                                        <a:pt x="3006" y="1067"/>
                                      </a:lnTo>
                                      <a:lnTo>
                                        <a:pt x="3019" y="1089"/>
                                      </a:lnTo>
                                      <a:lnTo>
                                        <a:pt x="3046" y="1107"/>
                                      </a:lnTo>
                                      <a:lnTo>
                                        <a:pt x="3086" y="1125"/>
                                      </a:lnTo>
                                      <a:lnTo>
                                        <a:pt x="3135" y="1147"/>
                                      </a:lnTo>
                                      <a:lnTo>
                                        <a:pt x="3193" y="1161"/>
                                      </a:lnTo>
                                      <a:lnTo>
                                        <a:pt x="3259" y="1178"/>
                                      </a:lnTo>
                                      <a:lnTo>
                                        <a:pt x="3331" y="1196"/>
                                      </a:lnTo>
                                      <a:lnTo>
                                        <a:pt x="3415" y="1214"/>
                                      </a:lnTo>
                                      <a:lnTo>
                                        <a:pt x="3504" y="1232"/>
                                      </a:lnTo>
                                      <a:lnTo>
                                        <a:pt x="3602" y="1250"/>
                                      </a:lnTo>
                                      <a:lnTo>
                                        <a:pt x="3705" y="1272"/>
                                      </a:lnTo>
                                      <a:lnTo>
                                        <a:pt x="3811" y="1290"/>
                                      </a:lnTo>
                                      <a:lnTo>
                                        <a:pt x="3923" y="1312"/>
                                      </a:lnTo>
                                      <a:lnTo>
                                        <a:pt x="4038" y="1335"/>
                                      </a:lnTo>
                                      <a:lnTo>
                                        <a:pt x="4163" y="1362"/>
                                      </a:lnTo>
                                      <a:lnTo>
                                        <a:pt x="4283" y="1388"/>
                                      </a:lnTo>
                                      <a:lnTo>
                                        <a:pt x="4412" y="1415"/>
                                      </a:lnTo>
                                      <a:lnTo>
                                        <a:pt x="4542" y="1446"/>
                                      </a:lnTo>
                                      <a:lnTo>
                                        <a:pt x="4671" y="1478"/>
                                      </a:lnTo>
                                      <a:lnTo>
                                        <a:pt x="4804" y="1513"/>
                                      </a:lnTo>
                                      <a:lnTo>
                                        <a:pt x="4938" y="1554"/>
                                      </a:lnTo>
                                      <a:lnTo>
                                        <a:pt x="5067" y="1594"/>
                                      </a:lnTo>
                                      <a:lnTo>
                                        <a:pt x="5201" y="1638"/>
                                      </a:lnTo>
                                      <a:lnTo>
                                        <a:pt x="5330" y="1688"/>
                                      </a:lnTo>
                                      <a:lnTo>
                                        <a:pt x="5503" y="1754"/>
                                      </a:lnTo>
                                      <a:lnTo>
                                        <a:pt x="5677" y="1821"/>
                                      </a:lnTo>
                                      <a:lnTo>
                                        <a:pt x="5842" y="1893"/>
                                      </a:lnTo>
                                      <a:lnTo>
                                        <a:pt x="6002" y="1960"/>
                                      </a:lnTo>
                                      <a:lnTo>
                                        <a:pt x="6158" y="2031"/>
                                      </a:lnTo>
                                      <a:lnTo>
                                        <a:pt x="6300" y="2098"/>
                                      </a:lnTo>
                                      <a:lnTo>
                                        <a:pt x="6438" y="2170"/>
                                      </a:lnTo>
                                      <a:lnTo>
                                        <a:pt x="6567" y="2241"/>
                                      </a:lnTo>
                                      <a:lnTo>
                                        <a:pt x="6683" y="2317"/>
                                      </a:lnTo>
                                      <a:lnTo>
                                        <a:pt x="6790" y="2393"/>
                                      </a:lnTo>
                                      <a:lnTo>
                                        <a:pt x="6884" y="2469"/>
                                      </a:lnTo>
                                      <a:lnTo>
                                        <a:pt x="6959" y="2549"/>
                                      </a:lnTo>
                                      <a:lnTo>
                                        <a:pt x="7026" y="2634"/>
                                      </a:lnTo>
                                      <a:lnTo>
                                        <a:pt x="7075" y="2715"/>
                                      </a:lnTo>
                                      <a:lnTo>
                                        <a:pt x="7106" y="2804"/>
                                      </a:lnTo>
                                      <a:lnTo>
                                        <a:pt x="7119" y="2893"/>
                                      </a:lnTo>
                                      <a:lnTo>
                                        <a:pt x="7119" y="2907"/>
                                      </a:lnTo>
                                      <a:lnTo>
                                        <a:pt x="7119" y="2915"/>
                                      </a:lnTo>
                                      <a:lnTo>
                                        <a:pt x="7119" y="2929"/>
                                      </a:lnTo>
                                      <a:lnTo>
                                        <a:pt x="7119" y="2938"/>
                                      </a:lnTo>
                                      <a:lnTo>
                                        <a:pt x="7111" y="3023"/>
                                      </a:lnTo>
                                      <a:lnTo>
                                        <a:pt x="7084" y="3107"/>
                                      </a:lnTo>
                                      <a:lnTo>
                                        <a:pt x="7039" y="3197"/>
                                      </a:lnTo>
                                      <a:lnTo>
                                        <a:pt x="6977" y="3286"/>
                                      </a:lnTo>
                                      <a:lnTo>
                                        <a:pt x="6897" y="3380"/>
                                      </a:lnTo>
                                      <a:lnTo>
                                        <a:pt x="6799" y="3478"/>
                                      </a:lnTo>
                                      <a:lnTo>
                                        <a:pt x="6683" y="3581"/>
                                      </a:lnTo>
                                      <a:lnTo>
                                        <a:pt x="6545" y="3683"/>
                                      </a:lnTo>
                                      <a:lnTo>
                                        <a:pt x="5713" y="3733"/>
                                      </a:lnTo>
                                      <a:lnTo>
                                        <a:pt x="4800" y="36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round/>
                                  <a:headEnd/>
                                  <a:tailEnd/>
                                </a:ln>
                              </a:spPr>
                            </a:sp>
                            <a:sp>
                              <a:nvSpPr>
                                <a:cNvPr id="1579" name="Freeform 555"/>
                                <a:cNvSpPr>
                                  <a:spLocks/>
                                </a:cNvSpPr>
                              </a:nvSpPr>
                              <a:spPr bwMode="auto">
                                <a:xfrm>
                                  <a:off x="2241" y="3892"/>
                                  <a:ext cx="6162" cy="3630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4938" y="3630"/>
                                    </a:cxn>
                                    <a:cxn ang="0">
                                      <a:pos x="4564" y="3621"/>
                                    </a:cxn>
                                    <a:cxn ang="0">
                                      <a:pos x="4208" y="3603"/>
                                    </a:cxn>
                                    <a:cxn ang="0">
                                      <a:pos x="3918" y="3581"/>
                                    </a:cxn>
                                    <a:cxn ang="0">
                                      <a:pos x="3736" y="3563"/>
                                    </a:cxn>
                                    <a:cxn ang="0">
                                      <a:pos x="3709" y="3545"/>
                                    </a:cxn>
                                    <a:cxn ang="0">
                                      <a:pos x="3869" y="3380"/>
                                    </a:cxn>
                                    <a:cxn ang="0">
                                      <a:pos x="4043" y="3054"/>
                                    </a:cxn>
                                    <a:cxn ang="0">
                                      <a:pos x="4012" y="2608"/>
                                    </a:cxn>
                                    <a:cxn ang="0">
                                      <a:pos x="3571" y="2081"/>
                                    </a:cxn>
                                    <a:cxn ang="0">
                                      <a:pos x="2511" y="1514"/>
                                    </a:cxn>
                                    <a:cxn ang="0">
                                      <a:pos x="2004" y="1272"/>
                                    </a:cxn>
                                    <a:cxn ang="0">
                                      <a:pos x="1728" y="1049"/>
                                    </a:cxn>
                                    <a:cxn ang="0">
                                      <a:pos x="1674" y="848"/>
                                    </a:cxn>
                                    <a:cxn ang="0">
                                      <a:pos x="1844" y="674"/>
                                    </a:cxn>
                                    <a:cxn ang="0">
                                      <a:pos x="2226" y="540"/>
                                    </a:cxn>
                                    <a:cxn ang="0">
                                      <a:pos x="2543" y="469"/>
                                    </a:cxn>
                                    <a:cxn ang="0">
                                      <a:pos x="2583" y="415"/>
                                    </a:cxn>
                                    <a:cxn ang="0">
                                      <a:pos x="2454" y="366"/>
                                    </a:cxn>
                                    <a:cxn ang="0">
                                      <a:pos x="2195" y="312"/>
                                    </a:cxn>
                                    <a:cxn ang="0">
                                      <a:pos x="1848" y="268"/>
                                    </a:cxn>
                                    <a:cxn ang="0">
                                      <a:pos x="1443" y="223"/>
                                    </a:cxn>
                                    <a:cxn ang="0">
                                      <a:pos x="1029" y="183"/>
                                    </a:cxn>
                                    <a:cxn ang="0">
                                      <a:pos x="637" y="152"/>
                                    </a:cxn>
                                    <a:cxn ang="0">
                                      <a:pos x="308" y="129"/>
                                    </a:cxn>
                                    <a:cxn ang="0">
                                      <a:pos x="85" y="112"/>
                                    </a:cxn>
                                    <a:cxn ang="0">
                                      <a:pos x="0" y="107"/>
                                    </a:cxn>
                                    <a:cxn ang="0">
                                      <a:pos x="374" y="4"/>
                                    </a:cxn>
                                    <a:cxn ang="0">
                                      <a:pos x="566" y="18"/>
                                    </a:cxn>
                                    <a:cxn ang="0">
                                      <a:pos x="882" y="45"/>
                                    </a:cxn>
                                    <a:cxn ang="0">
                                      <a:pos x="1278" y="85"/>
                                    </a:cxn>
                                    <a:cxn ang="0">
                                      <a:pos x="1710" y="134"/>
                                    </a:cxn>
                                    <a:cxn ang="0">
                                      <a:pos x="2142" y="192"/>
                                    </a:cxn>
                                    <a:cxn ang="0">
                                      <a:pos x="2534" y="254"/>
                                    </a:cxn>
                                    <a:cxn ang="0">
                                      <a:pos x="2841" y="330"/>
                                    </a:cxn>
                                    <a:cxn ang="0">
                                      <a:pos x="3019" y="411"/>
                                    </a:cxn>
                                    <a:cxn ang="0">
                                      <a:pos x="3032" y="496"/>
                                    </a:cxn>
                                    <a:cxn ang="0">
                                      <a:pos x="2841" y="585"/>
                                    </a:cxn>
                                    <a:cxn ang="0">
                                      <a:pos x="2356" y="790"/>
                                    </a:cxn>
                                    <a:cxn ang="0">
                                      <a:pos x="2284" y="978"/>
                                    </a:cxn>
                                    <a:cxn ang="0">
                                      <a:pos x="2503" y="1143"/>
                                    </a:cxn>
                                    <a:cxn ang="0">
                                      <a:pos x="2890" y="1286"/>
                                    </a:cxn>
                                    <a:cxn ang="0">
                                      <a:pos x="3335" y="1398"/>
                                    </a:cxn>
                                    <a:cxn ang="0">
                                      <a:pos x="3758" y="1496"/>
                                    </a:cxn>
                                    <a:cxn ang="0">
                                      <a:pos x="4355" y="1665"/>
                                    </a:cxn>
                                    <a:cxn ang="0">
                                      <a:pos x="5040" y="1911"/>
                                    </a:cxn>
                                    <a:cxn ang="0">
                                      <a:pos x="5659" y="2224"/>
                                    </a:cxn>
                                    <a:cxn ang="0">
                                      <a:pos x="6073" y="2603"/>
                                    </a:cxn>
                                    <a:cxn ang="0">
                                      <a:pos x="6162" y="2898"/>
                                    </a:cxn>
                                    <a:cxn ang="0">
                                      <a:pos x="6158" y="2942"/>
                                    </a:cxn>
                                    <a:cxn ang="0">
                                      <a:pos x="6073" y="3161"/>
                                    </a:cxn>
                                    <a:cxn ang="0">
                                      <a:pos x="5868" y="3393"/>
                                    </a:cxn>
                                    <a:cxn ang="0">
                                      <a:pos x="5624" y="3568"/>
                                    </a:cxn>
                                    <a:cxn ang="0">
                                      <a:pos x="5477" y="3603"/>
                                    </a:cxn>
                                    <a:cxn ang="0">
                                      <a:pos x="5259" y="3621"/>
                                    </a:cxn>
                                  </a:cxnLst>
                                  <a:rect l="0" t="0" r="r" b="b"/>
                                  <a:pathLst>
                                    <a:path w="6162" h="3630">
                                      <a:moveTo>
                                        <a:pt x="5174" y="3626"/>
                                      </a:moveTo>
                                      <a:lnTo>
                                        <a:pt x="5058" y="3630"/>
                                      </a:lnTo>
                                      <a:lnTo>
                                        <a:pt x="4938" y="3630"/>
                                      </a:lnTo>
                                      <a:lnTo>
                                        <a:pt x="4813" y="3630"/>
                                      </a:lnTo>
                                      <a:lnTo>
                                        <a:pt x="4689" y="3626"/>
                                      </a:lnTo>
                                      <a:lnTo>
                                        <a:pt x="4564" y="3621"/>
                                      </a:lnTo>
                                      <a:lnTo>
                                        <a:pt x="4439" y="3617"/>
                                      </a:lnTo>
                                      <a:lnTo>
                                        <a:pt x="4319" y="3608"/>
                                      </a:lnTo>
                                      <a:lnTo>
                                        <a:pt x="4208" y="3603"/>
                                      </a:lnTo>
                                      <a:lnTo>
                                        <a:pt x="4101" y="3594"/>
                                      </a:lnTo>
                                      <a:lnTo>
                                        <a:pt x="4003" y="3585"/>
                                      </a:lnTo>
                                      <a:lnTo>
                                        <a:pt x="3918" y="3581"/>
                                      </a:lnTo>
                                      <a:lnTo>
                                        <a:pt x="3843" y="3572"/>
                                      </a:lnTo>
                                      <a:lnTo>
                                        <a:pt x="3780" y="3568"/>
                                      </a:lnTo>
                                      <a:lnTo>
                                        <a:pt x="3736" y="3563"/>
                                      </a:lnTo>
                                      <a:lnTo>
                                        <a:pt x="3705" y="3559"/>
                                      </a:lnTo>
                                      <a:lnTo>
                                        <a:pt x="3696" y="3559"/>
                                      </a:lnTo>
                                      <a:lnTo>
                                        <a:pt x="3709" y="3545"/>
                                      </a:lnTo>
                                      <a:lnTo>
                                        <a:pt x="3749" y="3514"/>
                                      </a:lnTo>
                                      <a:lnTo>
                                        <a:pt x="3807" y="3456"/>
                                      </a:lnTo>
                                      <a:lnTo>
                                        <a:pt x="3869" y="3380"/>
                                      </a:lnTo>
                                      <a:lnTo>
                                        <a:pt x="3936" y="3291"/>
                                      </a:lnTo>
                                      <a:lnTo>
                                        <a:pt x="3994" y="3179"/>
                                      </a:lnTo>
                                      <a:lnTo>
                                        <a:pt x="4043" y="3054"/>
                                      </a:lnTo>
                                      <a:lnTo>
                                        <a:pt x="4065" y="2916"/>
                                      </a:lnTo>
                                      <a:lnTo>
                                        <a:pt x="4056" y="2768"/>
                                      </a:lnTo>
                                      <a:lnTo>
                                        <a:pt x="4012" y="2608"/>
                                      </a:lnTo>
                                      <a:lnTo>
                                        <a:pt x="3918" y="2438"/>
                                      </a:lnTo>
                                      <a:lnTo>
                                        <a:pt x="3776" y="2264"/>
                                      </a:lnTo>
                                      <a:lnTo>
                                        <a:pt x="3571" y="2081"/>
                                      </a:lnTo>
                                      <a:lnTo>
                                        <a:pt x="3299" y="1893"/>
                                      </a:lnTo>
                                      <a:lnTo>
                                        <a:pt x="2948" y="1706"/>
                                      </a:lnTo>
                                      <a:lnTo>
                                        <a:pt x="2511" y="1514"/>
                                      </a:lnTo>
                                      <a:lnTo>
                                        <a:pt x="2316" y="1433"/>
                                      </a:lnTo>
                                      <a:lnTo>
                                        <a:pt x="2146" y="1353"/>
                                      </a:lnTo>
                                      <a:lnTo>
                                        <a:pt x="2004" y="1272"/>
                                      </a:lnTo>
                                      <a:lnTo>
                                        <a:pt x="1888" y="1197"/>
                                      </a:lnTo>
                                      <a:lnTo>
                                        <a:pt x="1795" y="1121"/>
                                      </a:lnTo>
                                      <a:lnTo>
                                        <a:pt x="1728" y="1049"/>
                                      </a:lnTo>
                                      <a:lnTo>
                                        <a:pt x="1683" y="978"/>
                                      </a:lnTo>
                                      <a:lnTo>
                                        <a:pt x="1666" y="911"/>
                                      </a:lnTo>
                                      <a:lnTo>
                                        <a:pt x="1674" y="848"/>
                                      </a:lnTo>
                                      <a:lnTo>
                                        <a:pt x="1706" y="786"/>
                                      </a:lnTo>
                                      <a:lnTo>
                                        <a:pt x="1759" y="728"/>
                                      </a:lnTo>
                                      <a:lnTo>
                                        <a:pt x="1844" y="674"/>
                                      </a:lnTo>
                                      <a:lnTo>
                                        <a:pt x="1946" y="625"/>
                                      </a:lnTo>
                                      <a:lnTo>
                                        <a:pt x="2075" y="580"/>
                                      </a:lnTo>
                                      <a:lnTo>
                                        <a:pt x="2226" y="540"/>
                                      </a:lnTo>
                                      <a:lnTo>
                                        <a:pt x="2405" y="504"/>
                                      </a:lnTo>
                                      <a:lnTo>
                                        <a:pt x="2485" y="487"/>
                                      </a:lnTo>
                                      <a:lnTo>
                                        <a:pt x="2543" y="469"/>
                                      </a:lnTo>
                                      <a:lnTo>
                                        <a:pt x="2578" y="451"/>
                                      </a:lnTo>
                                      <a:lnTo>
                                        <a:pt x="2592" y="433"/>
                                      </a:lnTo>
                                      <a:lnTo>
                                        <a:pt x="2583" y="415"/>
                                      </a:lnTo>
                                      <a:lnTo>
                                        <a:pt x="2556" y="402"/>
                                      </a:lnTo>
                                      <a:lnTo>
                                        <a:pt x="2516" y="384"/>
                                      </a:lnTo>
                                      <a:lnTo>
                                        <a:pt x="2454" y="366"/>
                                      </a:lnTo>
                                      <a:lnTo>
                                        <a:pt x="2382" y="348"/>
                                      </a:lnTo>
                                      <a:lnTo>
                                        <a:pt x="2293" y="330"/>
                                      </a:lnTo>
                                      <a:lnTo>
                                        <a:pt x="2195" y="312"/>
                                      </a:lnTo>
                                      <a:lnTo>
                                        <a:pt x="2088" y="299"/>
                                      </a:lnTo>
                                      <a:lnTo>
                                        <a:pt x="1973" y="281"/>
                                      </a:lnTo>
                                      <a:lnTo>
                                        <a:pt x="1848" y="268"/>
                                      </a:lnTo>
                                      <a:lnTo>
                                        <a:pt x="1714" y="250"/>
                                      </a:lnTo>
                                      <a:lnTo>
                                        <a:pt x="1581" y="237"/>
                                      </a:lnTo>
                                      <a:lnTo>
                                        <a:pt x="1443" y="223"/>
                                      </a:lnTo>
                                      <a:lnTo>
                                        <a:pt x="1305" y="210"/>
                                      </a:lnTo>
                                      <a:lnTo>
                                        <a:pt x="1167" y="196"/>
                                      </a:lnTo>
                                      <a:lnTo>
                                        <a:pt x="1029" y="183"/>
                                      </a:lnTo>
                                      <a:lnTo>
                                        <a:pt x="891" y="174"/>
                                      </a:lnTo>
                                      <a:lnTo>
                                        <a:pt x="762" y="161"/>
                                      </a:lnTo>
                                      <a:lnTo>
                                        <a:pt x="637" y="152"/>
                                      </a:lnTo>
                                      <a:lnTo>
                                        <a:pt x="517" y="143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308" y="129"/>
                                      </a:lnTo>
                                      <a:lnTo>
                                        <a:pt x="219" y="120"/>
                                      </a:lnTo>
                                      <a:lnTo>
                                        <a:pt x="147" y="116"/>
                                      </a:lnTo>
                                      <a:lnTo>
                                        <a:pt x="85" y="112"/>
                                      </a:lnTo>
                                      <a:lnTo>
                                        <a:pt x="40" y="112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0" y="107"/>
                                      </a:lnTo>
                                      <a:lnTo>
                                        <a:pt x="334" y="0"/>
                                      </a:lnTo>
                                      <a:lnTo>
                                        <a:pt x="343" y="0"/>
                                      </a:lnTo>
                                      <a:lnTo>
                                        <a:pt x="374" y="4"/>
                                      </a:lnTo>
                                      <a:lnTo>
                                        <a:pt x="423" y="4"/>
                                      </a:lnTo>
                                      <a:lnTo>
                                        <a:pt x="486" y="13"/>
                                      </a:lnTo>
                                      <a:lnTo>
                                        <a:pt x="566" y="18"/>
                                      </a:lnTo>
                                      <a:lnTo>
                                        <a:pt x="659" y="27"/>
                                      </a:lnTo>
                                      <a:lnTo>
                                        <a:pt x="766" y="36"/>
                                      </a:lnTo>
                                      <a:lnTo>
                                        <a:pt x="882" y="45"/>
                                      </a:lnTo>
                                      <a:lnTo>
                                        <a:pt x="1007" y="58"/>
                                      </a:lnTo>
                                      <a:lnTo>
                                        <a:pt x="1140" y="71"/>
                                      </a:lnTo>
                                      <a:lnTo>
                                        <a:pt x="1278" y="85"/>
                                      </a:lnTo>
                                      <a:lnTo>
                                        <a:pt x="1421" y="98"/>
                                      </a:lnTo>
                                      <a:lnTo>
                                        <a:pt x="1563" y="116"/>
                                      </a:lnTo>
                                      <a:lnTo>
                                        <a:pt x="1710" y="134"/>
                                      </a:lnTo>
                                      <a:lnTo>
                                        <a:pt x="1857" y="152"/>
                                      </a:lnTo>
                                      <a:lnTo>
                                        <a:pt x="2004" y="170"/>
                                      </a:lnTo>
                                      <a:lnTo>
                                        <a:pt x="2142" y="192"/>
                                      </a:lnTo>
                                      <a:lnTo>
                                        <a:pt x="2280" y="210"/>
                                      </a:lnTo>
                                      <a:lnTo>
                                        <a:pt x="2409" y="232"/>
                                      </a:lnTo>
                                      <a:lnTo>
                                        <a:pt x="2534" y="254"/>
                                      </a:lnTo>
                                      <a:lnTo>
                                        <a:pt x="2645" y="281"/>
                                      </a:lnTo>
                                      <a:lnTo>
                                        <a:pt x="2747" y="304"/>
                                      </a:lnTo>
                                      <a:lnTo>
                                        <a:pt x="2841" y="330"/>
                                      </a:lnTo>
                                      <a:lnTo>
                                        <a:pt x="2917" y="357"/>
                                      </a:lnTo>
                                      <a:lnTo>
                                        <a:pt x="2974" y="384"/>
                                      </a:lnTo>
                                      <a:lnTo>
                                        <a:pt x="3019" y="411"/>
                                      </a:lnTo>
                                      <a:lnTo>
                                        <a:pt x="3046" y="438"/>
                                      </a:lnTo>
                                      <a:lnTo>
                                        <a:pt x="3050" y="464"/>
                                      </a:lnTo>
                                      <a:lnTo>
                                        <a:pt x="3032" y="496"/>
                                      </a:lnTo>
                                      <a:lnTo>
                                        <a:pt x="2997" y="522"/>
                                      </a:lnTo>
                                      <a:lnTo>
                                        <a:pt x="2930" y="554"/>
                                      </a:lnTo>
                                      <a:lnTo>
                                        <a:pt x="2841" y="585"/>
                                      </a:lnTo>
                                      <a:lnTo>
                                        <a:pt x="2627" y="656"/>
                                      </a:lnTo>
                                      <a:lnTo>
                                        <a:pt x="2467" y="723"/>
                                      </a:lnTo>
                                      <a:lnTo>
                                        <a:pt x="2356" y="790"/>
                                      </a:lnTo>
                                      <a:lnTo>
                                        <a:pt x="2293" y="857"/>
                                      </a:lnTo>
                                      <a:lnTo>
                                        <a:pt x="2271" y="920"/>
                                      </a:lnTo>
                                      <a:lnTo>
                                        <a:pt x="2284" y="978"/>
                                      </a:lnTo>
                                      <a:lnTo>
                                        <a:pt x="2329" y="1036"/>
                                      </a:lnTo>
                                      <a:lnTo>
                                        <a:pt x="2405" y="1094"/>
                                      </a:lnTo>
                                      <a:lnTo>
                                        <a:pt x="2503" y="1143"/>
                                      </a:lnTo>
                                      <a:lnTo>
                                        <a:pt x="2618" y="1192"/>
                                      </a:lnTo>
                                      <a:lnTo>
                                        <a:pt x="2752" y="1241"/>
                                      </a:lnTo>
                                      <a:lnTo>
                                        <a:pt x="2890" y="1286"/>
                                      </a:lnTo>
                                      <a:lnTo>
                                        <a:pt x="3041" y="1326"/>
                                      </a:lnTo>
                                      <a:lnTo>
                                        <a:pt x="3188" y="1362"/>
                                      </a:lnTo>
                                      <a:lnTo>
                                        <a:pt x="3335" y="1398"/>
                                      </a:lnTo>
                                      <a:lnTo>
                                        <a:pt x="3473" y="1429"/>
                                      </a:lnTo>
                                      <a:lnTo>
                                        <a:pt x="3598" y="1460"/>
                                      </a:lnTo>
                                      <a:lnTo>
                                        <a:pt x="3758" y="1496"/>
                                      </a:lnTo>
                                      <a:lnTo>
                                        <a:pt x="3936" y="1545"/>
                                      </a:lnTo>
                                      <a:lnTo>
                                        <a:pt x="4141" y="1598"/>
                                      </a:lnTo>
                                      <a:lnTo>
                                        <a:pt x="4355" y="1665"/>
                                      </a:lnTo>
                                      <a:lnTo>
                                        <a:pt x="4582" y="1737"/>
                                      </a:lnTo>
                                      <a:lnTo>
                                        <a:pt x="4809" y="1822"/>
                                      </a:lnTo>
                                      <a:lnTo>
                                        <a:pt x="5040" y="1911"/>
                                      </a:lnTo>
                                      <a:lnTo>
                                        <a:pt x="5259" y="2009"/>
                                      </a:lnTo>
                                      <a:lnTo>
                                        <a:pt x="5468" y="2112"/>
                                      </a:lnTo>
                                      <a:lnTo>
                                        <a:pt x="5659" y="2224"/>
                                      </a:lnTo>
                                      <a:lnTo>
                                        <a:pt x="5824" y="2344"/>
                                      </a:lnTo>
                                      <a:lnTo>
                                        <a:pt x="5966" y="2469"/>
                                      </a:lnTo>
                                      <a:lnTo>
                                        <a:pt x="6073" y="2603"/>
                                      </a:lnTo>
                                      <a:lnTo>
                                        <a:pt x="6140" y="2742"/>
                                      </a:lnTo>
                                      <a:lnTo>
                                        <a:pt x="6162" y="2884"/>
                                      </a:lnTo>
                                      <a:lnTo>
                                        <a:pt x="6162" y="2898"/>
                                      </a:lnTo>
                                      <a:lnTo>
                                        <a:pt x="6162" y="2911"/>
                                      </a:lnTo>
                                      <a:lnTo>
                                        <a:pt x="6158" y="2925"/>
                                      </a:lnTo>
                                      <a:lnTo>
                                        <a:pt x="6158" y="2942"/>
                                      </a:lnTo>
                                      <a:lnTo>
                                        <a:pt x="6140" y="3014"/>
                                      </a:lnTo>
                                      <a:lnTo>
                                        <a:pt x="6113" y="3085"/>
                                      </a:lnTo>
                                      <a:lnTo>
                                        <a:pt x="6073" y="3161"/>
                                      </a:lnTo>
                                      <a:lnTo>
                                        <a:pt x="6020" y="3237"/>
                                      </a:lnTo>
                                      <a:lnTo>
                                        <a:pt x="5949" y="3313"/>
                                      </a:lnTo>
                                      <a:lnTo>
                                        <a:pt x="5868" y="3393"/>
                                      </a:lnTo>
                                      <a:lnTo>
                                        <a:pt x="5771" y="3474"/>
                                      </a:lnTo>
                                      <a:lnTo>
                                        <a:pt x="5655" y="3554"/>
                                      </a:lnTo>
                                      <a:lnTo>
                                        <a:pt x="5624" y="3568"/>
                                      </a:lnTo>
                                      <a:lnTo>
                                        <a:pt x="5584" y="3581"/>
                                      </a:lnTo>
                                      <a:lnTo>
                                        <a:pt x="5535" y="3590"/>
                                      </a:lnTo>
                                      <a:lnTo>
                                        <a:pt x="5477" y="3603"/>
                                      </a:lnTo>
                                      <a:lnTo>
                                        <a:pt x="5410" y="3608"/>
                                      </a:lnTo>
                                      <a:lnTo>
                                        <a:pt x="5339" y="3617"/>
                                      </a:lnTo>
                                      <a:lnTo>
                                        <a:pt x="5259" y="3621"/>
                                      </a:lnTo>
                                      <a:lnTo>
                                        <a:pt x="5174" y="362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3366FF"/>
                                </a:solidFill>
                                <a:ln w="9525">
                                  <a:noFill/>
                                  <a:round/>
                                  <a:headEnd/>
                                  <a:tailEnd/>
                                </a:ln>
                              </a:spPr>
                            </a:sp>
                            <a:sp>
                              <a:nvSpPr>
                                <a:cNvPr id="1580" name="Freeform 556"/>
                                <a:cNvSpPr>
                                  <a:spLocks/>
                                </a:cNvSpPr>
                              </a:nvSpPr>
                              <a:spPr bwMode="auto">
                                <a:xfrm>
                                  <a:off x="4165" y="3682"/>
                                  <a:ext cx="3873" cy="2594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0" y="2313"/>
                                    </a:cxn>
                                    <a:cxn ang="0">
                                      <a:pos x="0" y="2380"/>
                                    </a:cxn>
                                    <a:cxn ang="0">
                                      <a:pos x="31" y="2474"/>
                                    </a:cxn>
                                    <a:cxn ang="0">
                                      <a:pos x="115" y="2554"/>
                                    </a:cxn>
                                    <a:cxn ang="0">
                                      <a:pos x="262" y="2590"/>
                                    </a:cxn>
                                    <a:cxn ang="0">
                                      <a:pos x="378" y="2585"/>
                                    </a:cxn>
                                    <a:cxn ang="0">
                                      <a:pos x="472" y="2550"/>
                                    </a:cxn>
                                    <a:cxn ang="0">
                                      <a:pos x="547" y="2474"/>
                                    </a:cxn>
                                    <a:cxn ang="0">
                                      <a:pos x="619" y="2376"/>
                                    </a:cxn>
                                    <a:cxn ang="0">
                                      <a:pos x="721" y="2242"/>
                                    </a:cxn>
                                    <a:cxn ang="0">
                                      <a:pos x="859" y="2072"/>
                                    </a:cxn>
                                    <a:cxn ang="0">
                                      <a:pos x="1037" y="1884"/>
                                    </a:cxn>
                                    <a:cxn ang="0">
                                      <a:pos x="1237" y="1701"/>
                                    </a:cxn>
                                    <a:cxn ang="0">
                                      <a:pos x="1460" y="1536"/>
                                    </a:cxn>
                                    <a:cxn ang="0">
                                      <a:pos x="1696" y="1402"/>
                                    </a:cxn>
                                    <a:cxn ang="0">
                                      <a:pos x="1936" y="1322"/>
                                    </a:cxn>
                                    <a:cxn ang="0">
                                      <a:pos x="2190" y="1313"/>
                                    </a:cxn>
                                    <a:cxn ang="0">
                                      <a:pos x="2426" y="1371"/>
                                    </a:cxn>
                                    <a:cxn ang="0">
                                      <a:pos x="2635" y="1487"/>
                                    </a:cxn>
                                    <a:cxn ang="0">
                                      <a:pos x="2822" y="1634"/>
                                    </a:cxn>
                                    <a:cxn ang="0">
                                      <a:pos x="2987" y="1800"/>
                                    </a:cxn>
                                    <a:cxn ang="0">
                                      <a:pos x="3125" y="1960"/>
                                    </a:cxn>
                                    <a:cxn ang="0">
                                      <a:pos x="3237" y="2099"/>
                                    </a:cxn>
                                    <a:cxn ang="0">
                                      <a:pos x="3326" y="2192"/>
                                    </a:cxn>
                                    <a:cxn ang="0">
                                      <a:pos x="3428" y="2246"/>
                                    </a:cxn>
                                    <a:cxn ang="0">
                                      <a:pos x="3588" y="2264"/>
                                    </a:cxn>
                                    <a:cxn ang="0">
                                      <a:pos x="3749" y="2242"/>
                                    </a:cxn>
                                    <a:cxn ang="0">
                                      <a:pos x="3847" y="2157"/>
                                    </a:cxn>
                                    <a:cxn ang="0">
                                      <a:pos x="3860" y="1813"/>
                                    </a:cxn>
                                    <a:cxn ang="0">
                                      <a:pos x="3873" y="956"/>
                                    </a:cxn>
                                    <a:cxn ang="0">
                                      <a:pos x="3775" y="714"/>
                                    </a:cxn>
                                    <a:cxn ang="0">
                                      <a:pos x="3677" y="697"/>
                                    </a:cxn>
                                    <a:cxn ang="0">
                                      <a:pos x="3584" y="692"/>
                                    </a:cxn>
                                    <a:cxn ang="0">
                                      <a:pos x="3499" y="665"/>
                                    </a:cxn>
                                    <a:cxn ang="0">
                                      <a:pos x="3437" y="594"/>
                                    </a:cxn>
                                    <a:cxn ang="0">
                                      <a:pos x="3348" y="509"/>
                                    </a:cxn>
                                    <a:cxn ang="0">
                                      <a:pos x="3205" y="397"/>
                                    </a:cxn>
                                    <a:cxn ang="0">
                                      <a:pos x="3023" y="281"/>
                                    </a:cxn>
                                    <a:cxn ang="0">
                                      <a:pos x="2805" y="165"/>
                                    </a:cxn>
                                    <a:cxn ang="0">
                                      <a:pos x="2555" y="72"/>
                                    </a:cxn>
                                    <a:cxn ang="0">
                                      <a:pos x="2288" y="13"/>
                                    </a:cxn>
                                    <a:cxn ang="0">
                                      <a:pos x="2003" y="0"/>
                                    </a:cxn>
                                    <a:cxn ang="0">
                                      <a:pos x="1718" y="40"/>
                                    </a:cxn>
                                    <a:cxn ang="0">
                                      <a:pos x="1447" y="125"/>
                                    </a:cxn>
                                    <a:cxn ang="0">
                                      <a:pos x="1193" y="232"/>
                                    </a:cxn>
                                    <a:cxn ang="0">
                                      <a:pos x="970" y="357"/>
                                    </a:cxn>
                                    <a:cxn ang="0">
                                      <a:pos x="774" y="491"/>
                                    </a:cxn>
                                    <a:cxn ang="0">
                                      <a:pos x="610" y="621"/>
                                    </a:cxn>
                                    <a:cxn ang="0">
                                      <a:pos x="485" y="737"/>
                                    </a:cxn>
                                    <a:cxn ang="0">
                                      <a:pos x="400" y="831"/>
                                    </a:cxn>
                                    <a:cxn ang="0">
                                      <a:pos x="329" y="915"/>
                                    </a:cxn>
                                    <a:cxn ang="0">
                                      <a:pos x="222" y="951"/>
                                    </a:cxn>
                                    <a:cxn ang="0">
                                      <a:pos x="115" y="965"/>
                                    </a:cxn>
                                    <a:cxn ang="0">
                                      <a:pos x="40" y="1023"/>
                                    </a:cxn>
                                    <a:cxn ang="0">
                                      <a:pos x="4" y="1384"/>
                                    </a:cxn>
                                    <a:cxn ang="0">
                                      <a:pos x="0" y="2148"/>
                                    </a:cxn>
                                  </a:cxnLst>
                                  <a:rect l="0" t="0" r="r" b="b"/>
                                  <a:pathLst>
                                    <a:path w="3873" h="2594">
                                      <a:moveTo>
                                        <a:pt x="0" y="2304"/>
                                      </a:moveTo>
                                      <a:lnTo>
                                        <a:pt x="0" y="2313"/>
                                      </a:lnTo>
                                      <a:lnTo>
                                        <a:pt x="0" y="2340"/>
                                      </a:lnTo>
                                      <a:lnTo>
                                        <a:pt x="0" y="2380"/>
                                      </a:lnTo>
                                      <a:lnTo>
                                        <a:pt x="13" y="2425"/>
                                      </a:lnTo>
                                      <a:lnTo>
                                        <a:pt x="31" y="2474"/>
                                      </a:lnTo>
                                      <a:lnTo>
                                        <a:pt x="67" y="2518"/>
                                      </a:lnTo>
                                      <a:lnTo>
                                        <a:pt x="115" y="2554"/>
                                      </a:lnTo>
                                      <a:lnTo>
                                        <a:pt x="187" y="2576"/>
                                      </a:lnTo>
                                      <a:lnTo>
                                        <a:pt x="262" y="2590"/>
                                      </a:lnTo>
                                      <a:lnTo>
                                        <a:pt x="325" y="2594"/>
                                      </a:lnTo>
                                      <a:lnTo>
                                        <a:pt x="378" y="2585"/>
                                      </a:lnTo>
                                      <a:lnTo>
                                        <a:pt x="427" y="2572"/>
                                      </a:lnTo>
                                      <a:lnTo>
                                        <a:pt x="472" y="2550"/>
                                      </a:lnTo>
                                      <a:lnTo>
                                        <a:pt x="512" y="2518"/>
                                      </a:lnTo>
                                      <a:lnTo>
                                        <a:pt x="547" y="2474"/>
                                      </a:lnTo>
                                      <a:lnTo>
                                        <a:pt x="583" y="2425"/>
                                      </a:lnTo>
                                      <a:lnTo>
                                        <a:pt x="619" y="2376"/>
                                      </a:lnTo>
                                      <a:lnTo>
                                        <a:pt x="663" y="2313"/>
                                      </a:lnTo>
                                      <a:lnTo>
                                        <a:pt x="721" y="2242"/>
                                      </a:lnTo>
                                      <a:lnTo>
                                        <a:pt x="788" y="2161"/>
                                      </a:lnTo>
                                      <a:lnTo>
                                        <a:pt x="859" y="2072"/>
                                      </a:lnTo>
                                      <a:lnTo>
                                        <a:pt x="944" y="1983"/>
                                      </a:lnTo>
                                      <a:lnTo>
                                        <a:pt x="1037" y="1884"/>
                                      </a:lnTo>
                                      <a:lnTo>
                                        <a:pt x="1135" y="1791"/>
                                      </a:lnTo>
                                      <a:lnTo>
                                        <a:pt x="1237" y="1701"/>
                                      </a:lnTo>
                                      <a:lnTo>
                                        <a:pt x="1344" y="1616"/>
                                      </a:lnTo>
                                      <a:lnTo>
                                        <a:pt x="1460" y="1536"/>
                                      </a:lnTo>
                                      <a:lnTo>
                                        <a:pt x="1576" y="1465"/>
                                      </a:lnTo>
                                      <a:lnTo>
                                        <a:pt x="1696" y="1402"/>
                                      </a:lnTo>
                                      <a:lnTo>
                                        <a:pt x="1816" y="1353"/>
                                      </a:lnTo>
                                      <a:lnTo>
                                        <a:pt x="1936" y="1322"/>
                                      </a:lnTo>
                                      <a:lnTo>
                                        <a:pt x="2061" y="1308"/>
                                      </a:lnTo>
                                      <a:lnTo>
                                        <a:pt x="2190" y="1313"/>
                                      </a:lnTo>
                                      <a:lnTo>
                                        <a:pt x="2310" y="1335"/>
                                      </a:lnTo>
                                      <a:lnTo>
                                        <a:pt x="2426" y="1371"/>
                                      </a:lnTo>
                                      <a:lnTo>
                                        <a:pt x="2533" y="1424"/>
                                      </a:lnTo>
                                      <a:lnTo>
                                        <a:pt x="2635" y="1487"/>
                                      </a:lnTo>
                                      <a:lnTo>
                                        <a:pt x="2733" y="1558"/>
                                      </a:lnTo>
                                      <a:lnTo>
                                        <a:pt x="2822" y="1634"/>
                                      </a:lnTo>
                                      <a:lnTo>
                                        <a:pt x="2907" y="1715"/>
                                      </a:lnTo>
                                      <a:lnTo>
                                        <a:pt x="2987" y="1800"/>
                                      </a:lnTo>
                                      <a:lnTo>
                                        <a:pt x="3058" y="1880"/>
                                      </a:lnTo>
                                      <a:lnTo>
                                        <a:pt x="3125" y="1960"/>
                                      </a:lnTo>
                                      <a:lnTo>
                                        <a:pt x="3183" y="2032"/>
                                      </a:lnTo>
                                      <a:lnTo>
                                        <a:pt x="3237" y="2099"/>
                                      </a:lnTo>
                                      <a:lnTo>
                                        <a:pt x="3286" y="2152"/>
                                      </a:lnTo>
                                      <a:lnTo>
                                        <a:pt x="3326" y="2192"/>
                                      </a:lnTo>
                                      <a:lnTo>
                                        <a:pt x="3361" y="2219"/>
                                      </a:lnTo>
                                      <a:lnTo>
                                        <a:pt x="3428" y="2246"/>
                                      </a:lnTo>
                                      <a:lnTo>
                                        <a:pt x="3504" y="2259"/>
                                      </a:lnTo>
                                      <a:lnTo>
                                        <a:pt x="3588" y="2264"/>
                                      </a:lnTo>
                                      <a:lnTo>
                                        <a:pt x="3673" y="2259"/>
                                      </a:lnTo>
                                      <a:lnTo>
                                        <a:pt x="3749" y="2242"/>
                                      </a:lnTo>
                                      <a:lnTo>
                                        <a:pt x="3811" y="2206"/>
                                      </a:lnTo>
                                      <a:lnTo>
                                        <a:pt x="3847" y="2157"/>
                                      </a:lnTo>
                                      <a:lnTo>
                                        <a:pt x="3860" y="2094"/>
                                      </a:lnTo>
                                      <a:lnTo>
                                        <a:pt x="3860" y="1813"/>
                                      </a:lnTo>
                                      <a:lnTo>
                                        <a:pt x="3873" y="1375"/>
                                      </a:lnTo>
                                      <a:lnTo>
                                        <a:pt x="3873" y="956"/>
                                      </a:lnTo>
                                      <a:lnTo>
                                        <a:pt x="3829" y="741"/>
                                      </a:lnTo>
                                      <a:lnTo>
                                        <a:pt x="3775" y="714"/>
                                      </a:lnTo>
                                      <a:lnTo>
                                        <a:pt x="3726" y="701"/>
                                      </a:lnTo>
                                      <a:lnTo>
                                        <a:pt x="3677" y="697"/>
                                      </a:lnTo>
                                      <a:lnTo>
                                        <a:pt x="3628" y="697"/>
                                      </a:lnTo>
                                      <a:lnTo>
                                        <a:pt x="3584" y="692"/>
                                      </a:lnTo>
                                      <a:lnTo>
                                        <a:pt x="3539" y="683"/>
                                      </a:lnTo>
                                      <a:lnTo>
                                        <a:pt x="3499" y="665"/>
                                      </a:lnTo>
                                      <a:lnTo>
                                        <a:pt x="3464" y="625"/>
                                      </a:lnTo>
                                      <a:lnTo>
                                        <a:pt x="3437" y="594"/>
                                      </a:lnTo>
                                      <a:lnTo>
                                        <a:pt x="3401" y="554"/>
                                      </a:lnTo>
                                      <a:lnTo>
                                        <a:pt x="3348" y="509"/>
                                      </a:lnTo>
                                      <a:lnTo>
                                        <a:pt x="3281" y="456"/>
                                      </a:lnTo>
                                      <a:lnTo>
                                        <a:pt x="3205" y="397"/>
                                      </a:lnTo>
                                      <a:lnTo>
                                        <a:pt x="3121" y="339"/>
                                      </a:lnTo>
                                      <a:lnTo>
                                        <a:pt x="3023" y="281"/>
                                      </a:lnTo>
                                      <a:lnTo>
                                        <a:pt x="2916" y="223"/>
                                      </a:lnTo>
                                      <a:lnTo>
                                        <a:pt x="2805" y="165"/>
                                      </a:lnTo>
                                      <a:lnTo>
                                        <a:pt x="2684" y="116"/>
                                      </a:lnTo>
                                      <a:lnTo>
                                        <a:pt x="2555" y="72"/>
                                      </a:lnTo>
                                      <a:lnTo>
                                        <a:pt x="2426" y="36"/>
                                      </a:lnTo>
                                      <a:lnTo>
                                        <a:pt x="2288" y="13"/>
                                      </a:lnTo>
                                      <a:lnTo>
                                        <a:pt x="2150" y="0"/>
                                      </a:lnTo>
                                      <a:lnTo>
                                        <a:pt x="2003" y="0"/>
                                      </a:lnTo>
                                      <a:lnTo>
                                        <a:pt x="1861" y="13"/>
                                      </a:lnTo>
                                      <a:lnTo>
                                        <a:pt x="1718" y="40"/>
                                      </a:lnTo>
                                      <a:lnTo>
                                        <a:pt x="1580" y="80"/>
                                      </a:lnTo>
                                      <a:lnTo>
                                        <a:pt x="1447" y="125"/>
                                      </a:lnTo>
                                      <a:lnTo>
                                        <a:pt x="1318" y="174"/>
                                      </a:lnTo>
                                      <a:lnTo>
                                        <a:pt x="1193" y="232"/>
                                      </a:lnTo>
                                      <a:lnTo>
                                        <a:pt x="1077" y="295"/>
                                      </a:lnTo>
                                      <a:lnTo>
                                        <a:pt x="970" y="357"/>
                                      </a:lnTo>
                                      <a:lnTo>
                                        <a:pt x="868" y="424"/>
                                      </a:lnTo>
                                      <a:lnTo>
                                        <a:pt x="774" y="491"/>
                                      </a:lnTo>
                                      <a:lnTo>
                                        <a:pt x="685" y="554"/>
                                      </a:lnTo>
                                      <a:lnTo>
                                        <a:pt x="610" y="621"/>
                                      </a:lnTo>
                                      <a:lnTo>
                                        <a:pt x="543" y="679"/>
                                      </a:lnTo>
                                      <a:lnTo>
                                        <a:pt x="485" y="737"/>
                                      </a:lnTo>
                                      <a:lnTo>
                                        <a:pt x="436" y="786"/>
                                      </a:lnTo>
                                      <a:lnTo>
                                        <a:pt x="400" y="831"/>
                                      </a:lnTo>
                                      <a:lnTo>
                                        <a:pt x="374" y="866"/>
                                      </a:lnTo>
                                      <a:lnTo>
                                        <a:pt x="329" y="915"/>
                                      </a:lnTo>
                                      <a:lnTo>
                                        <a:pt x="280" y="942"/>
                                      </a:lnTo>
                                      <a:lnTo>
                                        <a:pt x="222" y="951"/>
                                      </a:lnTo>
                                      <a:lnTo>
                                        <a:pt x="169" y="956"/>
                                      </a:lnTo>
                                      <a:lnTo>
                                        <a:pt x="115" y="965"/>
                                      </a:lnTo>
                                      <a:lnTo>
                                        <a:pt x="71" y="982"/>
                                      </a:lnTo>
                                      <a:lnTo>
                                        <a:pt x="40" y="1023"/>
                                      </a:lnTo>
                                      <a:lnTo>
                                        <a:pt x="18" y="1094"/>
                                      </a:lnTo>
                                      <a:lnTo>
                                        <a:pt x="4" y="1384"/>
                                      </a:lnTo>
                                      <a:lnTo>
                                        <a:pt x="0" y="1786"/>
                                      </a:lnTo>
                                      <a:lnTo>
                                        <a:pt x="0" y="2148"/>
                                      </a:lnTo>
                                      <a:lnTo>
                                        <a:pt x="0" y="230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round/>
                                  <a:headEnd/>
                                  <a:tailEnd/>
                                </a:ln>
                              </a:spPr>
                            </a:sp>
                            <a:sp>
                              <a:nvSpPr>
                                <a:cNvPr id="1581" name="Freeform 557"/>
                                <a:cNvSpPr>
                                  <a:spLocks/>
                                </a:cNvSpPr>
                              </a:nvSpPr>
                              <a:spPr bwMode="auto">
                                <a:xfrm>
                                  <a:off x="4347" y="3861"/>
                                  <a:ext cx="3518" cy="2246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383" y="1915"/>
                                    </a:cxn>
                                    <a:cxn ang="0">
                                      <a:pos x="414" y="1866"/>
                                    </a:cxn>
                                    <a:cxn ang="0">
                                      <a:pos x="472" y="1781"/>
                                    </a:cxn>
                                    <a:cxn ang="0">
                                      <a:pos x="561" y="1670"/>
                                    </a:cxn>
                                    <a:cxn ang="0">
                                      <a:pos x="673" y="1540"/>
                                    </a:cxn>
                                    <a:cxn ang="0">
                                      <a:pos x="806" y="1402"/>
                                    </a:cxn>
                                    <a:cxn ang="0">
                                      <a:pos x="966" y="1268"/>
                                    </a:cxn>
                                    <a:cxn ang="0">
                                      <a:pos x="1149" y="1143"/>
                                    </a:cxn>
                                    <a:cxn ang="0">
                                      <a:pos x="1349" y="1040"/>
                                    </a:cxn>
                                    <a:cxn ang="0">
                                      <a:pos x="1563" y="964"/>
                                    </a:cxn>
                                    <a:cxn ang="0">
                                      <a:pos x="1799" y="933"/>
                                    </a:cxn>
                                    <a:cxn ang="0">
                                      <a:pos x="2048" y="951"/>
                                    </a:cxn>
                                    <a:cxn ang="0">
                                      <a:pos x="2307" y="1031"/>
                                    </a:cxn>
                                    <a:cxn ang="0">
                                      <a:pos x="2583" y="1178"/>
                                    </a:cxn>
                                    <a:cxn ang="0">
                                      <a:pos x="2863" y="1406"/>
                                    </a:cxn>
                                    <a:cxn ang="0">
                                      <a:pos x="3157" y="1723"/>
                                    </a:cxn>
                                    <a:cxn ang="0">
                                      <a:pos x="3513" y="1924"/>
                                    </a:cxn>
                                    <a:cxn ang="0">
                                      <a:pos x="3335" y="754"/>
                                    </a:cxn>
                                    <a:cxn ang="0">
                                      <a:pos x="3317" y="736"/>
                                    </a:cxn>
                                    <a:cxn ang="0">
                                      <a:pos x="3268" y="683"/>
                                    </a:cxn>
                                    <a:cxn ang="0">
                                      <a:pos x="3188" y="602"/>
                                    </a:cxn>
                                    <a:cxn ang="0">
                                      <a:pos x="3081" y="504"/>
                                    </a:cxn>
                                    <a:cxn ang="0">
                                      <a:pos x="2948" y="397"/>
                                    </a:cxn>
                                    <a:cxn ang="0">
                                      <a:pos x="2787" y="290"/>
                                    </a:cxn>
                                    <a:cxn ang="0">
                                      <a:pos x="2605" y="187"/>
                                    </a:cxn>
                                    <a:cxn ang="0">
                                      <a:pos x="2400" y="98"/>
                                    </a:cxn>
                                    <a:cxn ang="0">
                                      <a:pos x="2173" y="35"/>
                                    </a:cxn>
                                    <a:cxn ang="0">
                                      <a:pos x="1933" y="0"/>
                                    </a:cxn>
                                    <a:cxn ang="0">
                                      <a:pos x="1674" y="9"/>
                                    </a:cxn>
                                    <a:cxn ang="0">
                                      <a:pos x="1403" y="58"/>
                                    </a:cxn>
                                    <a:cxn ang="0">
                                      <a:pos x="1118" y="165"/>
                                    </a:cxn>
                                    <a:cxn ang="0">
                                      <a:pos x="824" y="339"/>
                                    </a:cxn>
                                    <a:cxn ang="0">
                                      <a:pos x="521" y="580"/>
                                    </a:cxn>
                                    <a:cxn ang="0">
                                      <a:pos x="210" y="902"/>
                                    </a:cxn>
                                    <a:cxn ang="0">
                                      <a:pos x="192" y="911"/>
                                    </a:cxn>
                                    <a:cxn ang="0">
                                      <a:pos x="165" y="906"/>
                                    </a:cxn>
                                    <a:cxn ang="0">
                                      <a:pos x="112" y="906"/>
                                    </a:cxn>
                                    <a:cxn ang="0">
                                      <a:pos x="27" y="915"/>
                                    </a:cxn>
                                    <a:cxn ang="0">
                                      <a:pos x="178" y="2246"/>
                                    </a:cxn>
                                  </a:cxnLst>
                                  <a:rect l="0" t="0" r="r" b="b"/>
                                  <a:pathLst>
                                    <a:path w="3518" h="2246">
                                      <a:moveTo>
                                        <a:pt x="379" y="1920"/>
                                      </a:moveTo>
                                      <a:lnTo>
                                        <a:pt x="383" y="1915"/>
                                      </a:lnTo>
                                      <a:lnTo>
                                        <a:pt x="392" y="1897"/>
                                      </a:lnTo>
                                      <a:lnTo>
                                        <a:pt x="414" y="1866"/>
                                      </a:lnTo>
                                      <a:lnTo>
                                        <a:pt x="441" y="1830"/>
                                      </a:lnTo>
                                      <a:lnTo>
                                        <a:pt x="472" y="1781"/>
                                      </a:lnTo>
                                      <a:lnTo>
                                        <a:pt x="512" y="1728"/>
                                      </a:lnTo>
                                      <a:lnTo>
                                        <a:pt x="561" y="1670"/>
                                      </a:lnTo>
                                      <a:lnTo>
                                        <a:pt x="610" y="1607"/>
                                      </a:lnTo>
                                      <a:lnTo>
                                        <a:pt x="673" y="1540"/>
                                      </a:lnTo>
                                      <a:lnTo>
                                        <a:pt x="735" y="1473"/>
                                      </a:lnTo>
                                      <a:lnTo>
                                        <a:pt x="806" y="1402"/>
                                      </a:lnTo>
                                      <a:lnTo>
                                        <a:pt x="886" y="1335"/>
                                      </a:lnTo>
                                      <a:lnTo>
                                        <a:pt x="966" y="1268"/>
                                      </a:lnTo>
                                      <a:lnTo>
                                        <a:pt x="1055" y="1201"/>
                                      </a:lnTo>
                                      <a:lnTo>
                                        <a:pt x="1149" y="1143"/>
                                      </a:lnTo>
                                      <a:lnTo>
                                        <a:pt x="1247" y="1089"/>
                                      </a:lnTo>
                                      <a:lnTo>
                                        <a:pt x="1349" y="1040"/>
                                      </a:lnTo>
                                      <a:lnTo>
                                        <a:pt x="1456" y="1000"/>
                                      </a:lnTo>
                                      <a:lnTo>
                                        <a:pt x="1563" y="964"/>
                                      </a:lnTo>
                                      <a:lnTo>
                                        <a:pt x="1679" y="946"/>
                                      </a:lnTo>
                                      <a:lnTo>
                                        <a:pt x="1799" y="933"/>
                                      </a:lnTo>
                                      <a:lnTo>
                                        <a:pt x="1919" y="937"/>
                                      </a:lnTo>
                                      <a:lnTo>
                                        <a:pt x="2048" y="951"/>
                                      </a:lnTo>
                                      <a:lnTo>
                                        <a:pt x="2177" y="982"/>
                                      </a:lnTo>
                                      <a:lnTo>
                                        <a:pt x="2307" y="1031"/>
                                      </a:lnTo>
                                      <a:lnTo>
                                        <a:pt x="2445" y="1094"/>
                                      </a:lnTo>
                                      <a:lnTo>
                                        <a:pt x="2583" y="1178"/>
                                      </a:lnTo>
                                      <a:lnTo>
                                        <a:pt x="2721" y="1281"/>
                                      </a:lnTo>
                                      <a:lnTo>
                                        <a:pt x="2863" y="1406"/>
                                      </a:lnTo>
                                      <a:lnTo>
                                        <a:pt x="3010" y="1554"/>
                                      </a:lnTo>
                                      <a:lnTo>
                                        <a:pt x="3157" y="1723"/>
                                      </a:lnTo>
                                      <a:lnTo>
                                        <a:pt x="3304" y="1920"/>
                                      </a:lnTo>
                                      <a:lnTo>
                                        <a:pt x="3513" y="1924"/>
                                      </a:lnTo>
                                      <a:lnTo>
                                        <a:pt x="3518" y="741"/>
                                      </a:lnTo>
                                      <a:lnTo>
                                        <a:pt x="3335" y="754"/>
                                      </a:lnTo>
                                      <a:lnTo>
                                        <a:pt x="3331" y="750"/>
                                      </a:lnTo>
                                      <a:lnTo>
                                        <a:pt x="3317" y="736"/>
                                      </a:lnTo>
                                      <a:lnTo>
                                        <a:pt x="3299" y="710"/>
                                      </a:lnTo>
                                      <a:lnTo>
                                        <a:pt x="3268" y="683"/>
                                      </a:lnTo>
                                      <a:lnTo>
                                        <a:pt x="3233" y="643"/>
                                      </a:lnTo>
                                      <a:lnTo>
                                        <a:pt x="3188" y="602"/>
                                      </a:lnTo>
                                      <a:lnTo>
                                        <a:pt x="3139" y="553"/>
                                      </a:lnTo>
                                      <a:lnTo>
                                        <a:pt x="3081" y="504"/>
                                      </a:lnTo>
                                      <a:lnTo>
                                        <a:pt x="3019" y="451"/>
                                      </a:lnTo>
                                      <a:lnTo>
                                        <a:pt x="2948" y="397"/>
                                      </a:lnTo>
                                      <a:lnTo>
                                        <a:pt x="2868" y="343"/>
                                      </a:lnTo>
                                      <a:lnTo>
                                        <a:pt x="2787" y="290"/>
                                      </a:lnTo>
                                      <a:lnTo>
                                        <a:pt x="2698" y="236"/>
                                      </a:lnTo>
                                      <a:lnTo>
                                        <a:pt x="2605" y="187"/>
                                      </a:lnTo>
                                      <a:lnTo>
                                        <a:pt x="2502" y="143"/>
                                      </a:lnTo>
                                      <a:lnTo>
                                        <a:pt x="2400" y="98"/>
                                      </a:lnTo>
                                      <a:lnTo>
                                        <a:pt x="2289" y="62"/>
                                      </a:lnTo>
                                      <a:lnTo>
                                        <a:pt x="2173" y="35"/>
                                      </a:lnTo>
                                      <a:lnTo>
                                        <a:pt x="2057" y="13"/>
                                      </a:lnTo>
                                      <a:lnTo>
                                        <a:pt x="1933" y="0"/>
                                      </a:lnTo>
                                      <a:lnTo>
                                        <a:pt x="1803" y="0"/>
                                      </a:lnTo>
                                      <a:lnTo>
                                        <a:pt x="1674" y="9"/>
                                      </a:lnTo>
                                      <a:lnTo>
                                        <a:pt x="1541" y="26"/>
                                      </a:lnTo>
                                      <a:lnTo>
                                        <a:pt x="1403" y="58"/>
                                      </a:lnTo>
                                      <a:lnTo>
                                        <a:pt x="1260" y="107"/>
                                      </a:lnTo>
                                      <a:lnTo>
                                        <a:pt x="1118" y="165"/>
                                      </a:lnTo>
                                      <a:lnTo>
                                        <a:pt x="971" y="245"/>
                                      </a:lnTo>
                                      <a:lnTo>
                                        <a:pt x="824" y="339"/>
                                      </a:lnTo>
                                      <a:lnTo>
                                        <a:pt x="673" y="451"/>
                                      </a:lnTo>
                                      <a:lnTo>
                                        <a:pt x="521" y="580"/>
                                      </a:lnTo>
                                      <a:lnTo>
                                        <a:pt x="365" y="732"/>
                                      </a:lnTo>
                                      <a:lnTo>
                                        <a:pt x="210" y="902"/>
                                      </a:lnTo>
                                      <a:lnTo>
                                        <a:pt x="201" y="906"/>
                                      </a:lnTo>
                                      <a:lnTo>
                                        <a:pt x="192" y="911"/>
                                      </a:lnTo>
                                      <a:lnTo>
                                        <a:pt x="183" y="911"/>
                                      </a:lnTo>
                                      <a:lnTo>
                                        <a:pt x="165" y="906"/>
                                      </a:lnTo>
                                      <a:lnTo>
                                        <a:pt x="143" y="906"/>
                                      </a:lnTo>
                                      <a:lnTo>
                                        <a:pt x="112" y="906"/>
                                      </a:lnTo>
                                      <a:lnTo>
                                        <a:pt x="76" y="911"/>
                                      </a:lnTo>
                                      <a:lnTo>
                                        <a:pt x="27" y="915"/>
                                      </a:lnTo>
                                      <a:lnTo>
                                        <a:pt x="0" y="2237"/>
                                      </a:lnTo>
                                      <a:lnTo>
                                        <a:pt x="178" y="2246"/>
                                      </a:lnTo>
                                      <a:lnTo>
                                        <a:pt x="379" y="192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993300"/>
                                </a:solidFill>
                                <a:ln w="9525">
                                  <a:noFill/>
                                  <a:round/>
                                  <a:headEnd/>
                                  <a:tailEnd/>
                                </a:ln>
                              </a:spPr>
                            </a:sp>
                            <a:sp>
                              <a:nvSpPr>
                                <a:cNvPr id="1582" name="Freeform 558"/>
                                <a:cNvSpPr>
                                  <a:spLocks/>
                                </a:cNvSpPr>
                              </a:nvSpPr>
                              <a:spPr bwMode="auto">
                                <a:xfrm>
                                  <a:off x="4592" y="4026"/>
                                  <a:ext cx="1371" cy="1094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0" y="871"/>
                                    </a:cxn>
                                    <a:cxn ang="0">
                                      <a:pos x="9" y="862"/>
                                    </a:cxn>
                                    <a:cxn ang="0">
                                      <a:pos x="31" y="835"/>
                                    </a:cxn>
                                    <a:cxn ang="0">
                                      <a:pos x="67" y="795"/>
                                    </a:cxn>
                                    <a:cxn ang="0">
                                      <a:pos x="111" y="741"/>
                                    </a:cxn>
                                    <a:cxn ang="0">
                                      <a:pos x="174" y="674"/>
                                    </a:cxn>
                                    <a:cxn ang="0">
                                      <a:pos x="245" y="603"/>
                                    </a:cxn>
                                    <a:cxn ang="0">
                                      <a:pos x="325" y="527"/>
                                    </a:cxn>
                                    <a:cxn ang="0">
                                      <a:pos x="414" y="446"/>
                                    </a:cxn>
                                    <a:cxn ang="0">
                                      <a:pos x="512" y="370"/>
                                    </a:cxn>
                                    <a:cxn ang="0">
                                      <a:pos x="619" y="290"/>
                                    </a:cxn>
                                    <a:cxn ang="0">
                                      <a:pos x="735" y="219"/>
                                    </a:cxn>
                                    <a:cxn ang="0">
                                      <a:pos x="855" y="152"/>
                                    </a:cxn>
                                    <a:cxn ang="0">
                                      <a:pos x="975" y="94"/>
                                    </a:cxn>
                                    <a:cxn ang="0">
                                      <a:pos x="1104" y="49"/>
                                    </a:cxn>
                                    <a:cxn ang="0">
                                      <a:pos x="1238" y="18"/>
                                    </a:cxn>
                                    <a:cxn ang="0">
                                      <a:pos x="1371" y="0"/>
                                    </a:cxn>
                                    <a:cxn ang="0">
                                      <a:pos x="1363" y="4"/>
                                    </a:cxn>
                                    <a:cxn ang="0">
                                      <a:pos x="1331" y="13"/>
                                    </a:cxn>
                                    <a:cxn ang="0">
                                      <a:pos x="1278" y="31"/>
                                    </a:cxn>
                                    <a:cxn ang="0">
                                      <a:pos x="1216" y="58"/>
                                    </a:cxn>
                                    <a:cxn ang="0">
                                      <a:pos x="1135" y="94"/>
                                    </a:cxn>
                                    <a:cxn ang="0">
                                      <a:pos x="1046" y="138"/>
                                    </a:cxn>
                                    <a:cxn ang="0">
                                      <a:pos x="944" y="187"/>
                                    </a:cxn>
                                    <a:cxn ang="0">
                                      <a:pos x="837" y="250"/>
                                    </a:cxn>
                                    <a:cxn ang="0">
                                      <a:pos x="726" y="321"/>
                                    </a:cxn>
                                    <a:cxn ang="0">
                                      <a:pos x="615" y="402"/>
                                    </a:cxn>
                                    <a:cxn ang="0">
                                      <a:pos x="499" y="491"/>
                                    </a:cxn>
                                    <a:cxn ang="0">
                                      <a:pos x="388" y="589"/>
                                    </a:cxn>
                                    <a:cxn ang="0">
                                      <a:pos x="281" y="701"/>
                                    </a:cxn>
                                    <a:cxn ang="0">
                                      <a:pos x="178" y="821"/>
                                    </a:cxn>
                                    <a:cxn ang="0">
                                      <a:pos x="85" y="951"/>
                                    </a:cxn>
                                    <a:cxn ang="0">
                                      <a:pos x="5" y="1094"/>
                                    </a:cxn>
                                    <a:cxn ang="0">
                                      <a:pos x="0" y="871"/>
                                    </a:cxn>
                                  </a:cxnLst>
                                  <a:rect l="0" t="0" r="r" b="b"/>
                                  <a:pathLst>
                                    <a:path w="1371" h="1094">
                                      <a:moveTo>
                                        <a:pt x="0" y="871"/>
                                      </a:moveTo>
                                      <a:lnTo>
                                        <a:pt x="9" y="862"/>
                                      </a:lnTo>
                                      <a:lnTo>
                                        <a:pt x="31" y="835"/>
                                      </a:lnTo>
                                      <a:lnTo>
                                        <a:pt x="67" y="795"/>
                                      </a:lnTo>
                                      <a:lnTo>
                                        <a:pt x="111" y="741"/>
                                      </a:lnTo>
                                      <a:lnTo>
                                        <a:pt x="174" y="674"/>
                                      </a:lnTo>
                                      <a:lnTo>
                                        <a:pt x="245" y="603"/>
                                      </a:lnTo>
                                      <a:lnTo>
                                        <a:pt x="325" y="527"/>
                                      </a:lnTo>
                                      <a:lnTo>
                                        <a:pt x="414" y="446"/>
                                      </a:lnTo>
                                      <a:lnTo>
                                        <a:pt x="512" y="370"/>
                                      </a:lnTo>
                                      <a:lnTo>
                                        <a:pt x="619" y="290"/>
                                      </a:lnTo>
                                      <a:lnTo>
                                        <a:pt x="735" y="219"/>
                                      </a:lnTo>
                                      <a:lnTo>
                                        <a:pt x="855" y="152"/>
                                      </a:lnTo>
                                      <a:lnTo>
                                        <a:pt x="975" y="94"/>
                                      </a:lnTo>
                                      <a:lnTo>
                                        <a:pt x="1104" y="49"/>
                                      </a:lnTo>
                                      <a:lnTo>
                                        <a:pt x="1238" y="18"/>
                                      </a:lnTo>
                                      <a:lnTo>
                                        <a:pt x="1371" y="0"/>
                                      </a:lnTo>
                                      <a:lnTo>
                                        <a:pt x="1363" y="4"/>
                                      </a:lnTo>
                                      <a:lnTo>
                                        <a:pt x="1331" y="13"/>
                                      </a:lnTo>
                                      <a:lnTo>
                                        <a:pt x="1278" y="31"/>
                                      </a:lnTo>
                                      <a:lnTo>
                                        <a:pt x="1216" y="58"/>
                                      </a:lnTo>
                                      <a:lnTo>
                                        <a:pt x="1135" y="94"/>
                                      </a:lnTo>
                                      <a:lnTo>
                                        <a:pt x="1046" y="138"/>
                                      </a:lnTo>
                                      <a:lnTo>
                                        <a:pt x="944" y="187"/>
                                      </a:lnTo>
                                      <a:lnTo>
                                        <a:pt x="837" y="250"/>
                                      </a:lnTo>
                                      <a:lnTo>
                                        <a:pt x="726" y="321"/>
                                      </a:lnTo>
                                      <a:lnTo>
                                        <a:pt x="615" y="402"/>
                                      </a:lnTo>
                                      <a:lnTo>
                                        <a:pt x="499" y="491"/>
                                      </a:lnTo>
                                      <a:lnTo>
                                        <a:pt x="388" y="589"/>
                                      </a:lnTo>
                                      <a:lnTo>
                                        <a:pt x="281" y="701"/>
                                      </a:lnTo>
                                      <a:lnTo>
                                        <a:pt x="178" y="821"/>
                                      </a:lnTo>
                                      <a:lnTo>
                                        <a:pt x="85" y="951"/>
                                      </a:lnTo>
                                      <a:lnTo>
                                        <a:pt x="5" y="1094"/>
                                      </a:lnTo>
                                      <a:lnTo>
                                        <a:pt x="0" y="87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2DBAD"/>
                                </a:solidFill>
                                <a:ln w="9525">
                                  <a:noFill/>
                                  <a:round/>
                                  <a:headEnd/>
                                  <a:tailEnd/>
                                </a:ln>
                              </a:spPr>
                            </a:sp>
                            <a:sp>
                              <a:nvSpPr>
                                <a:cNvPr id="1583" name="Freeform 559"/>
                                <a:cNvSpPr>
                                  <a:spLocks/>
                                </a:cNvSpPr>
                              </a:nvSpPr>
                              <a:spPr bwMode="auto">
                                <a:xfrm>
                                  <a:off x="407" y="360"/>
                                  <a:ext cx="2925" cy="4688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0" y="1089"/>
                                    </a:cxn>
                                    <a:cxn ang="0">
                                      <a:pos x="0" y="1040"/>
                                    </a:cxn>
                                    <a:cxn ang="0">
                                      <a:pos x="27" y="866"/>
                                    </a:cxn>
                                    <a:cxn ang="0">
                                      <a:pos x="111" y="616"/>
                                    </a:cxn>
                                    <a:cxn ang="0">
                                      <a:pos x="236" y="420"/>
                                    </a:cxn>
                                    <a:cxn ang="0">
                                      <a:pos x="392" y="277"/>
                                    </a:cxn>
                                    <a:cxn ang="0">
                                      <a:pos x="552" y="179"/>
                                    </a:cxn>
                                    <a:cxn ang="0">
                                      <a:pos x="699" y="116"/>
                                    </a:cxn>
                                    <a:cxn ang="0">
                                      <a:pos x="815" y="80"/>
                                    </a:cxn>
                                    <a:cxn ang="0">
                                      <a:pos x="882" y="67"/>
                                    </a:cxn>
                                    <a:cxn ang="0">
                                      <a:pos x="899" y="63"/>
                                    </a:cxn>
                                    <a:cxn ang="0">
                                      <a:pos x="971" y="49"/>
                                    </a:cxn>
                                    <a:cxn ang="0">
                                      <a:pos x="1100" y="27"/>
                                    </a:cxn>
                                    <a:cxn ang="0">
                                      <a:pos x="1264" y="9"/>
                                    </a:cxn>
                                    <a:cxn ang="0">
                                      <a:pos x="1367" y="0"/>
                                    </a:cxn>
                                    <a:cxn ang="0">
                                      <a:pos x="1394" y="0"/>
                                    </a:cxn>
                                    <a:cxn ang="0">
                                      <a:pos x="1478" y="0"/>
                                    </a:cxn>
                                    <a:cxn ang="0">
                                      <a:pos x="1643" y="9"/>
                                    </a:cxn>
                                    <a:cxn ang="0">
                                      <a:pos x="1808" y="27"/>
                                    </a:cxn>
                                    <a:cxn ang="0">
                                      <a:pos x="1968" y="67"/>
                                    </a:cxn>
                                    <a:cxn ang="0">
                                      <a:pos x="2124" y="147"/>
                                    </a:cxn>
                                    <a:cxn ang="0">
                                      <a:pos x="2253" y="281"/>
                                    </a:cxn>
                                    <a:cxn ang="0">
                                      <a:pos x="2320" y="482"/>
                                    </a:cxn>
                                    <a:cxn ang="0">
                                      <a:pos x="2302" y="759"/>
                                    </a:cxn>
                                    <a:cxn ang="0">
                                      <a:pos x="2266" y="933"/>
                                    </a:cxn>
                                    <a:cxn ang="0">
                                      <a:pos x="2355" y="982"/>
                                    </a:cxn>
                                    <a:cxn ang="0">
                                      <a:pos x="2507" y="1072"/>
                                    </a:cxn>
                                    <a:cxn ang="0">
                                      <a:pos x="2671" y="1201"/>
                                    </a:cxn>
                                    <a:cxn ang="0">
                                      <a:pos x="2818" y="1362"/>
                                    </a:cxn>
                                    <a:cxn ang="0">
                                      <a:pos x="2912" y="1554"/>
                                    </a:cxn>
                                    <a:cxn ang="0">
                                      <a:pos x="2907" y="1773"/>
                                    </a:cxn>
                                    <a:cxn ang="0">
                                      <a:pos x="2778" y="2009"/>
                                    </a:cxn>
                                    <a:cxn ang="0">
                                      <a:pos x="2533" y="2259"/>
                                    </a:cxn>
                                    <a:cxn ang="0">
                                      <a:pos x="2427" y="2514"/>
                                    </a:cxn>
                                    <a:cxn ang="0">
                                      <a:pos x="2453" y="2768"/>
                                    </a:cxn>
                                    <a:cxn ang="0">
                                      <a:pos x="2551" y="3023"/>
                                    </a:cxn>
                                    <a:cxn ang="0">
                                      <a:pos x="2667" y="3273"/>
                                    </a:cxn>
                                    <a:cxn ang="0">
                                      <a:pos x="2734" y="3527"/>
                                    </a:cxn>
                                    <a:cxn ang="0">
                                      <a:pos x="2698" y="3778"/>
                                    </a:cxn>
                                    <a:cxn ang="0">
                                      <a:pos x="2493" y="4032"/>
                                    </a:cxn>
                                    <a:cxn ang="0">
                                      <a:pos x="2110" y="4278"/>
                                    </a:cxn>
                                    <a:cxn ang="0">
                                      <a:pos x="1727" y="4474"/>
                                    </a:cxn>
                                    <a:cxn ang="0">
                                      <a:pos x="1389" y="4608"/>
                                    </a:cxn>
                                    <a:cxn ang="0">
                                      <a:pos x="1091" y="4679"/>
                                    </a:cxn>
                                    <a:cxn ang="0">
                                      <a:pos x="837" y="4679"/>
                                    </a:cxn>
                                    <a:cxn ang="0">
                                      <a:pos x="619" y="4604"/>
                                    </a:cxn>
                                    <a:cxn ang="0">
                                      <a:pos x="441" y="4447"/>
                                    </a:cxn>
                                    <a:cxn ang="0">
                                      <a:pos x="303" y="4211"/>
                                    </a:cxn>
                                    <a:cxn ang="0">
                                      <a:pos x="191" y="3827"/>
                                    </a:cxn>
                                    <a:cxn ang="0">
                                      <a:pos x="151" y="3385"/>
                                    </a:cxn>
                                    <a:cxn ang="0">
                                      <a:pos x="160" y="2983"/>
                                    </a:cxn>
                                    <a:cxn ang="0">
                                      <a:pos x="187" y="2599"/>
                                    </a:cxn>
                                    <a:cxn ang="0">
                                      <a:pos x="187" y="2206"/>
                                    </a:cxn>
                                    <a:cxn ang="0">
                                      <a:pos x="129" y="1782"/>
                                    </a:cxn>
                                    <a:cxn ang="0">
                                      <a:pos x="40" y="1438"/>
                                    </a:cxn>
                                    <a:cxn ang="0">
                                      <a:pos x="4" y="1215"/>
                                    </a:cxn>
                                  </a:cxnLst>
                                  <a:rect l="0" t="0" r="r" b="b"/>
                                  <a:pathLst>
                                    <a:path w="2925" h="4688">
                                      <a:moveTo>
                                        <a:pt x="0" y="1116"/>
                                      </a:moveTo>
                                      <a:lnTo>
                                        <a:pt x="0" y="1089"/>
                                      </a:lnTo>
                                      <a:lnTo>
                                        <a:pt x="0" y="1067"/>
                                      </a:lnTo>
                                      <a:lnTo>
                                        <a:pt x="0" y="1040"/>
                                      </a:lnTo>
                                      <a:lnTo>
                                        <a:pt x="4" y="1018"/>
                                      </a:lnTo>
                                      <a:lnTo>
                                        <a:pt x="27" y="866"/>
                                      </a:lnTo>
                                      <a:lnTo>
                                        <a:pt x="62" y="732"/>
                                      </a:lnTo>
                                      <a:lnTo>
                                        <a:pt x="111" y="616"/>
                                      </a:lnTo>
                                      <a:lnTo>
                                        <a:pt x="169" y="513"/>
                                      </a:lnTo>
                                      <a:lnTo>
                                        <a:pt x="236" y="420"/>
                                      </a:lnTo>
                                      <a:lnTo>
                                        <a:pt x="312" y="344"/>
                                      </a:lnTo>
                                      <a:lnTo>
                                        <a:pt x="392" y="277"/>
                                      </a:lnTo>
                                      <a:lnTo>
                                        <a:pt x="472" y="223"/>
                                      </a:lnTo>
                                      <a:lnTo>
                                        <a:pt x="552" y="179"/>
                                      </a:lnTo>
                                      <a:lnTo>
                                        <a:pt x="628" y="143"/>
                                      </a:lnTo>
                                      <a:lnTo>
                                        <a:pt x="699" y="116"/>
                                      </a:lnTo>
                                      <a:lnTo>
                                        <a:pt x="761" y="98"/>
                                      </a:lnTo>
                                      <a:lnTo>
                                        <a:pt x="815" y="80"/>
                                      </a:lnTo>
                                      <a:lnTo>
                                        <a:pt x="855" y="71"/>
                                      </a:lnTo>
                                      <a:lnTo>
                                        <a:pt x="882" y="67"/>
                                      </a:lnTo>
                                      <a:lnTo>
                                        <a:pt x="890" y="67"/>
                                      </a:lnTo>
                                      <a:lnTo>
                                        <a:pt x="899" y="63"/>
                                      </a:lnTo>
                                      <a:lnTo>
                                        <a:pt x="926" y="58"/>
                                      </a:lnTo>
                                      <a:lnTo>
                                        <a:pt x="971" y="49"/>
                                      </a:lnTo>
                                      <a:lnTo>
                                        <a:pt x="1028" y="36"/>
                                      </a:lnTo>
                                      <a:lnTo>
                                        <a:pt x="1100" y="27"/>
                                      </a:lnTo>
                                      <a:lnTo>
                                        <a:pt x="1180" y="18"/>
                                      </a:lnTo>
                                      <a:lnTo>
                                        <a:pt x="1264" y="9"/>
                                      </a:lnTo>
                                      <a:lnTo>
                                        <a:pt x="1358" y="4"/>
                                      </a:lnTo>
                                      <a:lnTo>
                                        <a:pt x="1367" y="0"/>
                                      </a:lnTo>
                                      <a:lnTo>
                                        <a:pt x="1380" y="0"/>
                                      </a:lnTo>
                                      <a:lnTo>
                                        <a:pt x="1394" y="0"/>
                                      </a:lnTo>
                                      <a:lnTo>
                                        <a:pt x="1402" y="0"/>
                                      </a:lnTo>
                                      <a:lnTo>
                                        <a:pt x="1478" y="0"/>
                                      </a:lnTo>
                                      <a:lnTo>
                                        <a:pt x="1558" y="4"/>
                                      </a:lnTo>
                                      <a:lnTo>
                                        <a:pt x="1643" y="9"/>
                                      </a:lnTo>
                                      <a:lnTo>
                                        <a:pt x="1727" y="13"/>
                                      </a:lnTo>
                                      <a:lnTo>
                                        <a:pt x="1808" y="27"/>
                                      </a:lnTo>
                                      <a:lnTo>
                                        <a:pt x="1892" y="45"/>
                                      </a:lnTo>
                                      <a:lnTo>
                                        <a:pt x="1968" y="67"/>
                                      </a:lnTo>
                                      <a:lnTo>
                                        <a:pt x="2044" y="98"/>
                                      </a:lnTo>
                                      <a:lnTo>
                                        <a:pt x="2124" y="147"/>
                                      </a:lnTo>
                                      <a:lnTo>
                                        <a:pt x="2195" y="205"/>
                                      </a:lnTo>
                                      <a:lnTo>
                                        <a:pt x="2253" y="281"/>
                                      </a:lnTo>
                                      <a:lnTo>
                                        <a:pt x="2297" y="371"/>
                                      </a:lnTo>
                                      <a:lnTo>
                                        <a:pt x="2320" y="482"/>
                                      </a:lnTo>
                                      <a:lnTo>
                                        <a:pt x="2324" y="607"/>
                                      </a:lnTo>
                                      <a:lnTo>
                                        <a:pt x="2302" y="759"/>
                                      </a:lnTo>
                                      <a:lnTo>
                                        <a:pt x="2253" y="929"/>
                                      </a:lnTo>
                                      <a:lnTo>
                                        <a:pt x="2266" y="933"/>
                                      </a:lnTo>
                                      <a:lnTo>
                                        <a:pt x="2302" y="951"/>
                                      </a:lnTo>
                                      <a:lnTo>
                                        <a:pt x="2355" y="982"/>
                                      </a:lnTo>
                                      <a:lnTo>
                                        <a:pt x="2427" y="1023"/>
                                      </a:lnTo>
                                      <a:lnTo>
                                        <a:pt x="2507" y="1072"/>
                                      </a:lnTo>
                                      <a:lnTo>
                                        <a:pt x="2587" y="1134"/>
                                      </a:lnTo>
                                      <a:lnTo>
                                        <a:pt x="2671" y="1201"/>
                                      </a:lnTo>
                                      <a:lnTo>
                                        <a:pt x="2747" y="1277"/>
                                      </a:lnTo>
                                      <a:lnTo>
                                        <a:pt x="2818" y="1362"/>
                                      </a:lnTo>
                                      <a:lnTo>
                                        <a:pt x="2872" y="1456"/>
                                      </a:lnTo>
                                      <a:lnTo>
                                        <a:pt x="2912" y="1554"/>
                                      </a:lnTo>
                                      <a:lnTo>
                                        <a:pt x="2925" y="1661"/>
                                      </a:lnTo>
                                      <a:lnTo>
                                        <a:pt x="2907" y="1773"/>
                                      </a:lnTo>
                                      <a:lnTo>
                                        <a:pt x="2863" y="1889"/>
                                      </a:lnTo>
                                      <a:lnTo>
                                        <a:pt x="2778" y="2009"/>
                                      </a:lnTo>
                                      <a:lnTo>
                                        <a:pt x="2654" y="2134"/>
                                      </a:lnTo>
                                      <a:lnTo>
                                        <a:pt x="2533" y="2259"/>
                                      </a:lnTo>
                                      <a:lnTo>
                                        <a:pt x="2462" y="2389"/>
                                      </a:lnTo>
                                      <a:lnTo>
                                        <a:pt x="2427" y="2514"/>
                                      </a:lnTo>
                                      <a:lnTo>
                                        <a:pt x="2427" y="2643"/>
                                      </a:lnTo>
                                      <a:lnTo>
                                        <a:pt x="2453" y="2768"/>
                                      </a:lnTo>
                                      <a:lnTo>
                                        <a:pt x="2498" y="2893"/>
                                      </a:lnTo>
                                      <a:lnTo>
                                        <a:pt x="2551" y="3023"/>
                                      </a:lnTo>
                                      <a:lnTo>
                                        <a:pt x="2613" y="3148"/>
                                      </a:lnTo>
                                      <a:lnTo>
                                        <a:pt x="2667" y="3273"/>
                                      </a:lnTo>
                                      <a:lnTo>
                                        <a:pt x="2707" y="3398"/>
                                      </a:lnTo>
                                      <a:lnTo>
                                        <a:pt x="2734" y="3527"/>
                                      </a:lnTo>
                                      <a:lnTo>
                                        <a:pt x="2729" y="3652"/>
                                      </a:lnTo>
                                      <a:lnTo>
                                        <a:pt x="2698" y="3778"/>
                                      </a:lnTo>
                                      <a:lnTo>
                                        <a:pt x="2618" y="3903"/>
                                      </a:lnTo>
                                      <a:lnTo>
                                        <a:pt x="2493" y="4032"/>
                                      </a:lnTo>
                                      <a:lnTo>
                                        <a:pt x="2315" y="4157"/>
                                      </a:lnTo>
                                      <a:lnTo>
                                        <a:pt x="2110" y="4278"/>
                                      </a:lnTo>
                                      <a:lnTo>
                                        <a:pt x="1914" y="4380"/>
                                      </a:lnTo>
                                      <a:lnTo>
                                        <a:pt x="1727" y="4474"/>
                                      </a:lnTo>
                                      <a:lnTo>
                                        <a:pt x="1554" y="4550"/>
                                      </a:lnTo>
                                      <a:lnTo>
                                        <a:pt x="1389" y="4608"/>
                                      </a:lnTo>
                                      <a:lnTo>
                                        <a:pt x="1238" y="4653"/>
                                      </a:lnTo>
                                      <a:lnTo>
                                        <a:pt x="1091" y="4679"/>
                                      </a:lnTo>
                                      <a:lnTo>
                                        <a:pt x="957" y="4688"/>
                                      </a:lnTo>
                                      <a:lnTo>
                                        <a:pt x="837" y="4679"/>
                                      </a:lnTo>
                                      <a:lnTo>
                                        <a:pt x="721" y="4648"/>
                                      </a:lnTo>
                                      <a:lnTo>
                                        <a:pt x="619" y="4604"/>
                                      </a:lnTo>
                                      <a:lnTo>
                                        <a:pt x="525" y="4537"/>
                                      </a:lnTo>
                                      <a:lnTo>
                                        <a:pt x="441" y="4447"/>
                                      </a:lnTo>
                                      <a:lnTo>
                                        <a:pt x="370" y="4340"/>
                                      </a:lnTo>
                                      <a:lnTo>
                                        <a:pt x="303" y="4211"/>
                                      </a:lnTo>
                                      <a:lnTo>
                                        <a:pt x="249" y="4059"/>
                                      </a:lnTo>
                                      <a:lnTo>
                                        <a:pt x="191" y="3827"/>
                                      </a:lnTo>
                                      <a:lnTo>
                                        <a:pt x="160" y="3603"/>
                                      </a:lnTo>
                                      <a:lnTo>
                                        <a:pt x="151" y="3385"/>
                                      </a:lnTo>
                                      <a:lnTo>
                                        <a:pt x="151" y="3170"/>
                                      </a:lnTo>
                                      <a:lnTo>
                                        <a:pt x="160" y="2983"/>
                                      </a:lnTo>
                                      <a:lnTo>
                                        <a:pt x="174" y="2791"/>
                                      </a:lnTo>
                                      <a:lnTo>
                                        <a:pt x="187" y="2599"/>
                                      </a:lnTo>
                                      <a:lnTo>
                                        <a:pt x="191" y="2402"/>
                                      </a:lnTo>
                                      <a:lnTo>
                                        <a:pt x="187" y="2206"/>
                                      </a:lnTo>
                                      <a:lnTo>
                                        <a:pt x="169" y="1996"/>
                                      </a:lnTo>
                                      <a:lnTo>
                                        <a:pt x="129" y="1782"/>
                                      </a:lnTo>
                                      <a:lnTo>
                                        <a:pt x="71" y="1558"/>
                                      </a:lnTo>
                                      <a:lnTo>
                                        <a:pt x="40" y="1438"/>
                                      </a:lnTo>
                                      <a:lnTo>
                                        <a:pt x="18" y="1322"/>
                                      </a:lnTo>
                                      <a:lnTo>
                                        <a:pt x="4" y="1215"/>
                                      </a:lnTo>
                                      <a:lnTo>
                                        <a:pt x="0" y="111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5F99B"/>
                                </a:solidFill>
                                <a:ln w="9525">
                                  <a:noFill/>
                                  <a:round/>
                                  <a:headEnd/>
                                  <a:tailEnd/>
                                </a:ln>
                              </a:spPr>
                            </a:sp>
                            <a:sp>
                              <a:nvSpPr>
                                <a:cNvPr id="1584" name="Freeform 560"/>
                                <a:cNvSpPr>
                                  <a:spLocks/>
                                </a:cNvSpPr>
                              </a:nvSpPr>
                              <a:spPr bwMode="auto">
                                <a:xfrm>
                                  <a:off x="1102" y="3173"/>
                                  <a:ext cx="1607" cy="1482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44" y="728"/>
                                    </a:cxn>
                                    <a:cxn ang="0">
                                      <a:pos x="26" y="808"/>
                                    </a:cxn>
                                    <a:cxn ang="0">
                                      <a:pos x="4" y="933"/>
                                    </a:cxn>
                                    <a:cxn ang="0">
                                      <a:pos x="0" y="1090"/>
                                    </a:cxn>
                                    <a:cxn ang="0">
                                      <a:pos x="35" y="1250"/>
                                    </a:cxn>
                                    <a:cxn ang="0">
                                      <a:pos x="120" y="1380"/>
                                    </a:cxn>
                                    <a:cxn ang="0">
                                      <a:pos x="280" y="1465"/>
                                    </a:cxn>
                                    <a:cxn ang="0">
                                      <a:pos x="534" y="1474"/>
                                    </a:cxn>
                                    <a:cxn ang="0">
                                      <a:pos x="868" y="1398"/>
                                    </a:cxn>
                                    <a:cxn ang="0">
                                      <a:pos x="1104" y="1295"/>
                                    </a:cxn>
                                    <a:cxn ang="0">
                                      <a:pos x="1233" y="1192"/>
                                    </a:cxn>
                                    <a:cxn ang="0">
                                      <a:pos x="1282" y="1090"/>
                                    </a:cxn>
                                    <a:cxn ang="0">
                                      <a:pos x="1273" y="1000"/>
                                    </a:cxn>
                                    <a:cxn ang="0">
                                      <a:pos x="1233" y="920"/>
                                    </a:cxn>
                                    <a:cxn ang="0">
                                      <a:pos x="1184" y="862"/>
                                    </a:cxn>
                                    <a:cxn ang="0">
                                      <a:pos x="1144" y="831"/>
                                    </a:cxn>
                                    <a:cxn ang="0">
                                      <a:pos x="1148" y="822"/>
                                    </a:cxn>
                                    <a:cxn ang="0">
                                      <a:pos x="1215" y="799"/>
                                    </a:cxn>
                                    <a:cxn ang="0">
                                      <a:pos x="1326" y="750"/>
                                    </a:cxn>
                                    <a:cxn ang="0">
                                      <a:pos x="1447" y="674"/>
                                    </a:cxn>
                                    <a:cxn ang="0">
                                      <a:pos x="1549" y="572"/>
                                    </a:cxn>
                                    <a:cxn ang="0">
                                      <a:pos x="1607" y="447"/>
                                    </a:cxn>
                                    <a:cxn ang="0">
                                      <a:pos x="1589" y="290"/>
                                    </a:cxn>
                                    <a:cxn ang="0">
                                      <a:pos x="1473" y="103"/>
                                    </a:cxn>
                                    <a:cxn ang="0">
                                      <a:pos x="1358" y="22"/>
                                    </a:cxn>
                                    <a:cxn ang="0">
                                      <a:pos x="1282" y="152"/>
                                    </a:cxn>
                                    <a:cxn ang="0">
                                      <a:pos x="1144" y="299"/>
                                    </a:cxn>
                                    <a:cxn ang="0">
                                      <a:pos x="943" y="339"/>
                                    </a:cxn>
                                    <a:cxn ang="0">
                                      <a:pos x="828" y="299"/>
                                    </a:cxn>
                                    <a:cxn ang="0">
                                      <a:pos x="841" y="397"/>
                                    </a:cxn>
                                    <a:cxn ang="0">
                                      <a:pos x="845" y="549"/>
                                    </a:cxn>
                                    <a:cxn ang="0">
                                      <a:pos x="832" y="728"/>
                                    </a:cxn>
                                    <a:cxn ang="0">
                                      <a:pos x="774" y="884"/>
                                    </a:cxn>
                                    <a:cxn ang="0">
                                      <a:pos x="667" y="982"/>
                                    </a:cxn>
                                    <a:cxn ang="0">
                                      <a:pos x="489" y="982"/>
                                    </a:cxn>
                                    <a:cxn ang="0">
                                      <a:pos x="222" y="848"/>
                                    </a:cxn>
                                  </a:cxnLst>
                                  <a:rect l="0" t="0" r="r" b="b"/>
                                  <a:pathLst>
                                    <a:path w="1607" h="1482">
                                      <a:moveTo>
                                        <a:pt x="49" y="719"/>
                                      </a:moveTo>
                                      <a:lnTo>
                                        <a:pt x="44" y="728"/>
                                      </a:lnTo>
                                      <a:lnTo>
                                        <a:pt x="35" y="759"/>
                                      </a:lnTo>
                                      <a:lnTo>
                                        <a:pt x="26" y="808"/>
                                      </a:lnTo>
                                      <a:lnTo>
                                        <a:pt x="13" y="866"/>
                                      </a:lnTo>
                                      <a:lnTo>
                                        <a:pt x="4" y="933"/>
                                      </a:lnTo>
                                      <a:lnTo>
                                        <a:pt x="0" y="1009"/>
                                      </a:lnTo>
                                      <a:lnTo>
                                        <a:pt x="0" y="1090"/>
                                      </a:lnTo>
                                      <a:lnTo>
                                        <a:pt x="13" y="1170"/>
                                      </a:lnTo>
                                      <a:lnTo>
                                        <a:pt x="35" y="1250"/>
                                      </a:lnTo>
                                      <a:lnTo>
                                        <a:pt x="71" y="1317"/>
                                      </a:lnTo>
                                      <a:lnTo>
                                        <a:pt x="120" y="1380"/>
                                      </a:lnTo>
                                      <a:lnTo>
                                        <a:pt x="191" y="1429"/>
                                      </a:lnTo>
                                      <a:lnTo>
                                        <a:pt x="280" y="1465"/>
                                      </a:lnTo>
                                      <a:lnTo>
                                        <a:pt x="396" y="1482"/>
                                      </a:lnTo>
                                      <a:lnTo>
                                        <a:pt x="534" y="1474"/>
                                      </a:lnTo>
                                      <a:lnTo>
                                        <a:pt x="703" y="1442"/>
                                      </a:lnTo>
                                      <a:lnTo>
                                        <a:pt x="868" y="1398"/>
                                      </a:lnTo>
                                      <a:lnTo>
                                        <a:pt x="1001" y="1349"/>
                                      </a:lnTo>
                                      <a:lnTo>
                                        <a:pt x="1104" y="1295"/>
                                      </a:lnTo>
                                      <a:lnTo>
                                        <a:pt x="1179" y="1246"/>
                                      </a:lnTo>
                                      <a:lnTo>
                                        <a:pt x="1233" y="1192"/>
                                      </a:lnTo>
                                      <a:lnTo>
                                        <a:pt x="1264" y="1143"/>
                                      </a:lnTo>
                                      <a:lnTo>
                                        <a:pt x="1282" y="1090"/>
                                      </a:lnTo>
                                      <a:lnTo>
                                        <a:pt x="1282" y="1045"/>
                                      </a:lnTo>
                                      <a:lnTo>
                                        <a:pt x="1273" y="1000"/>
                                      </a:lnTo>
                                      <a:lnTo>
                                        <a:pt x="1255" y="956"/>
                                      </a:lnTo>
                                      <a:lnTo>
                                        <a:pt x="1233" y="920"/>
                                      </a:lnTo>
                                      <a:lnTo>
                                        <a:pt x="1206" y="889"/>
                                      </a:lnTo>
                                      <a:lnTo>
                                        <a:pt x="1184" y="862"/>
                                      </a:lnTo>
                                      <a:lnTo>
                                        <a:pt x="1162" y="844"/>
                                      </a:lnTo>
                                      <a:lnTo>
                                        <a:pt x="1144" y="831"/>
                                      </a:lnTo>
                                      <a:lnTo>
                                        <a:pt x="1139" y="826"/>
                                      </a:lnTo>
                                      <a:lnTo>
                                        <a:pt x="1148" y="822"/>
                                      </a:lnTo>
                                      <a:lnTo>
                                        <a:pt x="1175" y="813"/>
                                      </a:lnTo>
                                      <a:lnTo>
                                        <a:pt x="1215" y="799"/>
                                      </a:lnTo>
                                      <a:lnTo>
                                        <a:pt x="1268" y="777"/>
                                      </a:lnTo>
                                      <a:lnTo>
                                        <a:pt x="1326" y="750"/>
                                      </a:lnTo>
                                      <a:lnTo>
                                        <a:pt x="1384" y="714"/>
                                      </a:lnTo>
                                      <a:lnTo>
                                        <a:pt x="1447" y="674"/>
                                      </a:lnTo>
                                      <a:lnTo>
                                        <a:pt x="1500" y="625"/>
                                      </a:lnTo>
                                      <a:lnTo>
                                        <a:pt x="1549" y="572"/>
                                      </a:lnTo>
                                      <a:lnTo>
                                        <a:pt x="1585" y="514"/>
                                      </a:lnTo>
                                      <a:lnTo>
                                        <a:pt x="1607" y="447"/>
                                      </a:lnTo>
                                      <a:lnTo>
                                        <a:pt x="1607" y="371"/>
                                      </a:lnTo>
                                      <a:lnTo>
                                        <a:pt x="1589" y="290"/>
                                      </a:lnTo>
                                      <a:lnTo>
                                        <a:pt x="1545" y="201"/>
                                      </a:lnTo>
                                      <a:lnTo>
                                        <a:pt x="1473" y="103"/>
                                      </a:lnTo>
                                      <a:lnTo>
                                        <a:pt x="1366" y="0"/>
                                      </a:lnTo>
                                      <a:lnTo>
                                        <a:pt x="1358" y="22"/>
                                      </a:lnTo>
                                      <a:lnTo>
                                        <a:pt x="1331" y="76"/>
                                      </a:lnTo>
                                      <a:lnTo>
                                        <a:pt x="1282" y="152"/>
                                      </a:lnTo>
                                      <a:lnTo>
                                        <a:pt x="1219" y="232"/>
                                      </a:lnTo>
                                      <a:lnTo>
                                        <a:pt x="1144" y="299"/>
                                      </a:lnTo>
                                      <a:lnTo>
                                        <a:pt x="1050" y="339"/>
                                      </a:lnTo>
                                      <a:lnTo>
                                        <a:pt x="943" y="339"/>
                                      </a:lnTo>
                                      <a:lnTo>
                                        <a:pt x="828" y="286"/>
                                      </a:lnTo>
                                      <a:lnTo>
                                        <a:pt x="828" y="299"/>
                                      </a:lnTo>
                                      <a:lnTo>
                                        <a:pt x="837" y="339"/>
                                      </a:lnTo>
                                      <a:lnTo>
                                        <a:pt x="841" y="397"/>
                                      </a:lnTo>
                                      <a:lnTo>
                                        <a:pt x="845" y="469"/>
                                      </a:lnTo>
                                      <a:lnTo>
                                        <a:pt x="845" y="549"/>
                                      </a:lnTo>
                                      <a:lnTo>
                                        <a:pt x="841" y="639"/>
                                      </a:lnTo>
                                      <a:lnTo>
                                        <a:pt x="832" y="728"/>
                                      </a:lnTo>
                                      <a:lnTo>
                                        <a:pt x="810" y="808"/>
                                      </a:lnTo>
                                      <a:lnTo>
                                        <a:pt x="774" y="884"/>
                                      </a:lnTo>
                                      <a:lnTo>
                                        <a:pt x="730" y="942"/>
                                      </a:lnTo>
                                      <a:lnTo>
                                        <a:pt x="667" y="982"/>
                                      </a:lnTo>
                                      <a:lnTo>
                                        <a:pt x="587" y="996"/>
                                      </a:lnTo>
                                      <a:lnTo>
                                        <a:pt x="489" y="982"/>
                                      </a:lnTo>
                                      <a:lnTo>
                                        <a:pt x="365" y="933"/>
                                      </a:lnTo>
                                      <a:lnTo>
                                        <a:pt x="222" y="848"/>
                                      </a:lnTo>
                                      <a:lnTo>
                                        <a:pt x="49" y="7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8CF766"/>
                                </a:solidFill>
                                <a:ln w="9525">
                                  <a:noFill/>
                                  <a:round/>
                                  <a:headEnd/>
                                  <a:tailEnd/>
                                </a:ln>
                              </a:spPr>
                            </a:sp>
                            <a:sp>
                              <a:nvSpPr>
                                <a:cNvPr id="1585" name="Freeform 561"/>
                                <a:cNvSpPr>
                                  <a:spLocks/>
                                </a:cNvSpPr>
                              </a:nvSpPr>
                              <a:spPr bwMode="auto">
                                <a:xfrm>
                                  <a:off x="906" y="1722"/>
                                  <a:ext cx="1976" cy="1451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133" y="732"/>
                                    </a:cxn>
                                    <a:cxn ang="0">
                                      <a:pos x="102" y="786"/>
                                    </a:cxn>
                                    <a:cxn ang="0">
                                      <a:pos x="53" y="884"/>
                                    </a:cxn>
                                    <a:cxn ang="0">
                                      <a:pos x="13" y="1005"/>
                                    </a:cxn>
                                    <a:cxn ang="0">
                                      <a:pos x="0" y="1134"/>
                                    </a:cxn>
                                    <a:cxn ang="0">
                                      <a:pos x="26" y="1259"/>
                                    </a:cxn>
                                    <a:cxn ang="0">
                                      <a:pos x="115" y="1366"/>
                                    </a:cxn>
                                    <a:cxn ang="0">
                                      <a:pos x="285" y="1433"/>
                                    </a:cxn>
                                    <a:cxn ang="0">
                                      <a:pos x="534" y="1451"/>
                                    </a:cxn>
                                    <a:cxn ang="0">
                                      <a:pos x="765" y="1402"/>
                                    </a:cxn>
                                    <a:cxn ang="0">
                                      <a:pos x="952" y="1304"/>
                                    </a:cxn>
                                    <a:cxn ang="0">
                                      <a:pos x="1104" y="1174"/>
                                    </a:cxn>
                                    <a:cxn ang="0">
                                      <a:pos x="1220" y="1036"/>
                                    </a:cxn>
                                    <a:cxn ang="0">
                                      <a:pos x="1304" y="902"/>
                                    </a:cxn>
                                    <a:cxn ang="0">
                                      <a:pos x="1358" y="795"/>
                                    </a:cxn>
                                    <a:cxn ang="0">
                                      <a:pos x="1384" y="732"/>
                                    </a:cxn>
                                    <a:cxn ang="0">
                                      <a:pos x="1402" y="719"/>
                                    </a:cxn>
                                    <a:cxn ang="0">
                                      <a:pos x="1491" y="701"/>
                                    </a:cxn>
                                    <a:cxn ang="0">
                                      <a:pos x="1638" y="661"/>
                                    </a:cxn>
                                    <a:cxn ang="0">
                                      <a:pos x="1794" y="603"/>
                                    </a:cxn>
                                    <a:cxn ang="0">
                                      <a:pos x="1919" y="513"/>
                                    </a:cxn>
                                    <a:cxn ang="0">
                                      <a:pos x="1976" y="402"/>
                                    </a:cxn>
                                    <a:cxn ang="0">
                                      <a:pos x="1923" y="263"/>
                                    </a:cxn>
                                    <a:cxn ang="0">
                                      <a:pos x="1718" y="94"/>
                                    </a:cxn>
                                    <a:cxn ang="0">
                                      <a:pos x="1554" y="22"/>
                                    </a:cxn>
                                    <a:cxn ang="0">
                                      <a:pos x="1554" y="143"/>
                                    </a:cxn>
                                    <a:cxn ang="0">
                                      <a:pos x="1505" y="295"/>
                                    </a:cxn>
                                    <a:cxn ang="0">
                                      <a:pos x="1344" y="366"/>
                                    </a:cxn>
                                    <a:cxn ang="0">
                                      <a:pos x="1202" y="353"/>
                                    </a:cxn>
                                    <a:cxn ang="0">
                                      <a:pos x="1180" y="442"/>
                                    </a:cxn>
                                    <a:cxn ang="0">
                                      <a:pos x="1131" y="585"/>
                                    </a:cxn>
                                    <a:cxn ang="0">
                                      <a:pos x="1046" y="746"/>
                                    </a:cxn>
                                    <a:cxn ang="0">
                                      <a:pos x="926" y="888"/>
                                    </a:cxn>
                                    <a:cxn ang="0">
                                      <a:pos x="761" y="978"/>
                                    </a:cxn>
                                    <a:cxn ang="0">
                                      <a:pos x="552" y="973"/>
                                    </a:cxn>
                                    <a:cxn ang="0">
                                      <a:pos x="289" y="848"/>
                                    </a:cxn>
                                  </a:cxnLst>
                                  <a:rect l="0" t="0" r="r" b="b"/>
                                  <a:pathLst>
                                    <a:path w="1976" h="1451">
                                      <a:moveTo>
                                        <a:pt x="138" y="723"/>
                                      </a:moveTo>
                                      <a:lnTo>
                                        <a:pt x="133" y="732"/>
                                      </a:lnTo>
                                      <a:lnTo>
                                        <a:pt x="120" y="754"/>
                                      </a:lnTo>
                                      <a:lnTo>
                                        <a:pt x="102" y="786"/>
                                      </a:lnTo>
                                      <a:lnTo>
                                        <a:pt x="80" y="830"/>
                                      </a:lnTo>
                                      <a:lnTo>
                                        <a:pt x="53" y="884"/>
                                      </a:lnTo>
                                      <a:lnTo>
                                        <a:pt x="35" y="942"/>
                                      </a:lnTo>
                                      <a:lnTo>
                                        <a:pt x="13" y="1005"/>
                                      </a:lnTo>
                                      <a:lnTo>
                                        <a:pt x="4" y="1067"/>
                                      </a:lnTo>
                                      <a:lnTo>
                                        <a:pt x="0" y="1134"/>
                                      </a:lnTo>
                                      <a:lnTo>
                                        <a:pt x="4" y="1201"/>
                                      </a:lnTo>
                                      <a:lnTo>
                                        <a:pt x="26" y="1259"/>
                                      </a:lnTo>
                                      <a:lnTo>
                                        <a:pt x="62" y="1317"/>
                                      </a:lnTo>
                                      <a:lnTo>
                                        <a:pt x="115" y="1366"/>
                                      </a:lnTo>
                                      <a:lnTo>
                                        <a:pt x="187" y="1406"/>
                                      </a:lnTo>
                                      <a:lnTo>
                                        <a:pt x="285" y="1433"/>
                                      </a:lnTo>
                                      <a:lnTo>
                                        <a:pt x="405" y="1451"/>
                                      </a:lnTo>
                                      <a:lnTo>
                                        <a:pt x="534" y="1451"/>
                                      </a:lnTo>
                                      <a:lnTo>
                                        <a:pt x="654" y="1433"/>
                                      </a:lnTo>
                                      <a:lnTo>
                                        <a:pt x="765" y="1402"/>
                                      </a:lnTo>
                                      <a:lnTo>
                                        <a:pt x="863" y="1357"/>
                                      </a:lnTo>
                                      <a:lnTo>
                                        <a:pt x="952" y="1304"/>
                                      </a:lnTo>
                                      <a:lnTo>
                                        <a:pt x="1033" y="1241"/>
                                      </a:lnTo>
                                      <a:lnTo>
                                        <a:pt x="1104" y="1174"/>
                                      </a:lnTo>
                                      <a:lnTo>
                                        <a:pt x="1166" y="1103"/>
                                      </a:lnTo>
                                      <a:lnTo>
                                        <a:pt x="1220" y="1036"/>
                                      </a:lnTo>
                                      <a:lnTo>
                                        <a:pt x="1269" y="964"/>
                                      </a:lnTo>
                                      <a:lnTo>
                                        <a:pt x="1304" y="902"/>
                                      </a:lnTo>
                                      <a:lnTo>
                                        <a:pt x="1335" y="844"/>
                                      </a:lnTo>
                                      <a:lnTo>
                                        <a:pt x="1358" y="795"/>
                                      </a:lnTo>
                                      <a:lnTo>
                                        <a:pt x="1375" y="754"/>
                                      </a:lnTo>
                                      <a:lnTo>
                                        <a:pt x="1384" y="732"/>
                                      </a:lnTo>
                                      <a:lnTo>
                                        <a:pt x="1389" y="723"/>
                                      </a:lnTo>
                                      <a:lnTo>
                                        <a:pt x="1402" y="719"/>
                                      </a:lnTo>
                                      <a:lnTo>
                                        <a:pt x="1438" y="714"/>
                                      </a:lnTo>
                                      <a:lnTo>
                                        <a:pt x="1491" y="701"/>
                                      </a:lnTo>
                                      <a:lnTo>
                                        <a:pt x="1562" y="683"/>
                                      </a:lnTo>
                                      <a:lnTo>
                                        <a:pt x="1638" y="661"/>
                                      </a:lnTo>
                                      <a:lnTo>
                                        <a:pt x="1714" y="634"/>
                                      </a:lnTo>
                                      <a:lnTo>
                                        <a:pt x="1794" y="603"/>
                                      </a:lnTo>
                                      <a:lnTo>
                                        <a:pt x="1861" y="562"/>
                                      </a:lnTo>
                                      <a:lnTo>
                                        <a:pt x="1919" y="513"/>
                                      </a:lnTo>
                                      <a:lnTo>
                                        <a:pt x="1959" y="464"/>
                                      </a:lnTo>
                                      <a:lnTo>
                                        <a:pt x="1976" y="402"/>
                                      </a:lnTo>
                                      <a:lnTo>
                                        <a:pt x="1968" y="339"/>
                                      </a:lnTo>
                                      <a:lnTo>
                                        <a:pt x="1923" y="263"/>
                                      </a:lnTo>
                                      <a:lnTo>
                                        <a:pt x="1843" y="183"/>
                                      </a:lnTo>
                                      <a:lnTo>
                                        <a:pt x="1718" y="94"/>
                                      </a:lnTo>
                                      <a:lnTo>
                                        <a:pt x="1549" y="0"/>
                                      </a:lnTo>
                                      <a:lnTo>
                                        <a:pt x="1554" y="22"/>
                                      </a:lnTo>
                                      <a:lnTo>
                                        <a:pt x="1554" y="71"/>
                                      </a:lnTo>
                                      <a:lnTo>
                                        <a:pt x="1554" y="143"/>
                                      </a:lnTo>
                                      <a:lnTo>
                                        <a:pt x="1540" y="223"/>
                                      </a:lnTo>
                                      <a:lnTo>
                                        <a:pt x="1505" y="295"/>
                                      </a:lnTo>
                                      <a:lnTo>
                                        <a:pt x="1442" y="348"/>
                                      </a:lnTo>
                                      <a:lnTo>
                                        <a:pt x="1344" y="366"/>
                                      </a:lnTo>
                                      <a:lnTo>
                                        <a:pt x="1206" y="339"/>
                                      </a:lnTo>
                                      <a:lnTo>
                                        <a:pt x="1202" y="353"/>
                                      </a:lnTo>
                                      <a:lnTo>
                                        <a:pt x="1193" y="388"/>
                                      </a:lnTo>
                                      <a:lnTo>
                                        <a:pt x="1180" y="442"/>
                                      </a:lnTo>
                                      <a:lnTo>
                                        <a:pt x="1157" y="509"/>
                                      </a:lnTo>
                                      <a:lnTo>
                                        <a:pt x="1131" y="585"/>
                                      </a:lnTo>
                                      <a:lnTo>
                                        <a:pt x="1090" y="665"/>
                                      </a:lnTo>
                                      <a:lnTo>
                                        <a:pt x="1046" y="746"/>
                                      </a:lnTo>
                                      <a:lnTo>
                                        <a:pt x="988" y="821"/>
                                      </a:lnTo>
                                      <a:lnTo>
                                        <a:pt x="926" y="888"/>
                                      </a:lnTo>
                                      <a:lnTo>
                                        <a:pt x="846" y="942"/>
                                      </a:lnTo>
                                      <a:lnTo>
                                        <a:pt x="761" y="978"/>
                                      </a:lnTo>
                                      <a:lnTo>
                                        <a:pt x="663" y="991"/>
                                      </a:lnTo>
                                      <a:lnTo>
                                        <a:pt x="552" y="973"/>
                                      </a:lnTo>
                                      <a:lnTo>
                                        <a:pt x="427" y="929"/>
                                      </a:lnTo>
                                      <a:lnTo>
                                        <a:pt x="289" y="848"/>
                                      </a:lnTo>
                                      <a:lnTo>
                                        <a:pt x="138" y="7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8CF766"/>
                                </a:solidFill>
                                <a:ln w="9525">
                                  <a:noFill/>
                                  <a:round/>
                                  <a:headEnd/>
                                  <a:tailEnd/>
                                </a:ln>
                              </a:spPr>
                            </a:sp>
                            <a:sp>
                              <a:nvSpPr>
                                <a:cNvPr id="1586" name="Freeform 562"/>
                                <a:cNvSpPr>
                                  <a:spLocks/>
                                </a:cNvSpPr>
                              </a:nvSpPr>
                              <a:spPr bwMode="auto">
                                <a:xfrm>
                                  <a:off x="874" y="976"/>
                                  <a:ext cx="1358" cy="692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0" y="603"/>
                                    </a:cxn>
                                    <a:cxn ang="0">
                                      <a:pos x="5" y="576"/>
                                    </a:cxn>
                                    <a:cxn ang="0">
                                      <a:pos x="23" y="514"/>
                                    </a:cxn>
                                    <a:cxn ang="0">
                                      <a:pos x="49" y="429"/>
                                    </a:cxn>
                                    <a:cxn ang="0">
                                      <a:pos x="94" y="331"/>
                                    </a:cxn>
                                    <a:cxn ang="0">
                                      <a:pos x="147" y="241"/>
                                    </a:cxn>
                                    <a:cxn ang="0">
                                      <a:pos x="214" y="174"/>
                                    </a:cxn>
                                    <a:cxn ang="0">
                                      <a:pos x="299" y="148"/>
                                    </a:cxn>
                                    <a:cxn ang="0">
                                      <a:pos x="397" y="170"/>
                                    </a:cxn>
                                    <a:cxn ang="0">
                                      <a:pos x="455" y="188"/>
                                    </a:cxn>
                                    <a:cxn ang="0">
                                      <a:pos x="521" y="192"/>
                                    </a:cxn>
                                    <a:cxn ang="0">
                                      <a:pos x="597" y="183"/>
                                    </a:cxn>
                                    <a:cxn ang="0">
                                      <a:pos x="677" y="161"/>
                                    </a:cxn>
                                    <a:cxn ang="0">
                                      <a:pos x="757" y="139"/>
                                    </a:cxn>
                                    <a:cxn ang="0">
                                      <a:pos x="842" y="107"/>
                                    </a:cxn>
                                    <a:cxn ang="0">
                                      <a:pos x="927" y="76"/>
                                    </a:cxn>
                                    <a:cxn ang="0">
                                      <a:pos x="1007" y="49"/>
                                    </a:cxn>
                                    <a:cxn ang="0">
                                      <a:pos x="1082" y="23"/>
                                    </a:cxn>
                                    <a:cxn ang="0">
                                      <a:pos x="1154" y="9"/>
                                    </a:cxn>
                                    <a:cxn ang="0">
                                      <a:pos x="1220" y="0"/>
                                    </a:cxn>
                                    <a:cxn ang="0">
                                      <a:pos x="1274" y="9"/>
                                    </a:cxn>
                                    <a:cxn ang="0">
                                      <a:pos x="1314" y="31"/>
                                    </a:cxn>
                                    <a:cxn ang="0">
                                      <a:pos x="1345" y="72"/>
                                    </a:cxn>
                                    <a:cxn ang="0">
                                      <a:pos x="1358" y="134"/>
                                    </a:cxn>
                                    <a:cxn ang="0">
                                      <a:pos x="1358" y="219"/>
                                    </a:cxn>
                                    <a:cxn ang="0">
                                      <a:pos x="1350" y="219"/>
                                    </a:cxn>
                                    <a:cxn ang="0">
                                      <a:pos x="1327" y="223"/>
                                    </a:cxn>
                                    <a:cxn ang="0">
                                      <a:pos x="1296" y="223"/>
                                    </a:cxn>
                                    <a:cxn ang="0">
                                      <a:pos x="1252" y="232"/>
                                    </a:cxn>
                                    <a:cxn ang="0">
                                      <a:pos x="1198" y="241"/>
                                    </a:cxn>
                                    <a:cxn ang="0">
                                      <a:pos x="1140" y="250"/>
                                    </a:cxn>
                                    <a:cxn ang="0">
                                      <a:pos x="1078" y="264"/>
                                    </a:cxn>
                                    <a:cxn ang="0">
                                      <a:pos x="1011" y="281"/>
                                    </a:cxn>
                                    <a:cxn ang="0">
                                      <a:pos x="949" y="304"/>
                                    </a:cxn>
                                    <a:cxn ang="0">
                                      <a:pos x="882" y="331"/>
                                    </a:cxn>
                                    <a:cxn ang="0">
                                      <a:pos x="820" y="362"/>
                                    </a:cxn>
                                    <a:cxn ang="0">
                                      <a:pos x="762" y="398"/>
                                    </a:cxn>
                                    <a:cxn ang="0">
                                      <a:pos x="713" y="442"/>
                                    </a:cxn>
                                    <a:cxn ang="0">
                                      <a:pos x="673" y="487"/>
                                    </a:cxn>
                                    <a:cxn ang="0">
                                      <a:pos x="642" y="545"/>
                                    </a:cxn>
                                    <a:cxn ang="0">
                                      <a:pos x="624" y="603"/>
                                    </a:cxn>
                                    <a:cxn ang="0">
                                      <a:pos x="602" y="683"/>
                                    </a:cxn>
                                    <a:cxn ang="0">
                                      <a:pos x="579" y="692"/>
                                    </a:cxn>
                                    <a:cxn ang="0">
                                      <a:pos x="544" y="652"/>
                                    </a:cxn>
                                    <a:cxn ang="0">
                                      <a:pos x="495" y="585"/>
                                    </a:cxn>
                                    <a:cxn ang="0">
                                      <a:pos x="419" y="523"/>
                                    </a:cxn>
                                    <a:cxn ang="0">
                                      <a:pos x="317" y="487"/>
                                    </a:cxn>
                                    <a:cxn ang="0">
                                      <a:pos x="179" y="505"/>
                                    </a:cxn>
                                    <a:cxn ang="0">
                                      <a:pos x="0" y="603"/>
                                    </a:cxn>
                                  </a:cxnLst>
                                  <a:rect l="0" t="0" r="r" b="b"/>
                                  <a:pathLst>
                                    <a:path w="1358" h="692">
                                      <a:moveTo>
                                        <a:pt x="0" y="603"/>
                                      </a:moveTo>
                                      <a:lnTo>
                                        <a:pt x="5" y="576"/>
                                      </a:lnTo>
                                      <a:lnTo>
                                        <a:pt x="23" y="514"/>
                                      </a:lnTo>
                                      <a:lnTo>
                                        <a:pt x="49" y="429"/>
                                      </a:lnTo>
                                      <a:lnTo>
                                        <a:pt x="94" y="331"/>
                                      </a:lnTo>
                                      <a:lnTo>
                                        <a:pt x="147" y="241"/>
                                      </a:lnTo>
                                      <a:lnTo>
                                        <a:pt x="214" y="174"/>
                                      </a:lnTo>
                                      <a:lnTo>
                                        <a:pt x="299" y="148"/>
                                      </a:lnTo>
                                      <a:lnTo>
                                        <a:pt x="397" y="170"/>
                                      </a:lnTo>
                                      <a:lnTo>
                                        <a:pt x="455" y="188"/>
                                      </a:lnTo>
                                      <a:lnTo>
                                        <a:pt x="521" y="192"/>
                                      </a:lnTo>
                                      <a:lnTo>
                                        <a:pt x="597" y="183"/>
                                      </a:lnTo>
                                      <a:lnTo>
                                        <a:pt x="677" y="161"/>
                                      </a:lnTo>
                                      <a:lnTo>
                                        <a:pt x="757" y="139"/>
                                      </a:lnTo>
                                      <a:lnTo>
                                        <a:pt x="842" y="107"/>
                                      </a:lnTo>
                                      <a:lnTo>
                                        <a:pt x="927" y="76"/>
                                      </a:lnTo>
                                      <a:lnTo>
                                        <a:pt x="1007" y="49"/>
                                      </a:lnTo>
                                      <a:lnTo>
                                        <a:pt x="1082" y="23"/>
                                      </a:lnTo>
                                      <a:lnTo>
                                        <a:pt x="1154" y="9"/>
                                      </a:lnTo>
                                      <a:lnTo>
                                        <a:pt x="1220" y="0"/>
                                      </a:lnTo>
                                      <a:lnTo>
                                        <a:pt x="1274" y="9"/>
                                      </a:lnTo>
                                      <a:lnTo>
                                        <a:pt x="1314" y="31"/>
                                      </a:lnTo>
                                      <a:lnTo>
                                        <a:pt x="1345" y="72"/>
                                      </a:lnTo>
                                      <a:lnTo>
                                        <a:pt x="1358" y="134"/>
                                      </a:lnTo>
                                      <a:lnTo>
                                        <a:pt x="1358" y="219"/>
                                      </a:lnTo>
                                      <a:lnTo>
                                        <a:pt x="1350" y="219"/>
                                      </a:lnTo>
                                      <a:lnTo>
                                        <a:pt x="1327" y="223"/>
                                      </a:lnTo>
                                      <a:lnTo>
                                        <a:pt x="1296" y="223"/>
                                      </a:lnTo>
                                      <a:lnTo>
                                        <a:pt x="1252" y="232"/>
                                      </a:lnTo>
                                      <a:lnTo>
                                        <a:pt x="1198" y="241"/>
                                      </a:lnTo>
                                      <a:lnTo>
                                        <a:pt x="1140" y="250"/>
                                      </a:lnTo>
                                      <a:lnTo>
                                        <a:pt x="1078" y="264"/>
                                      </a:lnTo>
                                      <a:lnTo>
                                        <a:pt x="1011" y="281"/>
                                      </a:lnTo>
                                      <a:lnTo>
                                        <a:pt x="949" y="304"/>
                                      </a:lnTo>
                                      <a:lnTo>
                                        <a:pt x="882" y="331"/>
                                      </a:lnTo>
                                      <a:lnTo>
                                        <a:pt x="820" y="362"/>
                                      </a:lnTo>
                                      <a:lnTo>
                                        <a:pt x="762" y="398"/>
                                      </a:lnTo>
                                      <a:lnTo>
                                        <a:pt x="713" y="442"/>
                                      </a:lnTo>
                                      <a:lnTo>
                                        <a:pt x="673" y="487"/>
                                      </a:lnTo>
                                      <a:lnTo>
                                        <a:pt x="642" y="545"/>
                                      </a:lnTo>
                                      <a:lnTo>
                                        <a:pt x="624" y="603"/>
                                      </a:lnTo>
                                      <a:lnTo>
                                        <a:pt x="602" y="683"/>
                                      </a:lnTo>
                                      <a:lnTo>
                                        <a:pt x="579" y="692"/>
                                      </a:lnTo>
                                      <a:lnTo>
                                        <a:pt x="544" y="652"/>
                                      </a:lnTo>
                                      <a:lnTo>
                                        <a:pt x="495" y="585"/>
                                      </a:lnTo>
                                      <a:lnTo>
                                        <a:pt x="419" y="523"/>
                                      </a:lnTo>
                                      <a:lnTo>
                                        <a:pt x="317" y="487"/>
                                      </a:lnTo>
                                      <a:lnTo>
                                        <a:pt x="179" y="505"/>
                                      </a:lnTo>
                                      <a:lnTo>
                                        <a:pt x="0" y="60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8CF766"/>
                                </a:solidFill>
                                <a:ln w="9525">
                                  <a:noFill/>
                                  <a:round/>
                                  <a:headEnd/>
                                  <a:tailEnd/>
                                </a:ln>
                              </a:spPr>
                            </a:sp>
                            <a:sp>
                              <a:nvSpPr>
                                <a:cNvPr id="1587" name="Freeform 563"/>
                                <a:cNvSpPr>
                                  <a:spLocks/>
                                </a:cNvSpPr>
                              </a:nvSpPr>
                              <a:spPr bwMode="auto">
                                <a:xfrm>
                                  <a:off x="1039" y="4227"/>
                                  <a:ext cx="481" cy="482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481" y="241"/>
                                    </a:cxn>
                                    <a:cxn ang="0">
                                      <a:pos x="477" y="290"/>
                                    </a:cxn>
                                    <a:cxn ang="0">
                                      <a:pos x="459" y="335"/>
                                    </a:cxn>
                                    <a:cxn ang="0">
                                      <a:pos x="437" y="375"/>
                                    </a:cxn>
                                    <a:cxn ang="0">
                                      <a:pos x="405" y="411"/>
                                    </a:cxn>
                                    <a:cxn ang="0">
                                      <a:pos x="370" y="442"/>
                                    </a:cxn>
                                    <a:cxn ang="0">
                                      <a:pos x="325" y="464"/>
                                    </a:cxn>
                                    <a:cxn ang="0">
                                      <a:pos x="281" y="478"/>
                                    </a:cxn>
                                    <a:cxn ang="0">
                                      <a:pos x="232" y="482"/>
                                    </a:cxn>
                                    <a:cxn ang="0">
                                      <a:pos x="183" y="478"/>
                                    </a:cxn>
                                    <a:cxn ang="0">
                                      <a:pos x="143" y="464"/>
                                    </a:cxn>
                                    <a:cxn ang="0">
                                      <a:pos x="103" y="442"/>
                                    </a:cxn>
                                    <a:cxn ang="0">
                                      <a:pos x="67" y="411"/>
                                    </a:cxn>
                                    <a:cxn ang="0">
                                      <a:pos x="36" y="375"/>
                                    </a:cxn>
                                    <a:cxn ang="0">
                                      <a:pos x="18" y="335"/>
                                    </a:cxn>
                                    <a:cxn ang="0">
                                      <a:pos x="5" y="290"/>
                                    </a:cxn>
                                    <a:cxn ang="0">
                                      <a:pos x="0" y="241"/>
                                    </a:cxn>
                                    <a:cxn ang="0">
                                      <a:pos x="5" y="192"/>
                                    </a:cxn>
                                    <a:cxn ang="0">
                                      <a:pos x="22" y="147"/>
                                    </a:cxn>
                                    <a:cxn ang="0">
                                      <a:pos x="45" y="107"/>
                                    </a:cxn>
                                    <a:cxn ang="0">
                                      <a:pos x="76" y="71"/>
                                    </a:cxn>
                                    <a:cxn ang="0">
                                      <a:pos x="112" y="40"/>
                                    </a:cxn>
                                    <a:cxn ang="0">
                                      <a:pos x="152" y="18"/>
                                    </a:cxn>
                                    <a:cxn ang="0">
                                      <a:pos x="196" y="4"/>
                                    </a:cxn>
                                    <a:cxn ang="0">
                                      <a:pos x="245" y="0"/>
                                    </a:cxn>
                                    <a:cxn ang="0">
                                      <a:pos x="294" y="4"/>
                                    </a:cxn>
                                    <a:cxn ang="0">
                                      <a:pos x="339" y="18"/>
                                    </a:cxn>
                                    <a:cxn ang="0">
                                      <a:pos x="379" y="40"/>
                                    </a:cxn>
                                    <a:cxn ang="0">
                                      <a:pos x="414" y="71"/>
                                    </a:cxn>
                                    <a:cxn ang="0">
                                      <a:pos x="445" y="107"/>
                                    </a:cxn>
                                    <a:cxn ang="0">
                                      <a:pos x="463" y="147"/>
                                    </a:cxn>
                                    <a:cxn ang="0">
                                      <a:pos x="477" y="192"/>
                                    </a:cxn>
                                    <a:cxn ang="0">
                                      <a:pos x="481" y="241"/>
                                    </a:cxn>
                                  </a:cxnLst>
                                  <a:rect l="0" t="0" r="r" b="b"/>
                                  <a:pathLst>
                                    <a:path w="481" h="482">
                                      <a:moveTo>
                                        <a:pt x="481" y="241"/>
                                      </a:moveTo>
                                      <a:lnTo>
                                        <a:pt x="477" y="290"/>
                                      </a:lnTo>
                                      <a:lnTo>
                                        <a:pt x="459" y="335"/>
                                      </a:lnTo>
                                      <a:lnTo>
                                        <a:pt x="437" y="375"/>
                                      </a:lnTo>
                                      <a:lnTo>
                                        <a:pt x="405" y="411"/>
                                      </a:lnTo>
                                      <a:lnTo>
                                        <a:pt x="370" y="442"/>
                                      </a:lnTo>
                                      <a:lnTo>
                                        <a:pt x="325" y="464"/>
                                      </a:lnTo>
                                      <a:lnTo>
                                        <a:pt x="281" y="478"/>
                                      </a:lnTo>
                                      <a:lnTo>
                                        <a:pt x="232" y="482"/>
                                      </a:lnTo>
                                      <a:lnTo>
                                        <a:pt x="183" y="478"/>
                                      </a:lnTo>
                                      <a:lnTo>
                                        <a:pt x="143" y="464"/>
                                      </a:lnTo>
                                      <a:lnTo>
                                        <a:pt x="103" y="442"/>
                                      </a:lnTo>
                                      <a:lnTo>
                                        <a:pt x="67" y="411"/>
                                      </a:lnTo>
                                      <a:lnTo>
                                        <a:pt x="36" y="375"/>
                                      </a:lnTo>
                                      <a:lnTo>
                                        <a:pt x="18" y="335"/>
                                      </a:lnTo>
                                      <a:lnTo>
                                        <a:pt x="5" y="290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5" y="192"/>
                                      </a:lnTo>
                                      <a:lnTo>
                                        <a:pt x="22" y="147"/>
                                      </a:lnTo>
                                      <a:lnTo>
                                        <a:pt x="45" y="107"/>
                                      </a:lnTo>
                                      <a:lnTo>
                                        <a:pt x="76" y="71"/>
                                      </a:lnTo>
                                      <a:lnTo>
                                        <a:pt x="112" y="40"/>
                                      </a:lnTo>
                                      <a:lnTo>
                                        <a:pt x="152" y="18"/>
                                      </a:lnTo>
                                      <a:lnTo>
                                        <a:pt x="196" y="4"/>
                                      </a:lnTo>
                                      <a:lnTo>
                                        <a:pt x="245" y="0"/>
                                      </a:lnTo>
                                      <a:lnTo>
                                        <a:pt x="294" y="4"/>
                                      </a:lnTo>
                                      <a:lnTo>
                                        <a:pt x="339" y="18"/>
                                      </a:lnTo>
                                      <a:lnTo>
                                        <a:pt x="379" y="40"/>
                                      </a:lnTo>
                                      <a:lnTo>
                                        <a:pt x="414" y="71"/>
                                      </a:lnTo>
                                      <a:lnTo>
                                        <a:pt x="445" y="107"/>
                                      </a:lnTo>
                                      <a:lnTo>
                                        <a:pt x="463" y="147"/>
                                      </a:lnTo>
                                      <a:lnTo>
                                        <a:pt x="477" y="192"/>
                                      </a:lnTo>
                                      <a:lnTo>
                                        <a:pt x="481" y="24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4F4F"/>
                                </a:solidFill>
                                <a:ln w="9525">
                                  <a:noFill/>
                                  <a:round/>
                                  <a:headEnd/>
                                  <a:tailEnd/>
                                </a:ln>
                              </a:spPr>
                            </a:sp>
                            <a:sp>
                              <a:nvSpPr>
                                <a:cNvPr id="1588" name="Freeform 564"/>
                                <a:cNvSpPr>
                                  <a:spLocks/>
                                </a:cNvSpPr>
                              </a:nvSpPr>
                              <a:spPr bwMode="auto">
                                <a:xfrm>
                                  <a:off x="1649" y="2977"/>
                                  <a:ext cx="290" cy="290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290" y="147"/>
                                    </a:cxn>
                                    <a:cxn ang="0">
                                      <a:pos x="285" y="178"/>
                                    </a:cxn>
                                    <a:cxn ang="0">
                                      <a:pos x="276" y="205"/>
                                    </a:cxn>
                                    <a:cxn ang="0">
                                      <a:pos x="263" y="227"/>
                                    </a:cxn>
                                    <a:cxn ang="0">
                                      <a:pos x="245" y="250"/>
                                    </a:cxn>
                                    <a:cxn ang="0">
                                      <a:pos x="223" y="267"/>
                                    </a:cxn>
                                    <a:cxn ang="0">
                                      <a:pos x="201" y="281"/>
                                    </a:cxn>
                                    <a:cxn ang="0">
                                      <a:pos x="174" y="285"/>
                                    </a:cxn>
                                    <a:cxn ang="0">
                                      <a:pos x="143" y="290"/>
                                    </a:cxn>
                                    <a:cxn ang="0">
                                      <a:pos x="111" y="285"/>
                                    </a:cxn>
                                    <a:cxn ang="0">
                                      <a:pos x="85" y="281"/>
                                    </a:cxn>
                                    <a:cxn ang="0">
                                      <a:pos x="63" y="267"/>
                                    </a:cxn>
                                    <a:cxn ang="0">
                                      <a:pos x="40" y="250"/>
                                    </a:cxn>
                                    <a:cxn ang="0">
                                      <a:pos x="22" y="227"/>
                                    </a:cxn>
                                    <a:cxn ang="0">
                                      <a:pos x="9" y="205"/>
                                    </a:cxn>
                                    <a:cxn ang="0">
                                      <a:pos x="5" y="178"/>
                                    </a:cxn>
                                    <a:cxn ang="0">
                                      <a:pos x="0" y="147"/>
                                    </a:cxn>
                                    <a:cxn ang="0">
                                      <a:pos x="5" y="116"/>
                                    </a:cxn>
                                    <a:cxn ang="0">
                                      <a:pos x="14" y="89"/>
                                    </a:cxn>
                                    <a:cxn ang="0">
                                      <a:pos x="27" y="67"/>
                                    </a:cxn>
                                    <a:cxn ang="0">
                                      <a:pos x="49" y="44"/>
                                    </a:cxn>
                                    <a:cxn ang="0">
                                      <a:pos x="71" y="26"/>
                                    </a:cxn>
                                    <a:cxn ang="0">
                                      <a:pos x="94" y="13"/>
                                    </a:cxn>
                                    <a:cxn ang="0">
                                      <a:pos x="120" y="4"/>
                                    </a:cxn>
                                    <a:cxn ang="0">
                                      <a:pos x="152" y="0"/>
                                    </a:cxn>
                                    <a:cxn ang="0">
                                      <a:pos x="183" y="4"/>
                                    </a:cxn>
                                    <a:cxn ang="0">
                                      <a:pos x="209" y="13"/>
                                    </a:cxn>
                                    <a:cxn ang="0">
                                      <a:pos x="232" y="26"/>
                                    </a:cxn>
                                    <a:cxn ang="0">
                                      <a:pos x="254" y="44"/>
                                    </a:cxn>
                                    <a:cxn ang="0">
                                      <a:pos x="267" y="67"/>
                                    </a:cxn>
                                    <a:cxn ang="0">
                                      <a:pos x="281" y="89"/>
                                    </a:cxn>
                                    <a:cxn ang="0">
                                      <a:pos x="290" y="116"/>
                                    </a:cxn>
                                    <a:cxn ang="0">
                                      <a:pos x="290" y="147"/>
                                    </a:cxn>
                                  </a:cxnLst>
                                  <a:rect l="0" t="0" r="r" b="b"/>
                                  <a:pathLst>
                                    <a:path w="290" h="290">
                                      <a:moveTo>
                                        <a:pt x="290" y="147"/>
                                      </a:moveTo>
                                      <a:lnTo>
                                        <a:pt x="285" y="178"/>
                                      </a:lnTo>
                                      <a:lnTo>
                                        <a:pt x="276" y="205"/>
                                      </a:lnTo>
                                      <a:lnTo>
                                        <a:pt x="263" y="227"/>
                                      </a:lnTo>
                                      <a:lnTo>
                                        <a:pt x="245" y="250"/>
                                      </a:lnTo>
                                      <a:lnTo>
                                        <a:pt x="223" y="267"/>
                                      </a:lnTo>
                                      <a:lnTo>
                                        <a:pt x="201" y="281"/>
                                      </a:lnTo>
                                      <a:lnTo>
                                        <a:pt x="174" y="285"/>
                                      </a:lnTo>
                                      <a:lnTo>
                                        <a:pt x="143" y="290"/>
                                      </a:lnTo>
                                      <a:lnTo>
                                        <a:pt x="111" y="285"/>
                                      </a:lnTo>
                                      <a:lnTo>
                                        <a:pt x="85" y="281"/>
                                      </a:lnTo>
                                      <a:lnTo>
                                        <a:pt x="63" y="267"/>
                                      </a:lnTo>
                                      <a:lnTo>
                                        <a:pt x="40" y="250"/>
                                      </a:lnTo>
                                      <a:lnTo>
                                        <a:pt x="22" y="227"/>
                                      </a:lnTo>
                                      <a:lnTo>
                                        <a:pt x="9" y="205"/>
                                      </a:lnTo>
                                      <a:lnTo>
                                        <a:pt x="5" y="178"/>
                                      </a:lnTo>
                                      <a:lnTo>
                                        <a:pt x="0" y="147"/>
                                      </a:lnTo>
                                      <a:lnTo>
                                        <a:pt x="5" y="116"/>
                                      </a:lnTo>
                                      <a:lnTo>
                                        <a:pt x="14" y="89"/>
                                      </a:lnTo>
                                      <a:lnTo>
                                        <a:pt x="27" y="67"/>
                                      </a:lnTo>
                                      <a:lnTo>
                                        <a:pt x="49" y="44"/>
                                      </a:lnTo>
                                      <a:lnTo>
                                        <a:pt x="71" y="26"/>
                                      </a:lnTo>
                                      <a:lnTo>
                                        <a:pt x="94" y="13"/>
                                      </a:lnTo>
                                      <a:lnTo>
                                        <a:pt x="120" y="4"/>
                                      </a:lnTo>
                                      <a:lnTo>
                                        <a:pt x="152" y="0"/>
                                      </a:lnTo>
                                      <a:lnTo>
                                        <a:pt x="183" y="4"/>
                                      </a:lnTo>
                                      <a:lnTo>
                                        <a:pt x="209" y="13"/>
                                      </a:lnTo>
                                      <a:lnTo>
                                        <a:pt x="232" y="26"/>
                                      </a:lnTo>
                                      <a:lnTo>
                                        <a:pt x="254" y="44"/>
                                      </a:lnTo>
                                      <a:lnTo>
                                        <a:pt x="267" y="67"/>
                                      </a:lnTo>
                                      <a:lnTo>
                                        <a:pt x="281" y="89"/>
                                      </a:lnTo>
                                      <a:lnTo>
                                        <a:pt x="290" y="116"/>
                                      </a:lnTo>
                                      <a:lnTo>
                                        <a:pt x="290" y="14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4F4F"/>
                                </a:solidFill>
                                <a:ln w="9525">
                                  <a:noFill/>
                                  <a:round/>
                                  <a:headEnd/>
                                  <a:tailEnd/>
                                </a:ln>
                              </a:spPr>
                            </a:sp>
                            <a:sp>
                              <a:nvSpPr>
                                <a:cNvPr id="1589" name="Freeform 565"/>
                                <a:cNvSpPr>
                                  <a:spLocks/>
                                </a:cNvSpPr>
                              </a:nvSpPr>
                              <a:spPr bwMode="auto">
                                <a:xfrm>
                                  <a:off x="768" y="2226"/>
                                  <a:ext cx="191" cy="192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0" y="94"/>
                                    </a:cxn>
                                    <a:cxn ang="0">
                                      <a:pos x="9" y="130"/>
                                    </a:cxn>
                                    <a:cxn ang="0">
                                      <a:pos x="26" y="161"/>
                                    </a:cxn>
                                    <a:cxn ang="0">
                                      <a:pos x="58" y="184"/>
                                    </a:cxn>
                                    <a:cxn ang="0">
                                      <a:pos x="93" y="192"/>
                                    </a:cxn>
                                    <a:cxn ang="0">
                                      <a:pos x="133" y="184"/>
                                    </a:cxn>
                                    <a:cxn ang="0">
                                      <a:pos x="164" y="161"/>
                                    </a:cxn>
                                    <a:cxn ang="0">
                                      <a:pos x="182" y="130"/>
                                    </a:cxn>
                                    <a:cxn ang="0">
                                      <a:pos x="191" y="94"/>
                                    </a:cxn>
                                    <a:cxn ang="0">
                                      <a:pos x="182" y="58"/>
                                    </a:cxn>
                                    <a:cxn ang="0">
                                      <a:pos x="164" y="27"/>
                                    </a:cxn>
                                    <a:cxn ang="0">
                                      <a:pos x="133" y="9"/>
                                    </a:cxn>
                                    <a:cxn ang="0">
                                      <a:pos x="98" y="0"/>
                                    </a:cxn>
                                    <a:cxn ang="0">
                                      <a:pos x="62" y="9"/>
                                    </a:cxn>
                                    <a:cxn ang="0">
                                      <a:pos x="31" y="27"/>
                                    </a:cxn>
                                    <a:cxn ang="0">
                                      <a:pos x="9" y="58"/>
                                    </a:cxn>
                                    <a:cxn ang="0">
                                      <a:pos x="0" y="94"/>
                                    </a:cxn>
                                  </a:cxnLst>
                                  <a:rect l="0" t="0" r="r" b="b"/>
                                  <a:pathLst>
                                    <a:path w="191" h="192">
                                      <a:moveTo>
                                        <a:pt x="0" y="94"/>
                                      </a:moveTo>
                                      <a:lnTo>
                                        <a:pt x="9" y="130"/>
                                      </a:lnTo>
                                      <a:lnTo>
                                        <a:pt x="26" y="161"/>
                                      </a:lnTo>
                                      <a:lnTo>
                                        <a:pt x="58" y="184"/>
                                      </a:lnTo>
                                      <a:lnTo>
                                        <a:pt x="93" y="192"/>
                                      </a:lnTo>
                                      <a:lnTo>
                                        <a:pt x="133" y="184"/>
                                      </a:lnTo>
                                      <a:lnTo>
                                        <a:pt x="164" y="161"/>
                                      </a:lnTo>
                                      <a:lnTo>
                                        <a:pt x="182" y="130"/>
                                      </a:lnTo>
                                      <a:lnTo>
                                        <a:pt x="191" y="94"/>
                                      </a:lnTo>
                                      <a:lnTo>
                                        <a:pt x="182" y="58"/>
                                      </a:lnTo>
                                      <a:lnTo>
                                        <a:pt x="164" y="27"/>
                                      </a:lnTo>
                                      <a:lnTo>
                                        <a:pt x="133" y="9"/>
                                      </a:lnTo>
                                      <a:lnTo>
                                        <a:pt x="98" y="0"/>
                                      </a:lnTo>
                                      <a:lnTo>
                                        <a:pt x="62" y="9"/>
                                      </a:lnTo>
                                      <a:lnTo>
                                        <a:pt x="31" y="27"/>
                                      </a:lnTo>
                                      <a:lnTo>
                                        <a:pt x="9" y="58"/>
                                      </a:lnTo>
                                      <a:lnTo>
                                        <a:pt x="0" y="9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4F4F"/>
                                </a:solidFill>
                                <a:ln w="9525">
                                  <a:noFill/>
                                  <a:round/>
                                  <a:headEnd/>
                                  <a:tailEnd/>
                                </a:ln>
                              </a:spPr>
                            </a:sp>
                            <a:sp>
                              <a:nvSpPr>
                                <a:cNvPr id="1590" name="Freeform 566"/>
                                <a:cNvSpPr>
                                  <a:spLocks/>
                                </a:cNvSpPr>
                              </a:nvSpPr>
                              <a:spPr bwMode="auto">
                                <a:xfrm>
                                  <a:off x="2215" y="757"/>
                                  <a:ext cx="240" cy="242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240" y="121"/>
                                    </a:cxn>
                                    <a:cxn ang="0">
                                      <a:pos x="231" y="170"/>
                                    </a:cxn>
                                    <a:cxn ang="0">
                                      <a:pos x="204" y="206"/>
                                    </a:cxn>
                                    <a:cxn ang="0">
                                      <a:pos x="164" y="233"/>
                                    </a:cxn>
                                    <a:cxn ang="0">
                                      <a:pos x="115" y="242"/>
                                    </a:cxn>
                                    <a:cxn ang="0">
                                      <a:pos x="71" y="233"/>
                                    </a:cxn>
                                    <a:cxn ang="0">
                                      <a:pos x="31" y="206"/>
                                    </a:cxn>
                                    <a:cxn ang="0">
                                      <a:pos x="9" y="170"/>
                                    </a:cxn>
                                    <a:cxn ang="0">
                                      <a:pos x="0" y="121"/>
                                    </a:cxn>
                                    <a:cxn ang="0">
                                      <a:pos x="9" y="72"/>
                                    </a:cxn>
                                    <a:cxn ang="0">
                                      <a:pos x="35" y="36"/>
                                    </a:cxn>
                                    <a:cxn ang="0">
                                      <a:pos x="75" y="9"/>
                                    </a:cxn>
                                    <a:cxn ang="0">
                                      <a:pos x="124" y="0"/>
                                    </a:cxn>
                                    <a:cxn ang="0">
                                      <a:pos x="169" y="9"/>
                                    </a:cxn>
                                    <a:cxn ang="0">
                                      <a:pos x="209" y="36"/>
                                    </a:cxn>
                                    <a:cxn ang="0">
                                      <a:pos x="231" y="72"/>
                                    </a:cxn>
                                    <a:cxn ang="0">
                                      <a:pos x="240" y="121"/>
                                    </a:cxn>
                                  </a:cxnLst>
                                  <a:rect l="0" t="0" r="r" b="b"/>
                                  <a:pathLst>
                                    <a:path w="240" h="242">
                                      <a:moveTo>
                                        <a:pt x="240" y="121"/>
                                      </a:moveTo>
                                      <a:lnTo>
                                        <a:pt x="231" y="170"/>
                                      </a:lnTo>
                                      <a:lnTo>
                                        <a:pt x="204" y="206"/>
                                      </a:lnTo>
                                      <a:lnTo>
                                        <a:pt x="164" y="233"/>
                                      </a:lnTo>
                                      <a:lnTo>
                                        <a:pt x="115" y="242"/>
                                      </a:lnTo>
                                      <a:lnTo>
                                        <a:pt x="71" y="233"/>
                                      </a:lnTo>
                                      <a:lnTo>
                                        <a:pt x="31" y="206"/>
                                      </a:lnTo>
                                      <a:lnTo>
                                        <a:pt x="9" y="170"/>
                                      </a:lnTo>
                                      <a:lnTo>
                                        <a:pt x="0" y="121"/>
                                      </a:lnTo>
                                      <a:lnTo>
                                        <a:pt x="9" y="72"/>
                                      </a:lnTo>
                                      <a:lnTo>
                                        <a:pt x="35" y="36"/>
                                      </a:lnTo>
                                      <a:lnTo>
                                        <a:pt x="75" y="9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69" y="9"/>
                                      </a:lnTo>
                                      <a:lnTo>
                                        <a:pt x="209" y="36"/>
                                      </a:lnTo>
                                      <a:lnTo>
                                        <a:pt x="231" y="72"/>
                                      </a:lnTo>
                                      <a:lnTo>
                                        <a:pt x="240" y="12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4F4F"/>
                                </a:solidFill>
                                <a:ln w="9525">
                                  <a:noFill/>
                                  <a:round/>
                                  <a:headEnd/>
                                  <a:tailEnd/>
                                </a:ln>
                              </a:spPr>
                            </a:sp>
                            <a:sp>
                              <a:nvSpPr>
                                <a:cNvPr id="1591" name="Freeform 567"/>
                                <a:cNvSpPr>
                                  <a:spLocks/>
                                </a:cNvSpPr>
                              </a:nvSpPr>
                              <a:spPr bwMode="auto">
                                <a:xfrm>
                                  <a:off x="1872" y="1771"/>
                                  <a:ext cx="436" cy="433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0" y="219"/>
                                    </a:cxn>
                                    <a:cxn ang="0">
                                      <a:pos x="4" y="263"/>
                                    </a:cxn>
                                    <a:cxn ang="0">
                                      <a:pos x="18" y="304"/>
                                    </a:cxn>
                                    <a:cxn ang="0">
                                      <a:pos x="35" y="339"/>
                                    </a:cxn>
                                    <a:cxn ang="0">
                                      <a:pos x="62" y="371"/>
                                    </a:cxn>
                                    <a:cxn ang="0">
                                      <a:pos x="93" y="397"/>
                                    </a:cxn>
                                    <a:cxn ang="0">
                                      <a:pos x="129" y="415"/>
                                    </a:cxn>
                                    <a:cxn ang="0">
                                      <a:pos x="169" y="429"/>
                                    </a:cxn>
                                    <a:cxn ang="0">
                                      <a:pos x="214" y="433"/>
                                    </a:cxn>
                                    <a:cxn ang="0">
                                      <a:pos x="258" y="429"/>
                                    </a:cxn>
                                    <a:cxn ang="0">
                                      <a:pos x="298" y="415"/>
                                    </a:cxn>
                                    <a:cxn ang="0">
                                      <a:pos x="334" y="397"/>
                                    </a:cxn>
                                    <a:cxn ang="0">
                                      <a:pos x="365" y="371"/>
                                    </a:cxn>
                                    <a:cxn ang="0">
                                      <a:pos x="396" y="339"/>
                                    </a:cxn>
                                    <a:cxn ang="0">
                                      <a:pos x="414" y="304"/>
                                    </a:cxn>
                                    <a:cxn ang="0">
                                      <a:pos x="432" y="263"/>
                                    </a:cxn>
                                    <a:cxn ang="0">
                                      <a:pos x="436" y="219"/>
                                    </a:cxn>
                                    <a:cxn ang="0">
                                      <a:pos x="432" y="174"/>
                                    </a:cxn>
                                    <a:cxn ang="0">
                                      <a:pos x="418" y="134"/>
                                    </a:cxn>
                                    <a:cxn ang="0">
                                      <a:pos x="401" y="98"/>
                                    </a:cxn>
                                    <a:cxn ang="0">
                                      <a:pos x="374" y="62"/>
                                    </a:cxn>
                                    <a:cxn ang="0">
                                      <a:pos x="343" y="36"/>
                                    </a:cxn>
                                    <a:cxn ang="0">
                                      <a:pos x="307" y="18"/>
                                    </a:cxn>
                                    <a:cxn ang="0">
                                      <a:pos x="267" y="4"/>
                                    </a:cxn>
                                    <a:cxn ang="0">
                                      <a:pos x="222" y="0"/>
                                    </a:cxn>
                                    <a:cxn ang="0">
                                      <a:pos x="178" y="4"/>
                                    </a:cxn>
                                    <a:cxn ang="0">
                                      <a:pos x="138" y="18"/>
                                    </a:cxn>
                                    <a:cxn ang="0">
                                      <a:pos x="102" y="36"/>
                                    </a:cxn>
                                    <a:cxn ang="0">
                                      <a:pos x="67" y="62"/>
                                    </a:cxn>
                                    <a:cxn ang="0">
                                      <a:pos x="40" y="98"/>
                                    </a:cxn>
                                    <a:cxn ang="0">
                                      <a:pos x="18" y="134"/>
                                    </a:cxn>
                                    <a:cxn ang="0">
                                      <a:pos x="4" y="174"/>
                                    </a:cxn>
                                    <a:cxn ang="0">
                                      <a:pos x="0" y="219"/>
                                    </a:cxn>
                                  </a:cxnLst>
                                  <a:rect l="0" t="0" r="r" b="b"/>
                                  <a:pathLst>
                                    <a:path w="436" h="433">
                                      <a:moveTo>
                                        <a:pt x="0" y="219"/>
                                      </a:moveTo>
                                      <a:lnTo>
                                        <a:pt x="4" y="263"/>
                                      </a:lnTo>
                                      <a:lnTo>
                                        <a:pt x="18" y="304"/>
                                      </a:lnTo>
                                      <a:lnTo>
                                        <a:pt x="35" y="339"/>
                                      </a:lnTo>
                                      <a:lnTo>
                                        <a:pt x="62" y="371"/>
                                      </a:lnTo>
                                      <a:lnTo>
                                        <a:pt x="93" y="397"/>
                                      </a:lnTo>
                                      <a:lnTo>
                                        <a:pt x="129" y="415"/>
                                      </a:lnTo>
                                      <a:lnTo>
                                        <a:pt x="169" y="429"/>
                                      </a:lnTo>
                                      <a:lnTo>
                                        <a:pt x="214" y="433"/>
                                      </a:lnTo>
                                      <a:lnTo>
                                        <a:pt x="258" y="429"/>
                                      </a:lnTo>
                                      <a:lnTo>
                                        <a:pt x="298" y="415"/>
                                      </a:lnTo>
                                      <a:lnTo>
                                        <a:pt x="334" y="397"/>
                                      </a:lnTo>
                                      <a:lnTo>
                                        <a:pt x="365" y="371"/>
                                      </a:lnTo>
                                      <a:lnTo>
                                        <a:pt x="396" y="339"/>
                                      </a:lnTo>
                                      <a:lnTo>
                                        <a:pt x="414" y="304"/>
                                      </a:lnTo>
                                      <a:lnTo>
                                        <a:pt x="432" y="263"/>
                                      </a:lnTo>
                                      <a:lnTo>
                                        <a:pt x="436" y="219"/>
                                      </a:lnTo>
                                      <a:lnTo>
                                        <a:pt x="432" y="174"/>
                                      </a:lnTo>
                                      <a:lnTo>
                                        <a:pt x="418" y="134"/>
                                      </a:lnTo>
                                      <a:lnTo>
                                        <a:pt x="401" y="98"/>
                                      </a:lnTo>
                                      <a:lnTo>
                                        <a:pt x="374" y="62"/>
                                      </a:lnTo>
                                      <a:lnTo>
                                        <a:pt x="343" y="36"/>
                                      </a:lnTo>
                                      <a:lnTo>
                                        <a:pt x="307" y="18"/>
                                      </a:lnTo>
                                      <a:lnTo>
                                        <a:pt x="267" y="4"/>
                                      </a:lnTo>
                                      <a:lnTo>
                                        <a:pt x="222" y="0"/>
                                      </a:lnTo>
                                      <a:lnTo>
                                        <a:pt x="178" y="4"/>
                                      </a:lnTo>
                                      <a:lnTo>
                                        <a:pt x="138" y="18"/>
                                      </a:lnTo>
                                      <a:lnTo>
                                        <a:pt x="102" y="36"/>
                                      </a:lnTo>
                                      <a:lnTo>
                                        <a:pt x="67" y="62"/>
                                      </a:lnTo>
                                      <a:lnTo>
                                        <a:pt x="40" y="98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4" y="174"/>
                                      </a:lnTo>
                                      <a:lnTo>
                                        <a:pt x="0" y="2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4F4F"/>
                                </a:solidFill>
                                <a:ln w="9525">
                                  <a:noFill/>
                                  <a:round/>
                                  <a:headEnd/>
                                  <a:tailEnd/>
                                </a:ln>
                              </a:spPr>
                            </a:sp>
                            <a:sp>
                              <a:nvSpPr>
                                <a:cNvPr id="1592" name="Freeform 568"/>
                                <a:cNvSpPr>
                                  <a:spLocks/>
                                </a:cNvSpPr>
                              </a:nvSpPr>
                              <a:spPr bwMode="auto">
                                <a:xfrm>
                                  <a:off x="2535" y="4178"/>
                                  <a:ext cx="192" cy="196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192" y="98"/>
                                    </a:cxn>
                                    <a:cxn ang="0">
                                      <a:pos x="183" y="134"/>
                                    </a:cxn>
                                    <a:cxn ang="0">
                                      <a:pos x="165" y="165"/>
                                    </a:cxn>
                                    <a:cxn ang="0">
                                      <a:pos x="134" y="187"/>
                                    </a:cxn>
                                    <a:cxn ang="0">
                                      <a:pos x="94" y="196"/>
                                    </a:cxn>
                                    <a:cxn ang="0">
                                      <a:pos x="58" y="187"/>
                                    </a:cxn>
                                    <a:cxn ang="0">
                                      <a:pos x="27" y="165"/>
                                    </a:cxn>
                                    <a:cxn ang="0">
                                      <a:pos x="9" y="134"/>
                                    </a:cxn>
                                    <a:cxn ang="0">
                                      <a:pos x="0" y="98"/>
                                    </a:cxn>
                                    <a:cxn ang="0">
                                      <a:pos x="9" y="58"/>
                                    </a:cxn>
                                    <a:cxn ang="0">
                                      <a:pos x="31" y="26"/>
                                    </a:cxn>
                                    <a:cxn ang="0">
                                      <a:pos x="63" y="9"/>
                                    </a:cxn>
                                    <a:cxn ang="0">
                                      <a:pos x="98" y="0"/>
                                    </a:cxn>
                                    <a:cxn ang="0">
                                      <a:pos x="134" y="9"/>
                                    </a:cxn>
                                    <a:cxn ang="0">
                                      <a:pos x="165" y="26"/>
                                    </a:cxn>
                                    <a:cxn ang="0">
                                      <a:pos x="183" y="58"/>
                                    </a:cxn>
                                    <a:cxn ang="0">
                                      <a:pos x="192" y="98"/>
                                    </a:cxn>
                                  </a:cxnLst>
                                  <a:rect l="0" t="0" r="r" b="b"/>
                                  <a:pathLst>
                                    <a:path w="192" h="196">
                                      <a:moveTo>
                                        <a:pt x="192" y="98"/>
                                      </a:moveTo>
                                      <a:lnTo>
                                        <a:pt x="183" y="134"/>
                                      </a:lnTo>
                                      <a:lnTo>
                                        <a:pt x="165" y="165"/>
                                      </a:lnTo>
                                      <a:lnTo>
                                        <a:pt x="134" y="187"/>
                                      </a:lnTo>
                                      <a:lnTo>
                                        <a:pt x="94" y="196"/>
                                      </a:lnTo>
                                      <a:lnTo>
                                        <a:pt x="58" y="187"/>
                                      </a:lnTo>
                                      <a:lnTo>
                                        <a:pt x="27" y="165"/>
                                      </a:lnTo>
                                      <a:lnTo>
                                        <a:pt x="9" y="134"/>
                                      </a:lnTo>
                                      <a:lnTo>
                                        <a:pt x="0" y="98"/>
                                      </a:lnTo>
                                      <a:lnTo>
                                        <a:pt x="9" y="58"/>
                                      </a:lnTo>
                                      <a:lnTo>
                                        <a:pt x="31" y="26"/>
                                      </a:lnTo>
                                      <a:lnTo>
                                        <a:pt x="63" y="9"/>
                                      </a:lnTo>
                                      <a:lnTo>
                                        <a:pt x="98" y="0"/>
                                      </a:lnTo>
                                      <a:lnTo>
                                        <a:pt x="134" y="9"/>
                                      </a:lnTo>
                                      <a:lnTo>
                                        <a:pt x="165" y="26"/>
                                      </a:lnTo>
                                      <a:lnTo>
                                        <a:pt x="183" y="58"/>
                                      </a:lnTo>
                                      <a:lnTo>
                                        <a:pt x="192" y="9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4F4F"/>
                                </a:solidFill>
                                <a:ln w="9525">
                                  <a:noFill/>
                                  <a:round/>
                                  <a:headEnd/>
                                  <a:tailEnd/>
                                </a:ln>
                              </a:spPr>
                            </a:sp>
                            <a:sp>
                              <a:nvSpPr>
                                <a:cNvPr id="1593" name="Freeform 569"/>
                                <a:cNvSpPr>
                                  <a:spLocks/>
                                </a:cNvSpPr>
                              </a:nvSpPr>
                              <a:spPr bwMode="auto">
                                <a:xfrm>
                                  <a:off x="923" y="1079"/>
                                  <a:ext cx="192" cy="192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192" y="94"/>
                                    </a:cxn>
                                    <a:cxn ang="0">
                                      <a:pos x="183" y="129"/>
                                    </a:cxn>
                                    <a:cxn ang="0">
                                      <a:pos x="165" y="161"/>
                                    </a:cxn>
                                    <a:cxn ang="0">
                                      <a:pos x="134" y="183"/>
                                    </a:cxn>
                                    <a:cxn ang="0">
                                      <a:pos x="94" y="192"/>
                                    </a:cxn>
                                    <a:cxn ang="0">
                                      <a:pos x="58" y="183"/>
                                    </a:cxn>
                                    <a:cxn ang="0">
                                      <a:pos x="27" y="161"/>
                                    </a:cxn>
                                    <a:cxn ang="0">
                                      <a:pos x="9" y="129"/>
                                    </a:cxn>
                                    <a:cxn ang="0">
                                      <a:pos x="0" y="94"/>
                                    </a:cxn>
                                    <a:cxn ang="0">
                                      <a:pos x="9" y="58"/>
                                    </a:cxn>
                                    <a:cxn ang="0">
                                      <a:pos x="32" y="27"/>
                                    </a:cxn>
                                    <a:cxn ang="0">
                                      <a:pos x="63" y="9"/>
                                    </a:cxn>
                                    <a:cxn ang="0">
                                      <a:pos x="98" y="0"/>
                                    </a:cxn>
                                    <a:cxn ang="0">
                                      <a:pos x="134" y="9"/>
                                    </a:cxn>
                                    <a:cxn ang="0">
                                      <a:pos x="165" y="27"/>
                                    </a:cxn>
                                    <a:cxn ang="0">
                                      <a:pos x="183" y="58"/>
                                    </a:cxn>
                                    <a:cxn ang="0">
                                      <a:pos x="192" y="94"/>
                                    </a:cxn>
                                  </a:cxnLst>
                                  <a:rect l="0" t="0" r="r" b="b"/>
                                  <a:pathLst>
                                    <a:path w="192" h="192">
                                      <a:moveTo>
                                        <a:pt x="192" y="94"/>
                                      </a:moveTo>
                                      <a:lnTo>
                                        <a:pt x="183" y="129"/>
                                      </a:lnTo>
                                      <a:lnTo>
                                        <a:pt x="165" y="161"/>
                                      </a:lnTo>
                                      <a:lnTo>
                                        <a:pt x="134" y="183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58" y="183"/>
                                      </a:lnTo>
                                      <a:lnTo>
                                        <a:pt x="27" y="161"/>
                                      </a:lnTo>
                                      <a:lnTo>
                                        <a:pt x="9" y="129"/>
                                      </a:lnTo>
                                      <a:lnTo>
                                        <a:pt x="0" y="94"/>
                                      </a:lnTo>
                                      <a:lnTo>
                                        <a:pt x="9" y="58"/>
                                      </a:lnTo>
                                      <a:lnTo>
                                        <a:pt x="32" y="27"/>
                                      </a:lnTo>
                                      <a:lnTo>
                                        <a:pt x="63" y="9"/>
                                      </a:lnTo>
                                      <a:lnTo>
                                        <a:pt x="98" y="0"/>
                                      </a:lnTo>
                                      <a:lnTo>
                                        <a:pt x="134" y="9"/>
                                      </a:lnTo>
                                      <a:lnTo>
                                        <a:pt x="165" y="27"/>
                                      </a:lnTo>
                                      <a:lnTo>
                                        <a:pt x="183" y="58"/>
                                      </a:lnTo>
                                      <a:lnTo>
                                        <a:pt x="192" y="9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4F4F"/>
                                </a:solidFill>
                                <a:ln w="9525">
                                  <a:noFill/>
                                  <a:round/>
                                  <a:headEnd/>
                                  <a:tailEnd/>
                                </a:ln>
                              </a:spPr>
                            </a:sp>
                            <a:sp>
                              <a:nvSpPr>
                                <a:cNvPr id="1594" name="Freeform 570"/>
                                <a:cNvSpPr>
                                  <a:spLocks/>
                                </a:cNvSpPr>
                              </a:nvSpPr>
                              <a:spPr bwMode="auto">
                                <a:xfrm>
                                  <a:off x="6035" y="4160"/>
                                  <a:ext cx="1585" cy="1214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1567" y="1103"/>
                                    </a:cxn>
                                    <a:cxn ang="0">
                                      <a:pos x="1571" y="1045"/>
                                    </a:cxn>
                                    <a:cxn ang="0">
                                      <a:pos x="1580" y="911"/>
                                    </a:cxn>
                                    <a:cxn ang="0">
                                      <a:pos x="1585" y="768"/>
                                    </a:cxn>
                                    <a:cxn ang="0">
                                      <a:pos x="1576" y="683"/>
                                    </a:cxn>
                                    <a:cxn ang="0">
                                      <a:pos x="1562" y="665"/>
                                    </a:cxn>
                                    <a:cxn ang="0">
                                      <a:pos x="1540" y="638"/>
                                    </a:cxn>
                                    <a:cxn ang="0">
                                      <a:pos x="1496" y="598"/>
                                    </a:cxn>
                                    <a:cxn ang="0">
                                      <a:pos x="1442" y="545"/>
                                    </a:cxn>
                                    <a:cxn ang="0">
                                      <a:pos x="1375" y="491"/>
                                    </a:cxn>
                                    <a:cxn ang="0">
                                      <a:pos x="1295" y="428"/>
                                    </a:cxn>
                                    <a:cxn ang="0">
                                      <a:pos x="1206" y="362"/>
                                    </a:cxn>
                                    <a:cxn ang="0">
                                      <a:pos x="1104" y="295"/>
                                    </a:cxn>
                                    <a:cxn ang="0">
                                      <a:pos x="993" y="232"/>
                                    </a:cxn>
                                    <a:cxn ang="0">
                                      <a:pos x="872" y="174"/>
                                    </a:cxn>
                                    <a:cxn ang="0">
                                      <a:pos x="743" y="116"/>
                                    </a:cxn>
                                    <a:cxn ang="0">
                                      <a:pos x="610" y="71"/>
                                    </a:cxn>
                                    <a:cxn ang="0">
                                      <a:pos x="463" y="31"/>
                                    </a:cxn>
                                    <a:cxn ang="0">
                                      <a:pos x="316" y="9"/>
                                    </a:cxn>
                                    <a:cxn ang="0">
                                      <a:pos x="160" y="0"/>
                                    </a:cxn>
                                    <a:cxn ang="0">
                                      <a:pos x="0" y="4"/>
                                    </a:cxn>
                                    <a:cxn ang="0">
                                      <a:pos x="9" y="4"/>
                                    </a:cxn>
                                    <a:cxn ang="0">
                                      <a:pos x="40" y="4"/>
                                    </a:cxn>
                                    <a:cxn ang="0">
                                      <a:pos x="84" y="9"/>
                                    </a:cxn>
                                    <a:cxn ang="0">
                                      <a:pos x="142" y="18"/>
                                    </a:cxn>
                                    <a:cxn ang="0">
                                      <a:pos x="218" y="31"/>
                                    </a:cxn>
                                    <a:cxn ang="0">
                                      <a:pos x="307" y="44"/>
                                    </a:cxn>
                                    <a:cxn ang="0">
                                      <a:pos x="400" y="71"/>
                                    </a:cxn>
                                    <a:cxn ang="0">
                                      <a:pos x="507" y="103"/>
                                    </a:cxn>
                                    <a:cxn ang="0">
                                      <a:pos x="623" y="143"/>
                                    </a:cxn>
                                    <a:cxn ang="0">
                                      <a:pos x="739" y="192"/>
                                    </a:cxn>
                                    <a:cxn ang="0">
                                      <a:pos x="863" y="254"/>
                                    </a:cxn>
                                    <a:cxn ang="0">
                                      <a:pos x="988" y="326"/>
                                    </a:cxn>
                                    <a:cxn ang="0">
                                      <a:pos x="1117" y="411"/>
                                    </a:cxn>
                                    <a:cxn ang="0">
                                      <a:pos x="1242" y="513"/>
                                    </a:cxn>
                                    <a:cxn ang="0">
                                      <a:pos x="1367" y="629"/>
                                    </a:cxn>
                                    <a:cxn ang="0">
                                      <a:pos x="1487" y="759"/>
                                    </a:cxn>
                                    <a:cxn ang="0">
                                      <a:pos x="1491" y="1214"/>
                                    </a:cxn>
                                    <a:cxn ang="0">
                                      <a:pos x="1567" y="1103"/>
                                    </a:cxn>
                                  </a:cxnLst>
                                  <a:rect l="0" t="0" r="r" b="b"/>
                                  <a:pathLst>
                                    <a:path w="1585" h="1214">
                                      <a:moveTo>
                                        <a:pt x="1567" y="1103"/>
                                      </a:moveTo>
                                      <a:lnTo>
                                        <a:pt x="1571" y="1045"/>
                                      </a:lnTo>
                                      <a:lnTo>
                                        <a:pt x="1580" y="911"/>
                                      </a:lnTo>
                                      <a:lnTo>
                                        <a:pt x="1585" y="768"/>
                                      </a:lnTo>
                                      <a:lnTo>
                                        <a:pt x="1576" y="683"/>
                                      </a:lnTo>
                                      <a:lnTo>
                                        <a:pt x="1562" y="665"/>
                                      </a:lnTo>
                                      <a:lnTo>
                                        <a:pt x="1540" y="638"/>
                                      </a:lnTo>
                                      <a:lnTo>
                                        <a:pt x="1496" y="598"/>
                                      </a:lnTo>
                                      <a:lnTo>
                                        <a:pt x="1442" y="545"/>
                                      </a:lnTo>
                                      <a:lnTo>
                                        <a:pt x="1375" y="491"/>
                                      </a:lnTo>
                                      <a:lnTo>
                                        <a:pt x="1295" y="428"/>
                                      </a:lnTo>
                                      <a:lnTo>
                                        <a:pt x="1206" y="362"/>
                                      </a:lnTo>
                                      <a:lnTo>
                                        <a:pt x="1104" y="295"/>
                                      </a:lnTo>
                                      <a:lnTo>
                                        <a:pt x="993" y="232"/>
                                      </a:lnTo>
                                      <a:lnTo>
                                        <a:pt x="872" y="174"/>
                                      </a:lnTo>
                                      <a:lnTo>
                                        <a:pt x="743" y="116"/>
                                      </a:lnTo>
                                      <a:lnTo>
                                        <a:pt x="610" y="71"/>
                                      </a:lnTo>
                                      <a:lnTo>
                                        <a:pt x="463" y="31"/>
                                      </a:lnTo>
                                      <a:lnTo>
                                        <a:pt x="316" y="9"/>
                                      </a:lnTo>
                                      <a:lnTo>
                                        <a:pt x="16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9" y="4"/>
                                      </a:lnTo>
                                      <a:lnTo>
                                        <a:pt x="40" y="4"/>
                                      </a:lnTo>
                                      <a:lnTo>
                                        <a:pt x="84" y="9"/>
                                      </a:lnTo>
                                      <a:lnTo>
                                        <a:pt x="142" y="18"/>
                                      </a:lnTo>
                                      <a:lnTo>
                                        <a:pt x="218" y="31"/>
                                      </a:lnTo>
                                      <a:lnTo>
                                        <a:pt x="307" y="44"/>
                                      </a:lnTo>
                                      <a:lnTo>
                                        <a:pt x="400" y="71"/>
                                      </a:lnTo>
                                      <a:lnTo>
                                        <a:pt x="507" y="103"/>
                                      </a:lnTo>
                                      <a:lnTo>
                                        <a:pt x="623" y="143"/>
                                      </a:lnTo>
                                      <a:lnTo>
                                        <a:pt x="739" y="192"/>
                                      </a:lnTo>
                                      <a:lnTo>
                                        <a:pt x="863" y="254"/>
                                      </a:lnTo>
                                      <a:lnTo>
                                        <a:pt x="988" y="326"/>
                                      </a:lnTo>
                                      <a:lnTo>
                                        <a:pt x="1117" y="411"/>
                                      </a:lnTo>
                                      <a:lnTo>
                                        <a:pt x="1242" y="513"/>
                                      </a:lnTo>
                                      <a:lnTo>
                                        <a:pt x="1367" y="629"/>
                                      </a:lnTo>
                                      <a:lnTo>
                                        <a:pt x="1487" y="759"/>
                                      </a:lnTo>
                                      <a:lnTo>
                                        <a:pt x="1491" y="1214"/>
                                      </a:lnTo>
                                      <a:lnTo>
                                        <a:pt x="1567" y="110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9771E"/>
                                </a:solidFill>
                                <a:ln w="9525">
                                  <a:noFill/>
                                  <a:round/>
                                  <a:headEnd/>
                                  <a:tailEnd/>
                                </a:ln>
                              </a:spPr>
                            </a:sp>
                            <a:sp>
                              <a:nvSpPr>
                                <a:cNvPr id="1595" name="Freeform 571"/>
                                <a:cNvSpPr>
                                  <a:spLocks/>
                                </a:cNvSpPr>
                              </a:nvSpPr>
                              <a:spPr bwMode="auto">
                                <a:xfrm>
                                  <a:off x="7584" y="3039"/>
                                  <a:ext cx="1460" cy="1081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1233" y="969"/>
                                    </a:cxn>
                                    <a:cxn ang="0">
                                      <a:pos x="1305" y="973"/>
                                    </a:cxn>
                                    <a:cxn ang="0">
                                      <a:pos x="1394" y="965"/>
                                    </a:cxn>
                                    <a:cxn ang="0">
                                      <a:pos x="1456" y="920"/>
                                    </a:cxn>
                                    <a:cxn ang="0">
                                      <a:pos x="1434" y="737"/>
                                    </a:cxn>
                                    <a:cxn ang="0">
                                      <a:pos x="1371" y="447"/>
                                    </a:cxn>
                                    <a:cxn ang="0">
                                      <a:pos x="1305" y="201"/>
                                    </a:cxn>
                                    <a:cxn ang="0">
                                      <a:pos x="1242" y="49"/>
                                    </a:cxn>
                                    <a:cxn ang="0">
                                      <a:pos x="1198" y="18"/>
                                    </a:cxn>
                                    <a:cxn ang="0">
                                      <a:pos x="1109" y="13"/>
                                    </a:cxn>
                                    <a:cxn ang="0">
                                      <a:pos x="975" y="9"/>
                                    </a:cxn>
                                    <a:cxn ang="0">
                                      <a:pos x="806" y="5"/>
                                    </a:cxn>
                                    <a:cxn ang="0">
                                      <a:pos x="632" y="0"/>
                                    </a:cxn>
                                    <a:cxn ang="0">
                                      <a:pos x="472" y="5"/>
                                    </a:cxn>
                                    <a:cxn ang="0">
                                      <a:pos x="338" y="13"/>
                                    </a:cxn>
                                    <a:cxn ang="0">
                                      <a:pos x="254" y="27"/>
                                    </a:cxn>
                                    <a:cxn ang="0">
                                      <a:pos x="209" y="107"/>
                                    </a:cxn>
                                    <a:cxn ang="0">
                                      <a:pos x="125" y="366"/>
                                    </a:cxn>
                                    <a:cxn ang="0">
                                      <a:pos x="36" y="674"/>
                                    </a:cxn>
                                    <a:cxn ang="0">
                                      <a:pos x="0" y="907"/>
                                    </a:cxn>
                                    <a:cxn ang="0">
                                      <a:pos x="45" y="973"/>
                                    </a:cxn>
                                    <a:cxn ang="0">
                                      <a:pos x="111" y="996"/>
                                    </a:cxn>
                                    <a:cxn ang="0">
                                      <a:pos x="183" y="987"/>
                                    </a:cxn>
                                    <a:cxn ang="0">
                                      <a:pos x="249" y="929"/>
                                    </a:cxn>
                                    <a:cxn ang="0">
                                      <a:pos x="316" y="759"/>
                                    </a:cxn>
                                    <a:cxn ang="0">
                                      <a:pos x="370" y="576"/>
                                    </a:cxn>
                                    <a:cxn ang="0">
                                      <a:pos x="379" y="589"/>
                                    </a:cxn>
                                    <a:cxn ang="0">
                                      <a:pos x="419" y="777"/>
                                    </a:cxn>
                                    <a:cxn ang="0">
                                      <a:pos x="481" y="844"/>
                                    </a:cxn>
                                    <a:cxn ang="0">
                                      <a:pos x="552" y="853"/>
                                    </a:cxn>
                                    <a:cxn ang="0">
                                      <a:pos x="623" y="844"/>
                                    </a:cxn>
                                    <a:cxn ang="0">
                                      <a:pos x="668" y="808"/>
                                    </a:cxn>
                                    <a:cxn ang="0">
                                      <a:pos x="659" y="665"/>
                                    </a:cxn>
                                    <a:cxn ang="0">
                                      <a:pos x="632" y="362"/>
                                    </a:cxn>
                                    <a:cxn ang="0">
                                      <a:pos x="904" y="313"/>
                                    </a:cxn>
                                    <a:cxn ang="0">
                                      <a:pos x="850" y="621"/>
                                    </a:cxn>
                                    <a:cxn ang="0">
                                      <a:pos x="797" y="1014"/>
                                    </a:cxn>
                                    <a:cxn ang="0">
                                      <a:pos x="837" y="1072"/>
                                    </a:cxn>
                                    <a:cxn ang="0">
                                      <a:pos x="922" y="1076"/>
                                    </a:cxn>
                                    <a:cxn ang="0">
                                      <a:pos x="1015" y="1049"/>
                                    </a:cxn>
                                    <a:cxn ang="0">
                                      <a:pos x="1060" y="1000"/>
                                    </a:cxn>
                                    <a:cxn ang="0">
                                      <a:pos x="1095" y="777"/>
                                    </a:cxn>
                                    <a:cxn ang="0">
                                      <a:pos x="1118" y="607"/>
                                    </a:cxn>
                                  </a:cxnLst>
                                  <a:rect l="0" t="0" r="r" b="b"/>
                                  <a:pathLst>
                                    <a:path w="1460" h="1081">
                                      <a:moveTo>
                                        <a:pt x="1224" y="969"/>
                                      </a:moveTo>
                                      <a:lnTo>
                                        <a:pt x="1233" y="969"/>
                                      </a:lnTo>
                                      <a:lnTo>
                                        <a:pt x="1265" y="973"/>
                                      </a:lnTo>
                                      <a:lnTo>
                                        <a:pt x="1305" y="973"/>
                                      </a:lnTo>
                                      <a:lnTo>
                                        <a:pt x="1349" y="973"/>
                                      </a:lnTo>
                                      <a:lnTo>
                                        <a:pt x="1394" y="965"/>
                                      </a:lnTo>
                                      <a:lnTo>
                                        <a:pt x="1429" y="947"/>
                                      </a:lnTo>
                                      <a:lnTo>
                                        <a:pt x="1456" y="920"/>
                                      </a:lnTo>
                                      <a:lnTo>
                                        <a:pt x="1460" y="880"/>
                                      </a:lnTo>
                                      <a:lnTo>
                                        <a:pt x="1434" y="737"/>
                                      </a:lnTo>
                                      <a:lnTo>
                                        <a:pt x="1403" y="589"/>
                                      </a:lnTo>
                                      <a:lnTo>
                                        <a:pt x="1371" y="447"/>
                                      </a:lnTo>
                                      <a:lnTo>
                                        <a:pt x="1336" y="317"/>
                                      </a:lnTo>
                                      <a:lnTo>
                                        <a:pt x="1305" y="201"/>
                                      </a:lnTo>
                                      <a:lnTo>
                                        <a:pt x="1273" y="107"/>
                                      </a:lnTo>
                                      <a:lnTo>
                                        <a:pt x="1242" y="49"/>
                                      </a:lnTo>
                                      <a:lnTo>
                                        <a:pt x="1220" y="22"/>
                                      </a:lnTo>
                                      <a:lnTo>
                                        <a:pt x="1198" y="18"/>
                                      </a:lnTo>
                                      <a:lnTo>
                                        <a:pt x="1162" y="18"/>
                                      </a:lnTo>
                                      <a:lnTo>
                                        <a:pt x="1109" y="13"/>
                                      </a:lnTo>
                                      <a:lnTo>
                                        <a:pt x="1046" y="9"/>
                                      </a:lnTo>
                                      <a:lnTo>
                                        <a:pt x="975" y="9"/>
                                      </a:lnTo>
                                      <a:lnTo>
                                        <a:pt x="895" y="5"/>
                                      </a:lnTo>
                                      <a:lnTo>
                                        <a:pt x="806" y="5"/>
                                      </a:lnTo>
                                      <a:lnTo>
                                        <a:pt x="721" y="0"/>
                                      </a:lnTo>
                                      <a:lnTo>
                                        <a:pt x="632" y="0"/>
                                      </a:lnTo>
                                      <a:lnTo>
                                        <a:pt x="548" y="5"/>
                                      </a:lnTo>
                                      <a:lnTo>
                                        <a:pt x="472" y="5"/>
                                      </a:lnTo>
                                      <a:lnTo>
                                        <a:pt x="401" y="9"/>
                                      </a:lnTo>
                                      <a:lnTo>
                                        <a:pt x="338" y="13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54" y="27"/>
                                      </a:lnTo>
                                      <a:lnTo>
                                        <a:pt x="241" y="36"/>
                                      </a:lnTo>
                                      <a:lnTo>
                                        <a:pt x="209" y="107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25" y="366"/>
                                      </a:lnTo>
                                      <a:lnTo>
                                        <a:pt x="76" y="523"/>
                                      </a:lnTo>
                                      <a:lnTo>
                                        <a:pt x="36" y="674"/>
                                      </a:lnTo>
                                      <a:lnTo>
                                        <a:pt x="9" y="808"/>
                                      </a:lnTo>
                                      <a:lnTo>
                                        <a:pt x="0" y="907"/>
                                      </a:lnTo>
                                      <a:lnTo>
                                        <a:pt x="13" y="956"/>
                                      </a:lnTo>
                                      <a:lnTo>
                                        <a:pt x="45" y="973"/>
                                      </a:lnTo>
                                      <a:lnTo>
                                        <a:pt x="76" y="987"/>
                                      </a:lnTo>
                                      <a:lnTo>
                                        <a:pt x="111" y="996"/>
                                      </a:lnTo>
                                      <a:lnTo>
                                        <a:pt x="147" y="996"/>
                                      </a:lnTo>
                                      <a:lnTo>
                                        <a:pt x="183" y="987"/>
                                      </a:lnTo>
                                      <a:lnTo>
                                        <a:pt x="218" y="965"/>
                                      </a:lnTo>
                                      <a:lnTo>
                                        <a:pt x="249" y="929"/>
                                      </a:lnTo>
                                      <a:lnTo>
                                        <a:pt x="276" y="880"/>
                                      </a:lnTo>
                                      <a:lnTo>
                                        <a:pt x="316" y="759"/>
                                      </a:lnTo>
                                      <a:lnTo>
                                        <a:pt x="347" y="652"/>
                                      </a:lnTo>
                                      <a:lnTo>
                                        <a:pt x="370" y="576"/>
                                      </a:lnTo>
                                      <a:lnTo>
                                        <a:pt x="374" y="549"/>
                                      </a:lnTo>
                                      <a:lnTo>
                                        <a:pt x="379" y="589"/>
                                      </a:lnTo>
                                      <a:lnTo>
                                        <a:pt x="392" y="683"/>
                                      </a:lnTo>
                                      <a:lnTo>
                                        <a:pt x="419" y="777"/>
                                      </a:lnTo>
                                      <a:lnTo>
                                        <a:pt x="454" y="835"/>
                                      </a:lnTo>
                                      <a:lnTo>
                                        <a:pt x="481" y="844"/>
                                      </a:lnTo>
                                      <a:lnTo>
                                        <a:pt x="517" y="853"/>
                                      </a:lnTo>
                                      <a:lnTo>
                                        <a:pt x="552" y="853"/>
                                      </a:lnTo>
                                      <a:lnTo>
                                        <a:pt x="592" y="853"/>
                                      </a:lnTo>
                                      <a:lnTo>
                                        <a:pt x="623" y="844"/>
                                      </a:lnTo>
                                      <a:lnTo>
                                        <a:pt x="650" y="826"/>
                                      </a:lnTo>
                                      <a:lnTo>
                                        <a:pt x="668" y="808"/>
                                      </a:lnTo>
                                      <a:lnTo>
                                        <a:pt x="672" y="777"/>
                                      </a:lnTo>
                                      <a:lnTo>
                                        <a:pt x="659" y="665"/>
                                      </a:lnTo>
                                      <a:lnTo>
                                        <a:pt x="646" y="505"/>
                                      </a:lnTo>
                                      <a:lnTo>
                                        <a:pt x="632" y="362"/>
                                      </a:lnTo>
                                      <a:lnTo>
                                        <a:pt x="628" y="299"/>
                                      </a:lnTo>
                                      <a:lnTo>
                                        <a:pt x="904" y="313"/>
                                      </a:lnTo>
                                      <a:lnTo>
                                        <a:pt x="886" y="406"/>
                                      </a:lnTo>
                                      <a:lnTo>
                                        <a:pt x="850" y="621"/>
                                      </a:lnTo>
                                      <a:lnTo>
                                        <a:pt x="815" y="853"/>
                                      </a:lnTo>
                                      <a:lnTo>
                                        <a:pt x="797" y="1014"/>
                                      </a:lnTo>
                                      <a:lnTo>
                                        <a:pt x="806" y="1049"/>
                                      </a:lnTo>
                                      <a:lnTo>
                                        <a:pt x="837" y="1072"/>
                                      </a:lnTo>
                                      <a:lnTo>
                                        <a:pt x="877" y="1081"/>
                                      </a:lnTo>
                                      <a:lnTo>
                                        <a:pt x="922" y="1076"/>
                                      </a:lnTo>
                                      <a:lnTo>
                                        <a:pt x="971" y="1067"/>
                                      </a:lnTo>
                                      <a:lnTo>
                                        <a:pt x="1015" y="1049"/>
                                      </a:lnTo>
                                      <a:lnTo>
                                        <a:pt x="1046" y="1027"/>
                                      </a:lnTo>
                                      <a:lnTo>
                                        <a:pt x="1060" y="1000"/>
                                      </a:lnTo>
                                      <a:lnTo>
                                        <a:pt x="1078" y="907"/>
                                      </a:lnTo>
                                      <a:lnTo>
                                        <a:pt x="1095" y="777"/>
                                      </a:lnTo>
                                      <a:lnTo>
                                        <a:pt x="1113" y="656"/>
                                      </a:lnTo>
                                      <a:lnTo>
                                        <a:pt x="1118" y="607"/>
                                      </a:lnTo>
                                      <a:lnTo>
                                        <a:pt x="1224" y="96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round/>
                                  <a:headEnd/>
                                  <a:tailEnd/>
                                </a:ln>
                              </a:spPr>
                            </a:sp>
                            <a:sp>
                              <a:nvSpPr>
                                <a:cNvPr id="1596" name="Freeform 572"/>
                                <a:cNvSpPr>
                                  <a:spLocks/>
                                </a:cNvSpPr>
                              </a:nvSpPr>
                              <a:spPr bwMode="auto">
                                <a:xfrm>
                                  <a:off x="7678" y="3133"/>
                                  <a:ext cx="618" cy="795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244" y="0"/>
                                    </a:cxn>
                                    <a:cxn ang="0">
                                      <a:pos x="0" y="795"/>
                                    </a:cxn>
                                    <a:cxn ang="0">
                                      <a:pos x="102" y="795"/>
                                    </a:cxn>
                                    <a:cxn ang="0">
                                      <a:pos x="302" y="129"/>
                                    </a:cxn>
                                    <a:cxn ang="0">
                                      <a:pos x="391" y="679"/>
                                    </a:cxn>
                                    <a:cxn ang="0">
                                      <a:pos x="476" y="661"/>
                                    </a:cxn>
                                    <a:cxn ang="0">
                                      <a:pos x="427" y="98"/>
                                    </a:cxn>
                                    <a:cxn ang="0">
                                      <a:pos x="618" y="98"/>
                                    </a:cxn>
                                    <a:cxn ang="0">
                                      <a:pos x="618" y="0"/>
                                    </a:cxn>
                                    <a:cxn ang="0">
                                      <a:pos x="244" y="0"/>
                                    </a:cxn>
                                  </a:cxnLst>
                                  <a:rect l="0" t="0" r="r" b="b"/>
                                  <a:pathLst>
                                    <a:path w="618" h="795">
                                      <a:moveTo>
                                        <a:pt x="244" y="0"/>
                                      </a:moveTo>
                                      <a:lnTo>
                                        <a:pt x="0" y="795"/>
                                      </a:lnTo>
                                      <a:lnTo>
                                        <a:pt x="102" y="795"/>
                                      </a:lnTo>
                                      <a:lnTo>
                                        <a:pt x="302" y="129"/>
                                      </a:lnTo>
                                      <a:lnTo>
                                        <a:pt x="391" y="679"/>
                                      </a:lnTo>
                                      <a:lnTo>
                                        <a:pt x="476" y="661"/>
                                      </a:lnTo>
                                      <a:lnTo>
                                        <a:pt x="427" y="98"/>
                                      </a:lnTo>
                                      <a:lnTo>
                                        <a:pt x="618" y="98"/>
                                      </a:lnTo>
                                      <a:lnTo>
                                        <a:pt x="618" y="0"/>
                                      </a:lnTo>
                                      <a:lnTo>
                                        <a:pt x="24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4F4F"/>
                                </a:solidFill>
                                <a:ln w="9525">
                                  <a:noFill/>
                                  <a:round/>
                                  <a:headEnd/>
                                  <a:tailEnd/>
                                </a:ln>
                              </a:spPr>
                            </a:sp>
                            <a:sp>
                              <a:nvSpPr>
                                <a:cNvPr id="1597" name="Freeform 573"/>
                                <a:cNvSpPr>
                                  <a:spLocks/>
                                </a:cNvSpPr>
                              </a:nvSpPr>
                              <a:spPr bwMode="auto">
                                <a:xfrm>
                                  <a:off x="8083" y="3209"/>
                                  <a:ext cx="26" cy="527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0" y="0"/>
                                    </a:cxn>
                                    <a:cxn ang="0">
                                      <a:pos x="0" y="518"/>
                                    </a:cxn>
                                    <a:cxn ang="0">
                                      <a:pos x="18" y="527"/>
                                    </a:cxn>
                                    <a:cxn ang="0">
                                      <a:pos x="26" y="4"/>
                                    </a:cxn>
                                    <a:cxn ang="0">
                                      <a:pos x="0" y="0"/>
                                    </a:cxn>
                                  </a:cxnLst>
                                  <a:rect l="0" t="0" r="r" b="b"/>
                                  <a:pathLst>
                                    <a:path w="26" h="527">
                                      <a:moveTo>
                                        <a:pt x="0" y="0"/>
                                      </a:moveTo>
                                      <a:lnTo>
                                        <a:pt x="0" y="518"/>
                                      </a:lnTo>
                                      <a:lnTo>
                                        <a:pt x="18" y="527"/>
                                      </a:lnTo>
                                      <a:lnTo>
                                        <a:pt x="26" y="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9F9FF"/>
                                </a:solidFill>
                                <a:ln w="9525">
                                  <a:noFill/>
                                  <a:round/>
                                  <a:headEnd/>
                                  <a:tailEnd/>
                                </a:ln>
                              </a:spPr>
                            </a:sp>
                            <a:sp>
                              <a:nvSpPr>
                                <a:cNvPr id="1598" name="Freeform 574"/>
                                <a:cNvSpPr>
                                  <a:spLocks/>
                                </a:cNvSpPr>
                              </a:nvSpPr>
                              <a:spPr bwMode="auto">
                                <a:xfrm>
                                  <a:off x="8167" y="3213"/>
                                  <a:ext cx="27" cy="527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5" y="0"/>
                                    </a:cxn>
                                    <a:cxn ang="0">
                                      <a:pos x="0" y="518"/>
                                    </a:cxn>
                                    <a:cxn ang="0">
                                      <a:pos x="23" y="527"/>
                                    </a:cxn>
                                    <a:cxn ang="0">
                                      <a:pos x="27" y="5"/>
                                    </a:cxn>
                                    <a:cxn ang="0">
                                      <a:pos x="5" y="0"/>
                                    </a:cxn>
                                  </a:cxnLst>
                                  <a:rect l="0" t="0" r="r" b="b"/>
                                  <a:pathLst>
                                    <a:path w="27" h="527">
                                      <a:moveTo>
                                        <a:pt x="5" y="0"/>
                                      </a:moveTo>
                                      <a:lnTo>
                                        <a:pt x="0" y="518"/>
                                      </a:lnTo>
                                      <a:lnTo>
                                        <a:pt x="23" y="527"/>
                                      </a:lnTo>
                                      <a:lnTo>
                                        <a:pt x="27" y="5"/>
                                      </a:lnTo>
                                      <a:lnTo>
                                        <a:pt x="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9F9FF"/>
                                </a:solidFill>
                                <a:ln w="9525">
                                  <a:noFill/>
                                  <a:round/>
                                  <a:headEnd/>
                                  <a:tailEnd/>
                                </a:ln>
                              </a:spPr>
                            </a:sp>
                            <a:sp>
                              <a:nvSpPr>
                                <a:cNvPr id="1599" name="Freeform 575"/>
                                <a:cNvSpPr>
                                  <a:spLocks/>
                                </a:cNvSpPr>
                              </a:nvSpPr>
                              <a:spPr bwMode="auto">
                                <a:xfrm>
                                  <a:off x="8403" y="3209"/>
                                  <a:ext cx="31" cy="594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5" y="0"/>
                                    </a:cxn>
                                    <a:cxn ang="0">
                                      <a:pos x="0" y="585"/>
                                    </a:cxn>
                                    <a:cxn ang="0">
                                      <a:pos x="23" y="594"/>
                                    </a:cxn>
                                    <a:cxn ang="0">
                                      <a:pos x="31" y="4"/>
                                    </a:cxn>
                                    <a:cxn ang="0">
                                      <a:pos x="5" y="0"/>
                                    </a:cxn>
                                  </a:cxnLst>
                                  <a:rect l="0" t="0" r="r" b="b"/>
                                  <a:pathLst>
                                    <a:path w="31" h="594">
                                      <a:moveTo>
                                        <a:pt x="5" y="0"/>
                                      </a:moveTo>
                                      <a:lnTo>
                                        <a:pt x="0" y="585"/>
                                      </a:lnTo>
                                      <a:lnTo>
                                        <a:pt x="23" y="594"/>
                                      </a:lnTo>
                                      <a:lnTo>
                                        <a:pt x="31" y="4"/>
                                      </a:lnTo>
                                      <a:lnTo>
                                        <a:pt x="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9F9FF"/>
                                </a:solidFill>
                                <a:ln w="9525">
                                  <a:noFill/>
                                  <a:round/>
                                  <a:headEnd/>
                                  <a:tailEnd/>
                                </a:ln>
                              </a:spPr>
                            </a:sp>
                            <a:sp>
                              <a:nvSpPr>
                                <a:cNvPr id="1600" name="Freeform 576"/>
                                <a:cNvSpPr>
                                  <a:spLocks/>
                                </a:cNvSpPr>
                              </a:nvSpPr>
                              <a:spPr bwMode="auto">
                                <a:xfrm>
                                  <a:off x="8492" y="3213"/>
                                  <a:ext cx="32" cy="590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5" y="0"/>
                                    </a:cxn>
                                    <a:cxn ang="0">
                                      <a:pos x="0" y="585"/>
                                    </a:cxn>
                                    <a:cxn ang="0">
                                      <a:pos x="23" y="590"/>
                                    </a:cxn>
                                    <a:cxn ang="0">
                                      <a:pos x="32" y="5"/>
                                    </a:cxn>
                                    <a:cxn ang="0">
                                      <a:pos x="5" y="0"/>
                                    </a:cxn>
                                  </a:cxnLst>
                                  <a:rect l="0" t="0" r="r" b="b"/>
                                  <a:pathLst>
                                    <a:path w="32" h="590">
                                      <a:moveTo>
                                        <a:pt x="5" y="0"/>
                                      </a:moveTo>
                                      <a:lnTo>
                                        <a:pt x="0" y="585"/>
                                      </a:lnTo>
                                      <a:lnTo>
                                        <a:pt x="23" y="590"/>
                                      </a:lnTo>
                                      <a:lnTo>
                                        <a:pt x="32" y="5"/>
                                      </a:lnTo>
                                      <a:lnTo>
                                        <a:pt x="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9F9FF"/>
                                </a:solidFill>
                                <a:ln w="9525">
                                  <a:noFill/>
                                  <a:round/>
                                  <a:headEnd/>
                                  <a:tailEnd/>
                                </a:ln>
                              </a:spPr>
                            </a:sp>
                            <a:sp>
                              <a:nvSpPr>
                                <a:cNvPr id="1601" name="Freeform 577"/>
                                <a:cNvSpPr>
                                  <a:spLocks/>
                                </a:cNvSpPr>
                              </a:nvSpPr>
                              <a:spPr bwMode="auto">
                                <a:xfrm>
                                  <a:off x="8060" y="3722"/>
                                  <a:ext cx="161" cy="112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54" y="9"/>
                                    </a:cxn>
                                    <a:cxn ang="0">
                                      <a:pos x="49" y="5"/>
                                    </a:cxn>
                                    <a:cxn ang="0">
                                      <a:pos x="41" y="0"/>
                                    </a:cxn>
                                    <a:cxn ang="0">
                                      <a:pos x="23" y="5"/>
                                    </a:cxn>
                                    <a:cxn ang="0">
                                      <a:pos x="9" y="23"/>
                                    </a:cxn>
                                    <a:cxn ang="0">
                                      <a:pos x="0" y="49"/>
                                    </a:cxn>
                                    <a:cxn ang="0">
                                      <a:pos x="14" y="76"/>
                                    </a:cxn>
                                    <a:cxn ang="0">
                                      <a:pos x="36" y="98"/>
                                    </a:cxn>
                                    <a:cxn ang="0">
                                      <a:pos x="72" y="112"/>
                                    </a:cxn>
                                    <a:cxn ang="0">
                                      <a:pos x="107" y="107"/>
                                    </a:cxn>
                                    <a:cxn ang="0">
                                      <a:pos x="139" y="85"/>
                                    </a:cxn>
                                    <a:cxn ang="0">
                                      <a:pos x="161" y="54"/>
                                    </a:cxn>
                                    <a:cxn ang="0">
                                      <a:pos x="161" y="23"/>
                                    </a:cxn>
                                    <a:cxn ang="0">
                                      <a:pos x="147" y="5"/>
                                    </a:cxn>
                                    <a:cxn ang="0">
                                      <a:pos x="125" y="0"/>
                                    </a:cxn>
                                    <a:cxn ang="0">
                                      <a:pos x="112" y="9"/>
                                    </a:cxn>
                                    <a:cxn ang="0">
                                      <a:pos x="103" y="27"/>
                                    </a:cxn>
                                    <a:cxn ang="0">
                                      <a:pos x="98" y="49"/>
                                    </a:cxn>
                                    <a:cxn ang="0">
                                      <a:pos x="90" y="63"/>
                                    </a:cxn>
                                    <a:cxn ang="0">
                                      <a:pos x="76" y="72"/>
                                    </a:cxn>
                                    <a:cxn ang="0">
                                      <a:pos x="63" y="63"/>
                                    </a:cxn>
                                    <a:cxn ang="0">
                                      <a:pos x="54" y="45"/>
                                    </a:cxn>
                                    <a:cxn ang="0">
                                      <a:pos x="54" y="27"/>
                                    </a:cxn>
                                    <a:cxn ang="0">
                                      <a:pos x="54" y="14"/>
                                    </a:cxn>
                                    <a:cxn ang="0">
                                      <a:pos x="54" y="9"/>
                                    </a:cxn>
                                  </a:cxnLst>
                                  <a:rect l="0" t="0" r="r" b="b"/>
                                  <a:pathLst>
                                    <a:path w="161" h="112">
                                      <a:moveTo>
                                        <a:pt x="54" y="9"/>
                                      </a:moveTo>
                                      <a:lnTo>
                                        <a:pt x="49" y="5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23" y="5"/>
                                      </a:lnTo>
                                      <a:lnTo>
                                        <a:pt x="9" y="23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14" y="76"/>
                                      </a:lnTo>
                                      <a:lnTo>
                                        <a:pt x="36" y="98"/>
                                      </a:lnTo>
                                      <a:lnTo>
                                        <a:pt x="72" y="112"/>
                                      </a:lnTo>
                                      <a:lnTo>
                                        <a:pt x="107" y="107"/>
                                      </a:lnTo>
                                      <a:lnTo>
                                        <a:pt x="139" y="85"/>
                                      </a:lnTo>
                                      <a:lnTo>
                                        <a:pt x="161" y="54"/>
                                      </a:lnTo>
                                      <a:lnTo>
                                        <a:pt x="161" y="23"/>
                                      </a:lnTo>
                                      <a:lnTo>
                                        <a:pt x="147" y="5"/>
                                      </a:lnTo>
                                      <a:lnTo>
                                        <a:pt x="125" y="0"/>
                                      </a:lnTo>
                                      <a:lnTo>
                                        <a:pt x="112" y="9"/>
                                      </a:lnTo>
                                      <a:lnTo>
                                        <a:pt x="103" y="27"/>
                                      </a:lnTo>
                                      <a:lnTo>
                                        <a:pt x="98" y="49"/>
                                      </a:lnTo>
                                      <a:lnTo>
                                        <a:pt x="90" y="63"/>
                                      </a:lnTo>
                                      <a:lnTo>
                                        <a:pt x="76" y="72"/>
                                      </a:lnTo>
                                      <a:lnTo>
                                        <a:pt x="63" y="63"/>
                                      </a:lnTo>
                                      <a:lnTo>
                                        <a:pt x="54" y="45"/>
                                      </a:lnTo>
                                      <a:lnTo>
                                        <a:pt x="54" y="27"/>
                                      </a:lnTo>
                                      <a:lnTo>
                                        <a:pt x="54" y="14"/>
                                      </a:lnTo>
                                      <a:lnTo>
                                        <a:pt x="54" y="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D351"/>
                                </a:solidFill>
                                <a:ln w="9525">
                                  <a:noFill/>
                                  <a:round/>
                                  <a:headEnd/>
                                  <a:tailEnd/>
                                </a:ln>
                              </a:spPr>
                            </a:sp>
                            <a:sp>
                              <a:nvSpPr>
                                <a:cNvPr id="1602" name="Freeform 578"/>
                                <a:cNvSpPr>
                                  <a:spLocks/>
                                </a:cNvSpPr>
                              </a:nvSpPr>
                              <a:spPr bwMode="auto">
                                <a:xfrm>
                                  <a:off x="8381" y="3754"/>
                                  <a:ext cx="156" cy="111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53" y="13"/>
                                    </a:cxn>
                                    <a:cxn ang="0">
                                      <a:pos x="49" y="8"/>
                                    </a:cxn>
                                    <a:cxn ang="0">
                                      <a:pos x="36" y="4"/>
                                    </a:cxn>
                                    <a:cxn ang="0">
                                      <a:pos x="18" y="4"/>
                                    </a:cxn>
                                    <a:cxn ang="0">
                                      <a:pos x="5" y="22"/>
                                    </a:cxn>
                                    <a:cxn ang="0">
                                      <a:pos x="0" y="49"/>
                                    </a:cxn>
                                    <a:cxn ang="0">
                                      <a:pos x="9" y="80"/>
                                    </a:cxn>
                                    <a:cxn ang="0">
                                      <a:pos x="36" y="102"/>
                                    </a:cxn>
                                    <a:cxn ang="0">
                                      <a:pos x="67" y="111"/>
                                    </a:cxn>
                                    <a:cxn ang="0">
                                      <a:pos x="102" y="107"/>
                                    </a:cxn>
                                    <a:cxn ang="0">
                                      <a:pos x="134" y="84"/>
                                    </a:cxn>
                                    <a:cxn ang="0">
                                      <a:pos x="156" y="53"/>
                                    </a:cxn>
                                    <a:cxn ang="0">
                                      <a:pos x="156" y="26"/>
                                    </a:cxn>
                                    <a:cxn ang="0">
                                      <a:pos x="143" y="8"/>
                                    </a:cxn>
                                    <a:cxn ang="0">
                                      <a:pos x="120" y="0"/>
                                    </a:cxn>
                                    <a:cxn ang="0">
                                      <a:pos x="107" y="8"/>
                                    </a:cxn>
                                    <a:cxn ang="0">
                                      <a:pos x="98" y="31"/>
                                    </a:cxn>
                                    <a:cxn ang="0">
                                      <a:pos x="94" y="53"/>
                                    </a:cxn>
                                    <a:cxn ang="0">
                                      <a:pos x="85" y="66"/>
                                    </a:cxn>
                                    <a:cxn ang="0">
                                      <a:pos x="71" y="71"/>
                                    </a:cxn>
                                    <a:cxn ang="0">
                                      <a:pos x="58" y="62"/>
                                    </a:cxn>
                                    <a:cxn ang="0">
                                      <a:pos x="53" y="49"/>
                                    </a:cxn>
                                    <a:cxn ang="0">
                                      <a:pos x="49" y="31"/>
                                    </a:cxn>
                                    <a:cxn ang="0">
                                      <a:pos x="53" y="17"/>
                                    </a:cxn>
                                    <a:cxn ang="0">
                                      <a:pos x="53" y="13"/>
                                    </a:cxn>
                                  </a:cxnLst>
                                  <a:rect l="0" t="0" r="r" b="b"/>
                                  <a:pathLst>
                                    <a:path w="156" h="111">
                                      <a:moveTo>
                                        <a:pt x="53" y="13"/>
                                      </a:moveTo>
                                      <a:lnTo>
                                        <a:pt x="49" y="8"/>
                                      </a:lnTo>
                                      <a:lnTo>
                                        <a:pt x="36" y="4"/>
                                      </a:lnTo>
                                      <a:lnTo>
                                        <a:pt x="18" y="4"/>
                                      </a:lnTo>
                                      <a:lnTo>
                                        <a:pt x="5" y="22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9" y="80"/>
                                      </a:lnTo>
                                      <a:lnTo>
                                        <a:pt x="36" y="102"/>
                                      </a:lnTo>
                                      <a:lnTo>
                                        <a:pt x="67" y="111"/>
                                      </a:lnTo>
                                      <a:lnTo>
                                        <a:pt x="102" y="107"/>
                                      </a:lnTo>
                                      <a:lnTo>
                                        <a:pt x="134" y="84"/>
                                      </a:lnTo>
                                      <a:lnTo>
                                        <a:pt x="156" y="53"/>
                                      </a:lnTo>
                                      <a:lnTo>
                                        <a:pt x="156" y="26"/>
                                      </a:lnTo>
                                      <a:lnTo>
                                        <a:pt x="143" y="8"/>
                                      </a:lnTo>
                                      <a:lnTo>
                                        <a:pt x="120" y="0"/>
                                      </a:lnTo>
                                      <a:lnTo>
                                        <a:pt x="107" y="8"/>
                                      </a:lnTo>
                                      <a:lnTo>
                                        <a:pt x="98" y="31"/>
                                      </a:lnTo>
                                      <a:lnTo>
                                        <a:pt x="94" y="53"/>
                                      </a:lnTo>
                                      <a:lnTo>
                                        <a:pt x="85" y="66"/>
                                      </a:lnTo>
                                      <a:lnTo>
                                        <a:pt x="71" y="71"/>
                                      </a:lnTo>
                                      <a:lnTo>
                                        <a:pt x="58" y="62"/>
                                      </a:lnTo>
                                      <a:lnTo>
                                        <a:pt x="53" y="49"/>
                                      </a:lnTo>
                                      <a:lnTo>
                                        <a:pt x="49" y="31"/>
                                      </a:lnTo>
                                      <a:lnTo>
                                        <a:pt x="53" y="17"/>
                                      </a:lnTo>
                                      <a:lnTo>
                                        <a:pt x="53" y="1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D351"/>
                                </a:solidFill>
                                <a:ln w="9525">
                                  <a:noFill/>
                                  <a:round/>
                                  <a:headEnd/>
                                  <a:tailEnd/>
                                </a:ln>
                              </a:spPr>
                            </a:sp>
                            <a:sp>
                              <a:nvSpPr>
                                <a:cNvPr id="1603" name="Freeform 579"/>
                                <a:cNvSpPr>
                                  <a:spLocks/>
                                </a:cNvSpPr>
                              </a:nvSpPr>
                              <a:spPr bwMode="auto">
                                <a:xfrm>
                                  <a:off x="8296" y="3133"/>
                                  <a:ext cx="655" cy="893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455" y="4"/>
                                    </a:cxn>
                                    <a:cxn ang="0">
                                      <a:pos x="0" y="0"/>
                                    </a:cxn>
                                    <a:cxn ang="0">
                                      <a:pos x="0" y="98"/>
                                    </a:cxn>
                                    <a:cxn ang="0">
                                      <a:pos x="236" y="103"/>
                                    </a:cxn>
                                    <a:cxn ang="0">
                                      <a:pos x="187" y="893"/>
                                    </a:cxn>
                                    <a:cxn ang="0">
                                      <a:pos x="285" y="893"/>
                                    </a:cxn>
                                    <a:cxn ang="0">
                                      <a:pos x="370" y="107"/>
                                    </a:cxn>
                                    <a:cxn ang="0">
                                      <a:pos x="553" y="795"/>
                                    </a:cxn>
                                    <a:cxn ang="0">
                                      <a:pos x="655" y="772"/>
                                    </a:cxn>
                                    <a:cxn ang="0">
                                      <a:pos x="455" y="4"/>
                                    </a:cxn>
                                  </a:cxnLst>
                                  <a:rect l="0" t="0" r="r" b="b"/>
                                  <a:pathLst>
                                    <a:path w="655" h="893">
                                      <a:moveTo>
                                        <a:pt x="455" y="4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98"/>
                                      </a:lnTo>
                                      <a:lnTo>
                                        <a:pt x="236" y="103"/>
                                      </a:lnTo>
                                      <a:lnTo>
                                        <a:pt x="187" y="893"/>
                                      </a:lnTo>
                                      <a:lnTo>
                                        <a:pt x="285" y="893"/>
                                      </a:lnTo>
                                      <a:lnTo>
                                        <a:pt x="370" y="107"/>
                                      </a:lnTo>
                                      <a:lnTo>
                                        <a:pt x="553" y="795"/>
                                      </a:lnTo>
                                      <a:lnTo>
                                        <a:pt x="655" y="772"/>
                                      </a:lnTo>
                                      <a:lnTo>
                                        <a:pt x="455" y="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4F4F"/>
                                </a:solidFill>
                                <a:ln w="9525">
                                  <a:noFill/>
                                  <a:round/>
                                  <a:headEnd/>
                                  <a:tailEnd/>
                                </a:ln>
                              </a:spPr>
                            </a:sp>
                            <a:sp>
                              <a:nvSpPr>
                                <a:cNvPr id="1604" name="Freeform 580"/>
                                <a:cNvSpPr>
                                  <a:spLocks/>
                                </a:cNvSpPr>
                              </a:nvSpPr>
                              <a:spPr bwMode="auto">
                                <a:xfrm>
                                  <a:off x="6903" y="1311"/>
                                  <a:ext cx="494" cy="174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0" y="22"/>
                                    </a:cxn>
                                    <a:cxn ang="0">
                                      <a:pos x="4" y="18"/>
                                    </a:cxn>
                                    <a:cxn ang="0">
                                      <a:pos x="27" y="13"/>
                                    </a:cxn>
                                    <a:cxn ang="0">
                                      <a:pos x="53" y="5"/>
                                    </a:cxn>
                                    <a:cxn ang="0">
                                      <a:pos x="89" y="0"/>
                                    </a:cxn>
                                    <a:cxn ang="0">
                                      <a:pos x="133" y="0"/>
                                    </a:cxn>
                                    <a:cxn ang="0">
                                      <a:pos x="182" y="9"/>
                                    </a:cxn>
                                    <a:cxn ang="0">
                                      <a:pos x="236" y="36"/>
                                    </a:cxn>
                                    <a:cxn ang="0">
                                      <a:pos x="294" y="76"/>
                                    </a:cxn>
                                    <a:cxn ang="0">
                                      <a:pos x="312" y="85"/>
                                    </a:cxn>
                                    <a:cxn ang="0">
                                      <a:pos x="338" y="80"/>
                                    </a:cxn>
                                    <a:cxn ang="0">
                                      <a:pos x="369" y="76"/>
                                    </a:cxn>
                                    <a:cxn ang="0">
                                      <a:pos x="401" y="76"/>
                                    </a:cxn>
                                    <a:cxn ang="0">
                                      <a:pos x="432" y="76"/>
                                    </a:cxn>
                                    <a:cxn ang="0">
                                      <a:pos x="463" y="94"/>
                                    </a:cxn>
                                    <a:cxn ang="0">
                                      <a:pos x="481" y="121"/>
                                    </a:cxn>
                                    <a:cxn ang="0">
                                      <a:pos x="494" y="174"/>
                                    </a:cxn>
                                    <a:cxn ang="0">
                                      <a:pos x="490" y="170"/>
                                    </a:cxn>
                                    <a:cxn ang="0">
                                      <a:pos x="476" y="161"/>
                                    </a:cxn>
                                    <a:cxn ang="0">
                                      <a:pos x="454" y="152"/>
                                    </a:cxn>
                                    <a:cxn ang="0">
                                      <a:pos x="423" y="138"/>
                                    </a:cxn>
                                    <a:cxn ang="0">
                                      <a:pos x="392" y="134"/>
                                    </a:cxn>
                                    <a:cxn ang="0">
                                      <a:pos x="352" y="130"/>
                                    </a:cxn>
                                    <a:cxn ang="0">
                                      <a:pos x="312" y="138"/>
                                    </a:cxn>
                                    <a:cxn ang="0">
                                      <a:pos x="271" y="156"/>
                                    </a:cxn>
                                    <a:cxn ang="0">
                                      <a:pos x="245" y="174"/>
                                    </a:cxn>
                                    <a:cxn ang="0">
                                      <a:pos x="227" y="174"/>
                                    </a:cxn>
                                    <a:cxn ang="0">
                                      <a:pos x="218" y="165"/>
                                    </a:cxn>
                                    <a:cxn ang="0">
                                      <a:pos x="214" y="143"/>
                                    </a:cxn>
                                    <a:cxn ang="0">
                                      <a:pos x="209" y="116"/>
                                    </a:cxn>
                                    <a:cxn ang="0">
                                      <a:pos x="196" y="89"/>
                                    </a:cxn>
                                    <a:cxn ang="0">
                                      <a:pos x="174" y="72"/>
                                    </a:cxn>
                                    <a:cxn ang="0">
                                      <a:pos x="147" y="54"/>
                                    </a:cxn>
                                    <a:cxn ang="0">
                                      <a:pos x="116" y="45"/>
                                    </a:cxn>
                                    <a:cxn ang="0">
                                      <a:pos x="80" y="36"/>
                                    </a:cxn>
                                    <a:cxn ang="0">
                                      <a:pos x="40" y="27"/>
                                    </a:cxn>
                                    <a:cxn ang="0">
                                      <a:pos x="0" y="22"/>
                                    </a:cxn>
                                  </a:cxnLst>
                                  <a:rect l="0" t="0" r="r" b="b"/>
                                  <a:pathLst>
                                    <a:path w="494" h="174">
                                      <a:moveTo>
                                        <a:pt x="0" y="22"/>
                                      </a:moveTo>
                                      <a:lnTo>
                                        <a:pt x="4" y="18"/>
                                      </a:lnTo>
                                      <a:lnTo>
                                        <a:pt x="27" y="13"/>
                                      </a:lnTo>
                                      <a:lnTo>
                                        <a:pt x="53" y="5"/>
                                      </a:lnTo>
                                      <a:lnTo>
                                        <a:pt x="89" y="0"/>
                                      </a:lnTo>
                                      <a:lnTo>
                                        <a:pt x="133" y="0"/>
                                      </a:lnTo>
                                      <a:lnTo>
                                        <a:pt x="182" y="9"/>
                                      </a:lnTo>
                                      <a:lnTo>
                                        <a:pt x="236" y="36"/>
                                      </a:lnTo>
                                      <a:lnTo>
                                        <a:pt x="294" y="76"/>
                                      </a:lnTo>
                                      <a:lnTo>
                                        <a:pt x="312" y="85"/>
                                      </a:lnTo>
                                      <a:lnTo>
                                        <a:pt x="338" y="80"/>
                                      </a:lnTo>
                                      <a:lnTo>
                                        <a:pt x="369" y="76"/>
                                      </a:lnTo>
                                      <a:lnTo>
                                        <a:pt x="401" y="76"/>
                                      </a:lnTo>
                                      <a:lnTo>
                                        <a:pt x="432" y="76"/>
                                      </a:lnTo>
                                      <a:lnTo>
                                        <a:pt x="463" y="94"/>
                                      </a:lnTo>
                                      <a:lnTo>
                                        <a:pt x="481" y="121"/>
                                      </a:lnTo>
                                      <a:lnTo>
                                        <a:pt x="494" y="174"/>
                                      </a:lnTo>
                                      <a:lnTo>
                                        <a:pt x="490" y="170"/>
                                      </a:lnTo>
                                      <a:lnTo>
                                        <a:pt x="476" y="161"/>
                                      </a:lnTo>
                                      <a:lnTo>
                                        <a:pt x="454" y="152"/>
                                      </a:lnTo>
                                      <a:lnTo>
                                        <a:pt x="423" y="138"/>
                                      </a:lnTo>
                                      <a:lnTo>
                                        <a:pt x="392" y="134"/>
                                      </a:lnTo>
                                      <a:lnTo>
                                        <a:pt x="352" y="130"/>
                                      </a:lnTo>
                                      <a:lnTo>
                                        <a:pt x="312" y="138"/>
                                      </a:lnTo>
                                      <a:lnTo>
                                        <a:pt x="271" y="156"/>
                                      </a:lnTo>
                                      <a:lnTo>
                                        <a:pt x="245" y="174"/>
                                      </a:lnTo>
                                      <a:lnTo>
                                        <a:pt x="227" y="174"/>
                                      </a:lnTo>
                                      <a:lnTo>
                                        <a:pt x="218" y="165"/>
                                      </a:lnTo>
                                      <a:lnTo>
                                        <a:pt x="214" y="143"/>
                                      </a:lnTo>
                                      <a:lnTo>
                                        <a:pt x="209" y="116"/>
                                      </a:lnTo>
                                      <a:lnTo>
                                        <a:pt x="196" y="89"/>
                                      </a:lnTo>
                                      <a:lnTo>
                                        <a:pt x="174" y="72"/>
                                      </a:lnTo>
                                      <a:lnTo>
                                        <a:pt x="147" y="54"/>
                                      </a:lnTo>
                                      <a:lnTo>
                                        <a:pt x="116" y="45"/>
                                      </a:lnTo>
                                      <a:lnTo>
                                        <a:pt x="80" y="36"/>
                                      </a:lnTo>
                                      <a:lnTo>
                                        <a:pt x="40" y="27"/>
                                      </a:lnTo>
                                      <a:lnTo>
                                        <a:pt x="0" y="22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5B251"/>
                                </a:solidFill>
                                <a:ln w="9525">
                                  <a:noFill/>
                                  <a:round/>
                                  <a:headEnd/>
                                  <a:tailEnd/>
                                </a:ln>
                              </a:spPr>
                            </a:sp>
                            <a:sp>
                              <a:nvSpPr>
                                <a:cNvPr id="1605" name="Freeform 581"/>
                                <a:cNvSpPr>
                                  <a:spLocks/>
                                </a:cNvSpPr>
                              </a:nvSpPr>
                              <a:spPr bwMode="auto">
                                <a:xfrm>
                                  <a:off x="6836" y="1735"/>
                                  <a:ext cx="356" cy="139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0" y="134"/>
                                    </a:cxn>
                                    <a:cxn ang="0">
                                      <a:pos x="5" y="130"/>
                                    </a:cxn>
                                    <a:cxn ang="0">
                                      <a:pos x="13" y="121"/>
                                    </a:cxn>
                                    <a:cxn ang="0">
                                      <a:pos x="27" y="103"/>
                                    </a:cxn>
                                    <a:cxn ang="0">
                                      <a:pos x="49" y="85"/>
                                    </a:cxn>
                                    <a:cxn ang="0">
                                      <a:pos x="76" y="72"/>
                                    </a:cxn>
                                    <a:cxn ang="0">
                                      <a:pos x="107" y="58"/>
                                    </a:cxn>
                                    <a:cxn ang="0">
                                      <a:pos x="151" y="54"/>
                                    </a:cxn>
                                    <a:cxn ang="0">
                                      <a:pos x="200" y="54"/>
                                    </a:cxn>
                                    <a:cxn ang="0">
                                      <a:pos x="214" y="49"/>
                                    </a:cxn>
                                    <a:cxn ang="0">
                                      <a:pos x="227" y="40"/>
                                    </a:cxn>
                                    <a:cxn ang="0">
                                      <a:pos x="245" y="27"/>
                                    </a:cxn>
                                    <a:cxn ang="0">
                                      <a:pos x="263" y="14"/>
                                    </a:cxn>
                                    <a:cxn ang="0">
                                      <a:pos x="285" y="5"/>
                                    </a:cxn>
                                    <a:cxn ang="0">
                                      <a:pos x="303" y="0"/>
                                    </a:cxn>
                                    <a:cxn ang="0">
                                      <a:pos x="330" y="9"/>
                                    </a:cxn>
                                    <a:cxn ang="0">
                                      <a:pos x="356" y="36"/>
                                    </a:cxn>
                                    <a:cxn ang="0">
                                      <a:pos x="352" y="36"/>
                                    </a:cxn>
                                    <a:cxn ang="0">
                                      <a:pos x="338" y="36"/>
                                    </a:cxn>
                                    <a:cxn ang="0">
                                      <a:pos x="325" y="36"/>
                                    </a:cxn>
                                    <a:cxn ang="0">
                                      <a:pos x="303" y="40"/>
                                    </a:cxn>
                                    <a:cxn ang="0">
                                      <a:pos x="281" y="49"/>
                                    </a:cxn>
                                    <a:cxn ang="0">
                                      <a:pos x="258" y="63"/>
                                    </a:cxn>
                                    <a:cxn ang="0">
                                      <a:pos x="236" y="85"/>
                                    </a:cxn>
                                    <a:cxn ang="0">
                                      <a:pos x="218" y="112"/>
                                    </a:cxn>
                                    <a:cxn ang="0">
                                      <a:pos x="205" y="134"/>
                                    </a:cxn>
                                    <a:cxn ang="0">
                                      <a:pos x="196" y="139"/>
                                    </a:cxn>
                                    <a:cxn ang="0">
                                      <a:pos x="187" y="139"/>
                                    </a:cxn>
                                    <a:cxn ang="0">
                                      <a:pos x="178" y="125"/>
                                    </a:cxn>
                                    <a:cxn ang="0">
                                      <a:pos x="165" y="112"/>
                                    </a:cxn>
                                    <a:cxn ang="0">
                                      <a:pos x="147" y="103"/>
                                    </a:cxn>
                                    <a:cxn ang="0">
                                      <a:pos x="125" y="98"/>
                                    </a:cxn>
                                    <a:cxn ang="0">
                                      <a:pos x="103" y="98"/>
                                    </a:cxn>
                                    <a:cxn ang="0">
                                      <a:pos x="80" y="103"/>
                                    </a:cxn>
                                    <a:cxn ang="0">
                                      <a:pos x="54" y="112"/>
                                    </a:cxn>
                                    <a:cxn ang="0">
                                      <a:pos x="27" y="121"/>
                                    </a:cxn>
                                    <a:cxn ang="0">
                                      <a:pos x="0" y="134"/>
                                    </a:cxn>
                                  </a:cxnLst>
                                  <a:rect l="0" t="0" r="r" b="b"/>
                                  <a:pathLst>
                                    <a:path w="356" h="139">
                                      <a:moveTo>
                                        <a:pt x="0" y="134"/>
                                      </a:moveTo>
                                      <a:lnTo>
                                        <a:pt x="5" y="130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27" y="103"/>
                                      </a:lnTo>
                                      <a:lnTo>
                                        <a:pt x="49" y="85"/>
                                      </a:lnTo>
                                      <a:lnTo>
                                        <a:pt x="76" y="72"/>
                                      </a:lnTo>
                                      <a:lnTo>
                                        <a:pt x="107" y="58"/>
                                      </a:lnTo>
                                      <a:lnTo>
                                        <a:pt x="151" y="54"/>
                                      </a:lnTo>
                                      <a:lnTo>
                                        <a:pt x="200" y="54"/>
                                      </a:lnTo>
                                      <a:lnTo>
                                        <a:pt x="214" y="49"/>
                                      </a:lnTo>
                                      <a:lnTo>
                                        <a:pt x="227" y="40"/>
                                      </a:lnTo>
                                      <a:lnTo>
                                        <a:pt x="245" y="27"/>
                                      </a:lnTo>
                                      <a:lnTo>
                                        <a:pt x="263" y="14"/>
                                      </a:lnTo>
                                      <a:lnTo>
                                        <a:pt x="285" y="5"/>
                                      </a:lnTo>
                                      <a:lnTo>
                                        <a:pt x="303" y="0"/>
                                      </a:lnTo>
                                      <a:lnTo>
                                        <a:pt x="330" y="9"/>
                                      </a:lnTo>
                                      <a:lnTo>
                                        <a:pt x="356" y="36"/>
                                      </a:lnTo>
                                      <a:lnTo>
                                        <a:pt x="352" y="36"/>
                                      </a:lnTo>
                                      <a:lnTo>
                                        <a:pt x="338" y="36"/>
                                      </a:lnTo>
                                      <a:lnTo>
                                        <a:pt x="325" y="36"/>
                                      </a:lnTo>
                                      <a:lnTo>
                                        <a:pt x="303" y="40"/>
                                      </a:lnTo>
                                      <a:lnTo>
                                        <a:pt x="281" y="49"/>
                                      </a:lnTo>
                                      <a:lnTo>
                                        <a:pt x="258" y="63"/>
                                      </a:lnTo>
                                      <a:lnTo>
                                        <a:pt x="236" y="85"/>
                                      </a:lnTo>
                                      <a:lnTo>
                                        <a:pt x="218" y="112"/>
                                      </a:lnTo>
                                      <a:lnTo>
                                        <a:pt x="205" y="134"/>
                                      </a:lnTo>
                                      <a:lnTo>
                                        <a:pt x="196" y="139"/>
                                      </a:lnTo>
                                      <a:lnTo>
                                        <a:pt x="187" y="139"/>
                                      </a:lnTo>
                                      <a:lnTo>
                                        <a:pt x="178" y="125"/>
                                      </a:lnTo>
                                      <a:lnTo>
                                        <a:pt x="165" y="112"/>
                                      </a:lnTo>
                                      <a:lnTo>
                                        <a:pt x="147" y="103"/>
                                      </a:lnTo>
                                      <a:lnTo>
                                        <a:pt x="125" y="98"/>
                                      </a:lnTo>
                                      <a:lnTo>
                                        <a:pt x="103" y="98"/>
                                      </a:lnTo>
                                      <a:lnTo>
                                        <a:pt x="80" y="103"/>
                                      </a:lnTo>
                                      <a:lnTo>
                                        <a:pt x="54" y="112"/>
                                      </a:lnTo>
                                      <a:lnTo>
                                        <a:pt x="27" y="121"/>
                                      </a:lnTo>
                                      <a:lnTo>
                                        <a:pt x="0" y="1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5B251"/>
                                </a:solidFill>
                                <a:ln w="9525">
                                  <a:noFill/>
                                  <a:round/>
                                  <a:headEnd/>
                                  <a:tailEnd/>
                                </a:ln>
                              </a:spPr>
                            </a:sp>
                            <a:sp>
                              <a:nvSpPr>
                                <a:cNvPr id="1606" name="Freeform 582"/>
                                <a:cNvSpPr>
                                  <a:spLocks/>
                                </a:cNvSpPr>
                              </a:nvSpPr>
                              <a:spPr bwMode="auto">
                                <a:xfrm>
                                  <a:off x="5144" y="1378"/>
                                  <a:ext cx="356" cy="143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0" y="138"/>
                                    </a:cxn>
                                    <a:cxn ang="0">
                                      <a:pos x="5" y="134"/>
                                    </a:cxn>
                                    <a:cxn ang="0">
                                      <a:pos x="9" y="121"/>
                                    </a:cxn>
                                    <a:cxn ang="0">
                                      <a:pos x="23" y="107"/>
                                    </a:cxn>
                                    <a:cxn ang="0">
                                      <a:pos x="45" y="89"/>
                                    </a:cxn>
                                    <a:cxn ang="0">
                                      <a:pos x="71" y="71"/>
                                    </a:cxn>
                                    <a:cxn ang="0">
                                      <a:pos x="107" y="63"/>
                                    </a:cxn>
                                    <a:cxn ang="0">
                                      <a:pos x="147" y="54"/>
                                    </a:cxn>
                                    <a:cxn ang="0">
                                      <a:pos x="196" y="58"/>
                                    </a:cxn>
                                    <a:cxn ang="0">
                                      <a:pos x="210" y="54"/>
                                    </a:cxn>
                                    <a:cxn ang="0">
                                      <a:pos x="223" y="45"/>
                                    </a:cxn>
                                    <a:cxn ang="0">
                                      <a:pos x="241" y="31"/>
                                    </a:cxn>
                                    <a:cxn ang="0">
                                      <a:pos x="258" y="13"/>
                                    </a:cxn>
                                    <a:cxn ang="0">
                                      <a:pos x="281" y="5"/>
                                    </a:cxn>
                                    <a:cxn ang="0">
                                      <a:pos x="303" y="0"/>
                                    </a:cxn>
                                    <a:cxn ang="0">
                                      <a:pos x="330" y="13"/>
                                    </a:cxn>
                                    <a:cxn ang="0">
                                      <a:pos x="356" y="36"/>
                                    </a:cxn>
                                    <a:cxn ang="0">
                                      <a:pos x="352" y="36"/>
                                    </a:cxn>
                                    <a:cxn ang="0">
                                      <a:pos x="339" y="36"/>
                                    </a:cxn>
                                    <a:cxn ang="0">
                                      <a:pos x="321" y="40"/>
                                    </a:cxn>
                                    <a:cxn ang="0">
                                      <a:pos x="299" y="45"/>
                                    </a:cxn>
                                    <a:cxn ang="0">
                                      <a:pos x="276" y="54"/>
                                    </a:cxn>
                                    <a:cxn ang="0">
                                      <a:pos x="254" y="67"/>
                                    </a:cxn>
                                    <a:cxn ang="0">
                                      <a:pos x="232" y="85"/>
                                    </a:cxn>
                                    <a:cxn ang="0">
                                      <a:pos x="214" y="112"/>
                                    </a:cxn>
                                    <a:cxn ang="0">
                                      <a:pos x="201" y="134"/>
                                    </a:cxn>
                                    <a:cxn ang="0">
                                      <a:pos x="192" y="143"/>
                                    </a:cxn>
                                    <a:cxn ang="0">
                                      <a:pos x="183" y="143"/>
                                    </a:cxn>
                                    <a:cxn ang="0">
                                      <a:pos x="174" y="130"/>
                                    </a:cxn>
                                    <a:cxn ang="0">
                                      <a:pos x="161" y="116"/>
                                    </a:cxn>
                                    <a:cxn ang="0">
                                      <a:pos x="143" y="107"/>
                                    </a:cxn>
                                    <a:cxn ang="0">
                                      <a:pos x="125" y="103"/>
                                    </a:cxn>
                                    <a:cxn ang="0">
                                      <a:pos x="103" y="103"/>
                                    </a:cxn>
                                    <a:cxn ang="0">
                                      <a:pos x="80" y="107"/>
                                    </a:cxn>
                                    <a:cxn ang="0">
                                      <a:pos x="54" y="116"/>
                                    </a:cxn>
                                    <a:cxn ang="0">
                                      <a:pos x="27" y="125"/>
                                    </a:cxn>
                                    <a:cxn ang="0">
                                      <a:pos x="0" y="138"/>
                                    </a:cxn>
                                  </a:cxnLst>
                                  <a:rect l="0" t="0" r="r" b="b"/>
                                  <a:pathLst>
                                    <a:path w="356" h="143">
                                      <a:moveTo>
                                        <a:pt x="0" y="138"/>
                                      </a:moveTo>
                                      <a:lnTo>
                                        <a:pt x="5" y="134"/>
                                      </a:lnTo>
                                      <a:lnTo>
                                        <a:pt x="9" y="121"/>
                                      </a:lnTo>
                                      <a:lnTo>
                                        <a:pt x="23" y="107"/>
                                      </a:lnTo>
                                      <a:lnTo>
                                        <a:pt x="45" y="89"/>
                                      </a:lnTo>
                                      <a:lnTo>
                                        <a:pt x="71" y="71"/>
                                      </a:lnTo>
                                      <a:lnTo>
                                        <a:pt x="107" y="63"/>
                                      </a:lnTo>
                                      <a:lnTo>
                                        <a:pt x="147" y="54"/>
                                      </a:lnTo>
                                      <a:lnTo>
                                        <a:pt x="196" y="58"/>
                                      </a:lnTo>
                                      <a:lnTo>
                                        <a:pt x="210" y="54"/>
                                      </a:lnTo>
                                      <a:lnTo>
                                        <a:pt x="223" y="45"/>
                                      </a:lnTo>
                                      <a:lnTo>
                                        <a:pt x="241" y="31"/>
                                      </a:lnTo>
                                      <a:lnTo>
                                        <a:pt x="258" y="13"/>
                                      </a:lnTo>
                                      <a:lnTo>
                                        <a:pt x="281" y="5"/>
                                      </a:lnTo>
                                      <a:lnTo>
                                        <a:pt x="303" y="0"/>
                                      </a:lnTo>
                                      <a:lnTo>
                                        <a:pt x="330" y="13"/>
                                      </a:lnTo>
                                      <a:lnTo>
                                        <a:pt x="356" y="36"/>
                                      </a:lnTo>
                                      <a:lnTo>
                                        <a:pt x="352" y="36"/>
                                      </a:lnTo>
                                      <a:lnTo>
                                        <a:pt x="339" y="36"/>
                                      </a:lnTo>
                                      <a:lnTo>
                                        <a:pt x="321" y="40"/>
                                      </a:lnTo>
                                      <a:lnTo>
                                        <a:pt x="299" y="45"/>
                                      </a:lnTo>
                                      <a:lnTo>
                                        <a:pt x="276" y="54"/>
                                      </a:lnTo>
                                      <a:lnTo>
                                        <a:pt x="254" y="67"/>
                                      </a:lnTo>
                                      <a:lnTo>
                                        <a:pt x="232" y="85"/>
                                      </a:lnTo>
                                      <a:lnTo>
                                        <a:pt x="214" y="112"/>
                                      </a:lnTo>
                                      <a:lnTo>
                                        <a:pt x="201" y="134"/>
                                      </a:lnTo>
                                      <a:lnTo>
                                        <a:pt x="192" y="143"/>
                                      </a:lnTo>
                                      <a:lnTo>
                                        <a:pt x="183" y="143"/>
                                      </a:lnTo>
                                      <a:lnTo>
                                        <a:pt x="174" y="130"/>
                                      </a:lnTo>
                                      <a:lnTo>
                                        <a:pt x="161" y="116"/>
                                      </a:lnTo>
                                      <a:lnTo>
                                        <a:pt x="143" y="107"/>
                                      </a:lnTo>
                                      <a:lnTo>
                                        <a:pt x="125" y="103"/>
                                      </a:lnTo>
                                      <a:lnTo>
                                        <a:pt x="103" y="103"/>
                                      </a:lnTo>
                                      <a:lnTo>
                                        <a:pt x="80" y="107"/>
                                      </a:lnTo>
                                      <a:lnTo>
                                        <a:pt x="54" y="116"/>
                                      </a:lnTo>
                                      <a:lnTo>
                                        <a:pt x="27" y="125"/>
                                      </a:lnTo>
                                      <a:lnTo>
                                        <a:pt x="0" y="13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5B251"/>
                                </a:solidFill>
                                <a:ln w="9525">
                                  <a:noFill/>
                                  <a:round/>
                                  <a:headEnd/>
                                  <a:tailEnd/>
                                </a:ln>
                              </a:spPr>
                            </a:sp>
                            <a:sp>
                              <a:nvSpPr>
                                <a:cNvPr id="1607" name="Freeform 583"/>
                                <a:cNvSpPr>
                                  <a:spLocks/>
                                </a:cNvSpPr>
                              </a:nvSpPr>
                              <a:spPr bwMode="auto">
                                <a:xfrm>
                                  <a:off x="6658" y="2695"/>
                                  <a:ext cx="797" cy="978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793" y="835"/>
                                    </a:cxn>
                                    <a:cxn ang="0">
                                      <a:pos x="788" y="947"/>
                                    </a:cxn>
                                    <a:cxn ang="0">
                                      <a:pos x="726" y="969"/>
                                    </a:cxn>
                                    <a:cxn ang="0">
                                      <a:pos x="668" y="978"/>
                                    </a:cxn>
                                    <a:cxn ang="0">
                                      <a:pos x="623" y="974"/>
                                    </a:cxn>
                                    <a:cxn ang="0">
                                      <a:pos x="601" y="938"/>
                                    </a:cxn>
                                    <a:cxn ang="0">
                                      <a:pos x="592" y="777"/>
                                    </a:cxn>
                                    <a:cxn ang="0">
                                      <a:pos x="557" y="518"/>
                                    </a:cxn>
                                    <a:cxn ang="0">
                                      <a:pos x="539" y="487"/>
                                    </a:cxn>
                                    <a:cxn ang="0">
                                      <a:pos x="490" y="603"/>
                                    </a:cxn>
                                    <a:cxn ang="0">
                                      <a:pos x="410" y="764"/>
                                    </a:cxn>
                                    <a:cxn ang="0">
                                      <a:pos x="329" y="880"/>
                                    </a:cxn>
                                    <a:cxn ang="0">
                                      <a:pos x="267" y="898"/>
                                    </a:cxn>
                                    <a:cxn ang="0">
                                      <a:pos x="191" y="911"/>
                                    </a:cxn>
                                    <a:cxn ang="0">
                                      <a:pos x="116" y="920"/>
                                    </a:cxn>
                                    <a:cxn ang="0">
                                      <a:pos x="53" y="920"/>
                                    </a:cxn>
                                    <a:cxn ang="0">
                                      <a:pos x="13" y="875"/>
                                    </a:cxn>
                                    <a:cxn ang="0">
                                      <a:pos x="0" y="764"/>
                                    </a:cxn>
                                    <a:cxn ang="0">
                                      <a:pos x="31" y="697"/>
                                    </a:cxn>
                                    <a:cxn ang="0">
                                      <a:pos x="76" y="706"/>
                                    </a:cxn>
                                    <a:cxn ang="0">
                                      <a:pos x="125" y="710"/>
                                    </a:cxn>
                                    <a:cxn ang="0">
                                      <a:pos x="174" y="670"/>
                                    </a:cxn>
                                    <a:cxn ang="0">
                                      <a:pos x="227" y="545"/>
                                    </a:cxn>
                                    <a:cxn ang="0">
                                      <a:pos x="281" y="416"/>
                                    </a:cxn>
                                    <a:cxn ang="0">
                                      <a:pos x="329" y="317"/>
                                    </a:cxn>
                                    <a:cxn ang="0">
                                      <a:pos x="361" y="264"/>
                                    </a:cxn>
                                    <a:cxn ang="0">
                                      <a:pos x="365" y="246"/>
                                    </a:cxn>
                                    <a:cxn ang="0">
                                      <a:pos x="374" y="183"/>
                                    </a:cxn>
                                    <a:cxn ang="0">
                                      <a:pos x="401" y="99"/>
                                    </a:cxn>
                                    <a:cxn ang="0">
                                      <a:pos x="463" y="27"/>
                                    </a:cxn>
                                    <a:cxn ang="0">
                                      <a:pos x="565" y="0"/>
                                    </a:cxn>
                                    <a:cxn ang="0">
                                      <a:pos x="668" y="14"/>
                                    </a:cxn>
                                    <a:cxn ang="0">
                                      <a:pos x="752" y="58"/>
                                    </a:cxn>
                                    <a:cxn ang="0">
                                      <a:pos x="793" y="157"/>
                                    </a:cxn>
                                    <a:cxn ang="0">
                                      <a:pos x="784" y="402"/>
                                    </a:cxn>
                                    <a:cxn ang="0">
                                      <a:pos x="788" y="750"/>
                                    </a:cxn>
                                  </a:cxnLst>
                                  <a:rect l="0" t="0" r="r" b="b"/>
                                  <a:pathLst>
                                    <a:path w="797" h="978">
                                      <a:moveTo>
                                        <a:pt x="788" y="813"/>
                                      </a:moveTo>
                                      <a:lnTo>
                                        <a:pt x="793" y="835"/>
                                      </a:lnTo>
                                      <a:lnTo>
                                        <a:pt x="797" y="889"/>
                                      </a:lnTo>
                                      <a:lnTo>
                                        <a:pt x="788" y="947"/>
                                      </a:lnTo>
                                      <a:lnTo>
                                        <a:pt x="752" y="969"/>
                                      </a:lnTo>
                                      <a:lnTo>
                                        <a:pt x="726" y="969"/>
                                      </a:lnTo>
                                      <a:lnTo>
                                        <a:pt x="695" y="974"/>
                                      </a:lnTo>
                                      <a:lnTo>
                                        <a:pt x="668" y="978"/>
                                      </a:lnTo>
                                      <a:lnTo>
                                        <a:pt x="646" y="978"/>
                                      </a:lnTo>
                                      <a:lnTo>
                                        <a:pt x="623" y="974"/>
                                      </a:lnTo>
                                      <a:lnTo>
                                        <a:pt x="610" y="960"/>
                                      </a:lnTo>
                                      <a:lnTo>
                                        <a:pt x="601" y="938"/>
                                      </a:lnTo>
                                      <a:lnTo>
                                        <a:pt x="597" y="898"/>
                                      </a:lnTo>
                                      <a:lnTo>
                                        <a:pt x="592" y="777"/>
                                      </a:lnTo>
                                      <a:lnTo>
                                        <a:pt x="574" y="634"/>
                                      </a:lnTo>
                                      <a:lnTo>
                                        <a:pt x="557" y="518"/>
                                      </a:lnTo>
                                      <a:lnTo>
                                        <a:pt x="548" y="469"/>
                                      </a:lnTo>
                                      <a:lnTo>
                                        <a:pt x="539" y="487"/>
                                      </a:lnTo>
                                      <a:lnTo>
                                        <a:pt x="521" y="536"/>
                                      </a:lnTo>
                                      <a:lnTo>
                                        <a:pt x="490" y="603"/>
                                      </a:lnTo>
                                      <a:lnTo>
                                        <a:pt x="450" y="683"/>
                                      </a:lnTo>
                                      <a:lnTo>
                                        <a:pt x="410" y="764"/>
                                      </a:lnTo>
                                      <a:lnTo>
                                        <a:pt x="370" y="831"/>
                                      </a:lnTo>
                                      <a:lnTo>
                                        <a:pt x="329" y="880"/>
                                      </a:lnTo>
                                      <a:lnTo>
                                        <a:pt x="298" y="898"/>
                                      </a:lnTo>
                                      <a:lnTo>
                                        <a:pt x="267" y="898"/>
                                      </a:lnTo>
                                      <a:lnTo>
                                        <a:pt x="232" y="902"/>
                                      </a:lnTo>
                                      <a:lnTo>
                                        <a:pt x="191" y="911"/>
                                      </a:lnTo>
                                      <a:lnTo>
                                        <a:pt x="156" y="916"/>
                                      </a:lnTo>
                                      <a:lnTo>
                                        <a:pt x="116" y="920"/>
                                      </a:lnTo>
                                      <a:lnTo>
                                        <a:pt x="80" y="920"/>
                                      </a:lnTo>
                                      <a:lnTo>
                                        <a:pt x="53" y="920"/>
                                      </a:lnTo>
                                      <a:lnTo>
                                        <a:pt x="36" y="911"/>
                                      </a:lnTo>
                                      <a:lnTo>
                                        <a:pt x="13" y="875"/>
                                      </a:lnTo>
                                      <a:lnTo>
                                        <a:pt x="0" y="822"/>
                                      </a:lnTo>
                                      <a:lnTo>
                                        <a:pt x="0" y="764"/>
                                      </a:lnTo>
                                      <a:lnTo>
                                        <a:pt x="18" y="710"/>
                                      </a:lnTo>
                                      <a:lnTo>
                                        <a:pt x="31" y="697"/>
                                      </a:lnTo>
                                      <a:lnTo>
                                        <a:pt x="53" y="697"/>
                                      </a:lnTo>
                                      <a:lnTo>
                                        <a:pt x="76" y="706"/>
                                      </a:lnTo>
                                      <a:lnTo>
                                        <a:pt x="98" y="710"/>
                                      </a:lnTo>
                                      <a:lnTo>
                                        <a:pt x="125" y="710"/>
                                      </a:lnTo>
                                      <a:lnTo>
                                        <a:pt x="147" y="697"/>
                                      </a:lnTo>
                                      <a:lnTo>
                                        <a:pt x="174" y="670"/>
                                      </a:lnTo>
                                      <a:lnTo>
                                        <a:pt x="200" y="612"/>
                                      </a:lnTo>
                                      <a:lnTo>
                                        <a:pt x="227" y="545"/>
                                      </a:lnTo>
                                      <a:lnTo>
                                        <a:pt x="254" y="478"/>
                                      </a:lnTo>
                                      <a:lnTo>
                                        <a:pt x="281" y="416"/>
                                      </a:lnTo>
                                      <a:lnTo>
                                        <a:pt x="307" y="362"/>
                                      </a:lnTo>
                                      <a:lnTo>
                                        <a:pt x="329" y="317"/>
                                      </a:lnTo>
                                      <a:lnTo>
                                        <a:pt x="347" y="286"/>
                                      </a:lnTo>
                                      <a:lnTo>
                                        <a:pt x="361" y="264"/>
                                      </a:lnTo>
                                      <a:lnTo>
                                        <a:pt x="365" y="255"/>
                                      </a:lnTo>
                                      <a:lnTo>
                                        <a:pt x="365" y="246"/>
                                      </a:lnTo>
                                      <a:lnTo>
                                        <a:pt x="370" y="219"/>
                                      </a:lnTo>
                                      <a:lnTo>
                                        <a:pt x="374" y="183"/>
                                      </a:lnTo>
                                      <a:lnTo>
                                        <a:pt x="387" y="143"/>
                                      </a:lnTo>
                                      <a:lnTo>
                                        <a:pt x="401" y="99"/>
                                      </a:lnTo>
                                      <a:lnTo>
                                        <a:pt x="427" y="63"/>
                                      </a:lnTo>
                                      <a:lnTo>
                                        <a:pt x="463" y="27"/>
                                      </a:lnTo>
                                      <a:lnTo>
                                        <a:pt x="512" y="9"/>
                                      </a:lnTo>
                                      <a:lnTo>
                                        <a:pt x="565" y="0"/>
                                      </a:lnTo>
                                      <a:lnTo>
                                        <a:pt x="619" y="5"/>
                                      </a:lnTo>
                                      <a:lnTo>
                                        <a:pt x="668" y="14"/>
                                      </a:lnTo>
                                      <a:lnTo>
                                        <a:pt x="712" y="32"/>
                                      </a:lnTo>
                                      <a:lnTo>
                                        <a:pt x="752" y="58"/>
                                      </a:lnTo>
                                      <a:lnTo>
                                        <a:pt x="775" y="103"/>
                                      </a:lnTo>
                                      <a:lnTo>
                                        <a:pt x="793" y="157"/>
                                      </a:lnTo>
                                      <a:lnTo>
                                        <a:pt x="793" y="224"/>
                                      </a:lnTo>
                                      <a:lnTo>
                                        <a:pt x="784" y="402"/>
                                      </a:lnTo>
                                      <a:lnTo>
                                        <a:pt x="784" y="594"/>
                                      </a:lnTo>
                                      <a:lnTo>
                                        <a:pt x="788" y="750"/>
                                      </a:lnTo>
                                      <a:lnTo>
                                        <a:pt x="788" y="81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round/>
                                  <a:headEnd/>
                                  <a:tailEnd/>
                                </a:ln>
                              </a:spPr>
                            </a:sp>
                            <a:sp>
                              <a:nvSpPr>
                                <a:cNvPr id="1608" name="Freeform 584"/>
                                <a:cNvSpPr>
                                  <a:spLocks/>
                                </a:cNvSpPr>
                              </a:nvSpPr>
                              <a:spPr bwMode="auto">
                                <a:xfrm>
                                  <a:off x="6743" y="2771"/>
                                  <a:ext cx="645" cy="822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351" y="192"/>
                                    </a:cxn>
                                    <a:cxn ang="0">
                                      <a:pos x="351" y="165"/>
                                    </a:cxn>
                                    <a:cxn ang="0">
                                      <a:pos x="351" y="112"/>
                                    </a:cxn>
                                    <a:cxn ang="0">
                                      <a:pos x="374" y="49"/>
                                    </a:cxn>
                                    <a:cxn ang="0">
                                      <a:pos x="427" y="5"/>
                                    </a:cxn>
                                    <a:cxn ang="0">
                                      <a:pos x="463" y="0"/>
                                    </a:cxn>
                                    <a:cxn ang="0">
                                      <a:pos x="503" y="0"/>
                                    </a:cxn>
                                    <a:cxn ang="0">
                                      <a:pos x="538" y="14"/>
                                    </a:cxn>
                                    <a:cxn ang="0">
                                      <a:pos x="574" y="27"/>
                                    </a:cxn>
                                    <a:cxn ang="0">
                                      <a:pos x="601" y="49"/>
                                    </a:cxn>
                                    <a:cxn ang="0">
                                      <a:pos x="623" y="76"/>
                                    </a:cxn>
                                    <a:cxn ang="0">
                                      <a:pos x="636" y="103"/>
                                    </a:cxn>
                                    <a:cxn ang="0">
                                      <a:pos x="636" y="134"/>
                                    </a:cxn>
                                    <a:cxn ang="0">
                                      <a:pos x="632" y="277"/>
                                    </a:cxn>
                                    <a:cxn ang="0">
                                      <a:pos x="636" y="509"/>
                                    </a:cxn>
                                    <a:cxn ang="0">
                                      <a:pos x="641" y="728"/>
                                    </a:cxn>
                                    <a:cxn ang="0">
                                      <a:pos x="645" y="822"/>
                                    </a:cxn>
                                    <a:cxn ang="0">
                                      <a:pos x="561" y="822"/>
                                    </a:cxn>
                                    <a:cxn ang="0">
                                      <a:pos x="538" y="308"/>
                                    </a:cxn>
                                    <a:cxn ang="0">
                                      <a:pos x="440" y="290"/>
                                    </a:cxn>
                                    <a:cxn ang="0">
                                      <a:pos x="169" y="782"/>
                                    </a:cxn>
                                    <a:cxn ang="0">
                                      <a:pos x="0" y="764"/>
                                    </a:cxn>
                                    <a:cxn ang="0">
                                      <a:pos x="4" y="692"/>
                                    </a:cxn>
                                    <a:cxn ang="0">
                                      <a:pos x="17" y="697"/>
                                    </a:cxn>
                                    <a:cxn ang="0">
                                      <a:pos x="49" y="697"/>
                                    </a:cxn>
                                    <a:cxn ang="0">
                                      <a:pos x="93" y="679"/>
                                    </a:cxn>
                                    <a:cxn ang="0">
                                      <a:pos x="133" y="634"/>
                                    </a:cxn>
                                    <a:cxn ang="0">
                                      <a:pos x="160" y="590"/>
                                    </a:cxn>
                                    <a:cxn ang="0">
                                      <a:pos x="191" y="532"/>
                                    </a:cxn>
                                    <a:cxn ang="0">
                                      <a:pos x="227" y="456"/>
                                    </a:cxn>
                                    <a:cxn ang="0">
                                      <a:pos x="262" y="380"/>
                                    </a:cxn>
                                    <a:cxn ang="0">
                                      <a:pos x="298" y="308"/>
                                    </a:cxn>
                                    <a:cxn ang="0">
                                      <a:pos x="325" y="250"/>
                                    </a:cxn>
                                    <a:cxn ang="0">
                                      <a:pos x="342" y="206"/>
                                    </a:cxn>
                                    <a:cxn ang="0">
                                      <a:pos x="351" y="192"/>
                                    </a:cxn>
                                  </a:cxnLst>
                                  <a:rect l="0" t="0" r="r" b="b"/>
                                  <a:pathLst>
                                    <a:path w="645" h="822">
                                      <a:moveTo>
                                        <a:pt x="351" y="192"/>
                                      </a:moveTo>
                                      <a:lnTo>
                                        <a:pt x="351" y="165"/>
                                      </a:lnTo>
                                      <a:lnTo>
                                        <a:pt x="351" y="112"/>
                                      </a:lnTo>
                                      <a:lnTo>
                                        <a:pt x="374" y="49"/>
                                      </a:lnTo>
                                      <a:lnTo>
                                        <a:pt x="427" y="5"/>
                                      </a:lnTo>
                                      <a:lnTo>
                                        <a:pt x="463" y="0"/>
                                      </a:lnTo>
                                      <a:lnTo>
                                        <a:pt x="503" y="0"/>
                                      </a:lnTo>
                                      <a:lnTo>
                                        <a:pt x="538" y="14"/>
                                      </a:lnTo>
                                      <a:lnTo>
                                        <a:pt x="574" y="27"/>
                                      </a:lnTo>
                                      <a:lnTo>
                                        <a:pt x="601" y="49"/>
                                      </a:lnTo>
                                      <a:lnTo>
                                        <a:pt x="623" y="76"/>
                                      </a:lnTo>
                                      <a:lnTo>
                                        <a:pt x="636" y="103"/>
                                      </a:lnTo>
                                      <a:lnTo>
                                        <a:pt x="636" y="134"/>
                                      </a:lnTo>
                                      <a:lnTo>
                                        <a:pt x="632" y="277"/>
                                      </a:lnTo>
                                      <a:lnTo>
                                        <a:pt x="636" y="509"/>
                                      </a:lnTo>
                                      <a:lnTo>
                                        <a:pt x="641" y="728"/>
                                      </a:lnTo>
                                      <a:lnTo>
                                        <a:pt x="645" y="822"/>
                                      </a:lnTo>
                                      <a:lnTo>
                                        <a:pt x="561" y="822"/>
                                      </a:lnTo>
                                      <a:lnTo>
                                        <a:pt x="538" y="308"/>
                                      </a:lnTo>
                                      <a:lnTo>
                                        <a:pt x="440" y="290"/>
                                      </a:lnTo>
                                      <a:lnTo>
                                        <a:pt x="169" y="782"/>
                                      </a:lnTo>
                                      <a:lnTo>
                                        <a:pt x="0" y="764"/>
                                      </a:lnTo>
                                      <a:lnTo>
                                        <a:pt x="4" y="692"/>
                                      </a:lnTo>
                                      <a:lnTo>
                                        <a:pt x="17" y="697"/>
                                      </a:lnTo>
                                      <a:lnTo>
                                        <a:pt x="49" y="697"/>
                                      </a:lnTo>
                                      <a:lnTo>
                                        <a:pt x="93" y="679"/>
                                      </a:lnTo>
                                      <a:lnTo>
                                        <a:pt x="133" y="634"/>
                                      </a:lnTo>
                                      <a:lnTo>
                                        <a:pt x="160" y="590"/>
                                      </a:lnTo>
                                      <a:lnTo>
                                        <a:pt x="191" y="532"/>
                                      </a:lnTo>
                                      <a:lnTo>
                                        <a:pt x="227" y="456"/>
                                      </a:lnTo>
                                      <a:lnTo>
                                        <a:pt x="262" y="380"/>
                                      </a:lnTo>
                                      <a:lnTo>
                                        <a:pt x="298" y="308"/>
                                      </a:lnTo>
                                      <a:lnTo>
                                        <a:pt x="325" y="250"/>
                                      </a:lnTo>
                                      <a:lnTo>
                                        <a:pt x="342" y="206"/>
                                      </a:lnTo>
                                      <a:lnTo>
                                        <a:pt x="351" y="192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4F4F"/>
                                </a:solidFill>
                                <a:ln w="9525">
                                  <a:noFill/>
                                  <a:round/>
                                  <a:headEnd/>
                                  <a:tailEnd/>
                                </a:ln>
                              </a:spPr>
                            </a:sp>
                            <a:sp>
                              <a:nvSpPr>
                                <a:cNvPr id="1609" name="Freeform 585"/>
                                <a:cNvSpPr>
                                  <a:spLocks/>
                                </a:cNvSpPr>
                              </a:nvSpPr>
                              <a:spPr bwMode="auto">
                                <a:xfrm>
                                  <a:off x="7192" y="2878"/>
                                  <a:ext cx="89" cy="85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80" y="85"/>
                                    </a:cxn>
                                    <a:cxn ang="0">
                                      <a:pos x="9" y="72"/>
                                    </a:cxn>
                                    <a:cxn ang="0">
                                      <a:pos x="5" y="58"/>
                                    </a:cxn>
                                    <a:cxn ang="0">
                                      <a:pos x="0" y="36"/>
                                    </a:cxn>
                                    <a:cxn ang="0">
                                      <a:pos x="5" y="9"/>
                                    </a:cxn>
                                    <a:cxn ang="0">
                                      <a:pos x="36" y="0"/>
                                    </a:cxn>
                                    <a:cxn ang="0">
                                      <a:pos x="67" y="5"/>
                                    </a:cxn>
                                    <a:cxn ang="0">
                                      <a:pos x="85" y="14"/>
                                    </a:cxn>
                                    <a:cxn ang="0">
                                      <a:pos x="89" y="41"/>
                                    </a:cxn>
                                    <a:cxn ang="0">
                                      <a:pos x="80" y="85"/>
                                    </a:cxn>
                                  </a:cxnLst>
                                  <a:rect l="0" t="0" r="r" b="b"/>
                                  <a:pathLst>
                                    <a:path w="89" h="85">
                                      <a:moveTo>
                                        <a:pt x="80" y="85"/>
                                      </a:moveTo>
                                      <a:lnTo>
                                        <a:pt x="9" y="72"/>
                                      </a:lnTo>
                                      <a:lnTo>
                                        <a:pt x="5" y="58"/>
                                      </a:lnTo>
                                      <a:lnTo>
                                        <a:pt x="0" y="36"/>
                                      </a:lnTo>
                                      <a:lnTo>
                                        <a:pt x="5" y="9"/>
                                      </a:lnTo>
                                      <a:lnTo>
                                        <a:pt x="36" y="0"/>
                                      </a:lnTo>
                                      <a:lnTo>
                                        <a:pt x="67" y="5"/>
                                      </a:lnTo>
                                      <a:lnTo>
                                        <a:pt x="85" y="14"/>
                                      </a:lnTo>
                                      <a:lnTo>
                                        <a:pt x="89" y="41"/>
                                      </a:lnTo>
                                      <a:lnTo>
                                        <a:pt x="80" y="8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round/>
                                  <a:headEnd/>
                                  <a:tailEnd/>
                                </a:ln>
                              </a:spPr>
                            </a:sp>
                            <a:sp>
                              <a:nvSpPr>
                                <a:cNvPr id="1610" name="Freeform 586"/>
                                <a:cNvSpPr>
                                  <a:spLocks/>
                                </a:cNvSpPr>
                              </a:nvSpPr>
                              <a:spPr bwMode="auto">
                                <a:xfrm>
                                  <a:off x="3924" y="2387"/>
                                  <a:ext cx="1171" cy="951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1171" y="58"/>
                                    </a:cxn>
                                    <a:cxn ang="0">
                                      <a:pos x="1158" y="49"/>
                                    </a:cxn>
                                    <a:cxn ang="0">
                                      <a:pos x="1127" y="31"/>
                                    </a:cxn>
                                    <a:cxn ang="0">
                                      <a:pos x="1073" y="14"/>
                                    </a:cxn>
                                    <a:cxn ang="0">
                                      <a:pos x="1011" y="0"/>
                                    </a:cxn>
                                    <a:cxn ang="0">
                                      <a:pos x="935" y="5"/>
                                    </a:cxn>
                                    <a:cxn ang="0">
                                      <a:pos x="860" y="36"/>
                                    </a:cxn>
                                    <a:cxn ang="0">
                                      <a:pos x="775" y="98"/>
                                    </a:cxn>
                                    <a:cxn ang="0">
                                      <a:pos x="699" y="206"/>
                                    </a:cxn>
                                    <a:cxn ang="0">
                                      <a:pos x="615" y="340"/>
                                    </a:cxn>
                                    <a:cxn ang="0">
                                      <a:pos x="508" y="469"/>
                                    </a:cxn>
                                    <a:cxn ang="0">
                                      <a:pos x="392" y="599"/>
                                    </a:cxn>
                                    <a:cxn ang="0">
                                      <a:pos x="276" y="710"/>
                                    </a:cxn>
                                    <a:cxn ang="0">
                                      <a:pos x="170" y="808"/>
                                    </a:cxn>
                                    <a:cxn ang="0">
                                      <a:pos x="80" y="884"/>
                                    </a:cxn>
                                    <a:cxn ang="0">
                                      <a:pos x="23" y="933"/>
                                    </a:cxn>
                                    <a:cxn ang="0">
                                      <a:pos x="0" y="951"/>
                                    </a:cxn>
                                    <a:cxn ang="0">
                                      <a:pos x="5" y="951"/>
                                    </a:cxn>
                                    <a:cxn ang="0">
                                      <a:pos x="23" y="942"/>
                                    </a:cxn>
                                    <a:cxn ang="0">
                                      <a:pos x="49" y="933"/>
                                    </a:cxn>
                                    <a:cxn ang="0">
                                      <a:pos x="85" y="924"/>
                                    </a:cxn>
                                    <a:cxn ang="0">
                                      <a:pos x="129" y="907"/>
                                    </a:cxn>
                                    <a:cxn ang="0">
                                      <a:pos x="178" y="889"/>
                                    </a:cxn>
                                    <a:cxn ang="0">
                                      <a:pos x="236" y="862"/>
                                    </a:cxn>
                                    <a:cxn ang="0">
                                      <a:pos x="294" y="835"/>
                                    </a:cxn>
                                    <a:cxn ang="0">
                                      <a:pos x="352" y="804"/>
                                    </a:cxn>
                                    <a:cxn ang="0">
                                      <a:pos x="419" y="768"/>
                                    </a:cxn>
                                    <a:cxn ang="0">
                                      <a:pos x="481" y="728"/>
                                    </a:cxn>
                                    <a:cxn ang="0">
                                      <a:pos x="543" y="688"/>
                                    </a:cxn>
                                    <a:cxn ang="0">
                                      <a:pos x="601" y="639"/>
                                    </a:cxn>
                                    <a:cxn ang="0">
                                      <a:pos x="655" y="585"/>
                                    </a:cxn>
                                    <a:cxn ang="0">
                                      <a:pos x="708" y="532"/>
                                    </a:cxn>
                                    <a:cxn ang="0">
                                      <a:pos x="753" y="469"/>
                                    </a:cxn>
                                    <a:cxn ang="0">
                                      <a:pos x="828" y="353"/>
                                    </a:cxn>
                                    <a:cxn ang="0">
                                      <a:pos x="886" y="264"/>
                                    </a:cxn>
                                    <a:cxn ang="0">
                                      <a:pos x="935" y="192"/>
                                    </a:cxn>
                                    <a:cxn ang="0">
                                      <a:pos x="975" y="143"/>
                                    </a:cxn>
                                    <a:cxn ang="0">
                                      <a:pos x="1015" y="103"/>
                                    </a:cxn>
                                    <a:cxn ang="0">
                                      <a:pos x="1056" y="81"/>
                                    </a:cxn>
                                    <a:cxn ang="0">
                                      <a:pos x="1109" y="67"/>
                                    </a:cxn>
                                    <a:cxn ang="0">
                                      <a:pos x="1171" y="58"/>
                                    </a:cxn>
                                  </a:cxnLst>
                                  <a:rect l="0" t="0" r="r" b="b"/>
                                  <a:pathLst>
                                    <a:path w="1171" h="951">
                                      <a:moveTo>
                                        <a:pt x="1171" y="58"/>
                                      </a:moveTo>
                                      <a:lnTo>
                                        <a:pt x="1158" y="49"/>
                                      </a:lnTo>
                                      <a:lnTo>
                                        <a:pt x="1127" y="31"/>
                                      </a:lnTo>
                                      <a:lnTo>
                                        <a:pt x="1073" y="14"/>
                                      </a:lnTo>
                                      <a:lnTo>
                                        <a:pt x="1011" y="0"/>
                                      </a:lnTo>
                                      <a:lnTo>
                                        <a:pt x="935" y="5"/>
                                      </a:lnTo>
                                      <a:lnTo>
                                        <a:pt x="860" y="36"/>
                                      </a:lnTo>
                                      <a:lnTo>
                                        <a:pt x="775" y="98"/>
                                      </a:lnTo>
                                      <a:lnTo>
                                        <a:pt x="699" y="206"/>
                                      </a:lnTo>
                                      <a:lnTo>
                                        <a:pt x="615" y="340"/>
                                      </a:lnTo>
                                      <a:lnTo>
                                        <a:pt x="508" y="469"/>
                                      </a:lnTo>
                                      <a:lnTo>
                                        <a:pt x="392" y="599"/>
                                      </a:lnTo>
                                      <a:lnTo>
                                        <a:pt x="276" y="710"/>
                                      </a:lnTo>
                                      <a:lnTo>
                                        <a:pt x="170" y="808"/>
                                      </a:lnTo>
                                      <a:lnTo>
                                        <a:pt x="80" y="884"/>
                                      </a:lnTo>
                                      <a:lnTo>
                                        <a:pt x="23" y="933"/>
                                      </a:lnTo>
                                      <a:lnTo>
                                        <a:pt x="0" y="951"/>
                                      </a:lnTo>
                                      <a:lnTo>
                                        <a:pt x="5" y="951"/>
                                      </a:lnTo>
                                      <a:lnTo>
                                        <a:pt x="23" y="942"/>
                                      </a:lnTo>
                                      <a:lnTo>
                                        <a:pt x="49" y="933"/>
                                      </a:lnTo>
                                      <a:lnTo>
                                        <a:pt x="85" y="924"/>
                                      </a:lnTo>
                                      <a:lnTo>
                                        <a:pt x="129" y="907"/>
                                      </a:lnTo>
                                      <a:lnTo>
                                        <a:pt x="178" y="889"/>
                                      </a:lnTo>
                                      <a:lnTo>
                                        <a:pt x="236" y="862"/>
                                      </a:lnTo>
                                      <a:lnTo>
                                        <a:pt x="294" y="835"/>
                                      </a:lnTo>
                                      <a:lnTo>
                                        <a:pt x="352" y="804"/>
                                      </a:lnTo>
                                      <a:lnTo>
                                        <a:pt x="419" y="768"/>
                                      </a:lnTo>
                                      <a:lnTo>
                                        <a:pt x="481" y="728"/>
                                      </a:lnTo>
                                      <a:lnTo>
                                        <a:pt x="543" y="688"/>
                                      </a:lnTo>
                                      <a:lnTo>
                                        <a:pt x="601" y="639"/>
                                      </a:lnTo>
                                      <a:lnTo>
                                        <a:pt x="655" y="585"/>
                                      </a:lnTo>
                                      <a:lnTo>
                                        <a:pt x="708" y="532"/>
                                      </a:lnTo>
                                      <a:lnTo>
                                        <a:pt x="753" y="469"/>
                                      </a:lnTo>
                                      <a:lnTo>
                                        <a:pt x="828" y="353"/>
                                      </a:lnTo>
                                      <a:lnTo>
                                        <a:pt x="886" y="264"/>
                                      </a:lnTo>
                                      <a:lnTo>
                                        <a:pt x="935" y="192"/>
                                      </a:lnTo>
                                      <a:lnTo>
                                        <a:pt x="975" y="143"/>
                                      </a:lnTo>
                                      <a:lnTo>
                                        <a:pt x="1015" y="103"/>
                                      </a:lnTo>
                                      <a:lnTo>
                                        <a:pt x="1056" y="81"/>
                                      </a:lnTo>
                                      <a:lnTo>
                                        <a:pt x="1109" y="67"/>
                                      </a:lnTo>
                                      <a:lnTo>
                                        <a:pt x="1171" y="5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8CF766"/>
                                </a:solidFill>
                                <a:ln w="9525">
                                  <a:noFill/>
                                  <a:round/>
                                  <a:headEnd/>
                                  <a:tailEnd/>
                                </a:ln>
                              </a:spPr>
                            </a:sp>
                            <a:sp>
                              <a:nvSpPr>
                                <a:cNvPr id="1611" name="Freeform 587"/>
                                <a:cNvSpPr>
                                  <a:spLocks/>
                                </a:cNvSpPr>
                              </a:nvSpPr>
                              <a:spPr bwMode="auto">
                                <a:xfrm>
                                  <a:off x="5612" y="5522"/>
                                  <a:ext cx="1807" cy="603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1260" y="120"/>
                                    </a:cxn>
                                    <a:cxn ang="0">
                                      <a:pos x="1193" y="102"/>
                                    </a:cxn>
                                    <a:cxn ang="0">
                                      <a:pos x="1077" y="76"/>
                                    </a:cxn>
                                    <a:cxn ang="0">
                                      <a:pos x="935" y="40"/>
                                    </a:cxn>
                                    <a:cxn ang="0">
                                      <a:pos x="783" y="13"/>
                                    </a:cxn>
                                    <a:cxn ang="0">
                                      <a:pos x="650" y="0"/>
                                    </a:cxn>
                                    <a:cxn ang="0">
                                      <a:pos x="552" y="9"/>
                                    </a:cxn>
                                    <a:cxn ang="0">
                                      <a:pos x="507" y="49"/>
                                    </a:cxn>
                                    <a:cxn ang="0">
                                      <a:pos x="530" y="147"/>
                                    </a:cxn>
                                    <a:cxn ang="0">
                                      <a:pos x="516" y="214"/>
                                    </a:cxn>
                                    <a:cxn ang="0">
                                      <a:pos x="441" y="218"/>
                                    </a:cxn>
                                    <a:cxn ang="0">
                                      <a:pos x="320" y="183"/>
                                    </a:cxn>
                                    <a:cxn ang="0">
                                      <a:pos x="173" y="134"/>
                                    </a:cxn>
                                    <a:cxn ang="0">
                                      <a:pos x="67" y="125"/>
                                    </a:cxn>
                                    <a:cxn ang="0">
                                      <a:pos x="9" y="160"/>
                                    </a:cxn>
                                    <a:cxn ang="0">
                                      <a:pos x="13" y="236"/>
                                    </a:cxn>
                                    <a:cxn ang="0">
                                      <a:pos x="89" y="348"/>
                                    </a:cxn>
                                    <a:cxn ang="0">
                                      <a:pos x="227" y="482"/>
                                    </a:cxn>
                                    <a:cxn ang="0">
                                      <a:pos x="383" y="585"/>
                                    </a:cxn>
                                    <a:cxn ang="0">
                                      <a:pos x="489" y="594"/>
                                    </a:cxn>
                                    <a:cxn ang="0">
                                      <a:pos x="525" y="491"/>
                                    </a:cxn>
                                    <a:cxn ang="0">
                                      <a:pos x="570" y="419"/>
                                    </a:cxn>
                                    <a:cxn ang="0">
                                      <a:pos x="645" y="402"/>
                                    </a:cxn>
                                    <a:cxn ang="0">
                                      <a:pos x="743" y="433"/>
                                    </a:cxn>
                                    <a:cxn ang="0">
                                      <a:pos x="859" y="486"/>
                                    </a:cxn>
                                    <a:cxn ang="0">
                                      <a:pos x="921" y="469"/>
                                    </a:cxn>
                                    <a:cxn ang="0">
                                      <a:pos x="944" y="397"/>
                                    </a:cxn>
                                    <a:cxn ang="0">
                                      <a:pos x="966" y="326"/>
                                    </a:cxn>
                                    <a:cxn ang="0">
                                      <a:pos x="1010" y="299"/>
                                    </a:cxn>
                                    <a:cxn ang="0">
                                      <a:pos x="1108" y="308"/>
                                    </a:cxn>
                                    <a:cxn ang="0">
                                      <a:pos x="1251" y="335"/>
                                    </a:cxn>
                                    <a:cxn ang="0">
                                      <a:pos x="1411" y="366"/>
                                    </a:cxn>
                                    <a:cxn ang="0">
                                      <a:pos x="1576" y="402"/>
                                    </a:cxn>
                                    <a:cxn ang="0">
                                      <a:pos x="1709" y="424"/>
                                    </a:cxn>
                                    <a:cxn ang="0">
                                      <a:pos x="1794" y="424"/>
                                    </a:cxn>
                                    <a:cxn ang="0">
                                      <a:pos x="1803" y="402"/>
                                    </a:cxn>
                                    <a:cxn ang="0">
                                      <a:pos x="1669" y="303"/>
                                    </a:cxn>
                                    <a:cxn ang="0">
                                      <a:pos x="1487" y="205"/>
                                    </a:cxn>
                                    <a:cxn ang="0">
                                      <a:pos x="1353" y="152"/>
                                    </a:cxn>
                                    <a:cxn ang="0">
                                      <a:pos x="1278" y="129"/>
                                    </a:cxn>
                                  </a:cxnLst>
                                  <a:rect l="0" t="0" r="r" b="b"/>
                                  <a:pathLst>
                                    <a:path w="1807" h="603">
                                      <a:moveTo>
                                        <a:pt x="1269" y="125"/>
                                      </a:moveTo>
                                      <a:lnTo>
                                        <a:pt x="1260" y="120"/>
                                      </a:lnTo>
                                      <a:lnTo>
                                        <a:pt x="1233" y="116"/>
                                      </a:lnTo>
                                      <a:lnTo>
                                        <a:pt x="1193" y="102"/>
                                      </a:lnTo>
                                      <a:lnTo>
                                        <a:pt x="1140" y="89"/>
                                      </a:lnTo>
                                      <a:lnTo>
                                        <a:pt x="1077" y="76"/>
                                      </a:lnTo>
                                      <a:lnTo>
                                        <a:pt x="1006" y="58"/>
                                      </a:lnTo>
                                      <a:lnTo>
                                        <a:pt x="935" y="40"/>
                                      </a:lnTo>
                                      <a:lnTo>
                                        <a:pt x="859" y="26"/>
                                      </a:lnTo>
                                      <a:lnTo>
                                        <a:pt x="783" y="13"/>
                                      </a:lnTo>
                                      <a:lnTo>
                                        <a:pt x="712" y="4"/>
                                      </a:lnTo>
                                      <a:lnTo>
                                        <a:pt x="650" y="0"/>
                                      </a:lnTo>
                                      <a:lnTo>
                                        <a:pt x="596" y="4"/>
                                      </a:lnTo>
                                      <a:lnTo>
                                        <a:pt x="552" y="9"/>
                                      </a:lnTo>
                                      <a:lnTo>
                                        <a:pt x="521" y="26"/>
                                      </a:lnTo>
                                      <a:lnTo>
                                        <a:pt x="507" y="49"/>
                                      </a:lnTo>
                                      <a:lnTo>
                                        <a:pt x="512" y="80"/>
                                      </a:lnTo>
                                      <a:lnTo>
                                        <a:pt x="530" y="147"/>
                                      </a:lnTo>
                                      <a:lnTo>
                                        <a:pt x="534" y="187"/>
                                      </a:lnTo>
                                      <a:lnTo>
                                        <a:pt x="516" y="214"/>
                                      </a:lnTo>
                                      <a:lnTo>
                                        <a:pt x="485" y="223"/>
                                      </a:lnTo>
                                      <a:lnTo>
                                        <a:pt x="441" y="218"/>
                                      </a:lnTo>
                                      <a:lnTo>
                                        <a:pt x="383" y="205"/>
                                      </a:lnTo>
                                      <a:lnTo>
                                        <a:pt x="320" y="183"/>
                                      </a:lnTo>
                                      <a:lnTo>
                                        <a:pt x="245" y="156"/>
                                      </a:lnTo>
                                      <a:lnTo>
                                        <a:pt x="173" y="134"/>
                                      </a:lnTo>
                                      <a:lnTo>
                                        <a:pt x="115" y="125"/>
                                      </a:lnTo>
                                      <a:lnTo>
                                        <a:pt x="67" y="125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9" y="160"/>
                                      </a:lnTo>
                                      <a:lnTo>
                                        <a:pt x="0" y="196"/>
                                      </a:lnTo>
                                      <a:lnTo>
                                        <a:pt x="13" y="236"/>
                                      </a:lnTo>
                                      <a:lnTo>
                                        <a:pt x="40" y="285"/>
                                      </a:lnTo>
                                      <a:lnTo>
                                        <a:pt x="89" y="348"/>
                                      </a:lnTo>
                                      <a:lnTo>
                                        <a:pt x="151" y="415"/>
                                      </a:lnTo>
                                      <a:lnTo>
                                        <a:pt x="227" y="482"/>
                                      </a:lnTo>
                                      <a:lnTo>
                                        <a:pt x="307" y="540"/>
                                      </a:lnTo>
                                      <a:lnTo>
                                        <a:pt x="383" y="585"/>
                                      </a:lnTo>
                                      <a:lnTo>
                                        <a:pt x="445" y="603"/>
                                      </a:lnTo>
                                      <a:lnTo>
                                        <a:pt x="489" y="594"/>
                                      </a:lnTo>
                                      <a:lnTo>
                                        <a:pt x="512" y="549"/>
                                      </a:lnTo>
                                      <a:lnTo>
                                        <a:pt x="525" y="491"/>
                                      </a:lnTo>
                                      <a:lnTo>
                                        <a:pt x="543" y="446"/>
                                      </a:lnTo>
                                      <a:lnTo>
                                        <a:pt x="570" y="419"/>
                                      </a:lnTo>
                                      <a:lnTo>
                                        <a:pt x="605" y="402"/>
                                      </a:lnTo>
                                      <a:lnTo>
                                        <a:pt x="645" y="402"/>
                                      </a:lnTo>
                                      <a:lnTo>
                                        <a:pt x="690" y="411"/>
                                      </a:lnTo>
                                      <a:lnTo>
                                        <a:pt x="743" y="433"/>
                                      </a:lnTo>
                                      <a:lnTo>
                                        <a:pt x="806" y="464"/>
                                      </a:lnTo>
                                      <a:lnTo>
                                        <a:pt x="859" y="486"/>
                                      </a:lnTo>
                                      <a:lnTo>
                                        <a:pt x="895" y="486"/>
                                      </a:lnTo>
                                      <a:lnTo>
                                        <a:pt x="921" y="469"/>
                                      </a:lnTo>
                                      <a:lnTo>
                                        <a:pt x="935" y="437"/>
                                      </a:lnTo>
                                      <a:lnTo>
                                        <a:pt x="944" y="397"/>
                                      </a:lnTo>
                                      <a:lnTo>
                                        <a:pt x="953" y="361"/>
                                      </a:lnTo>
                                      <a:lnTo>
                                        <a:pt x="966" y="326"/>
                                      </a:lnTo>
                                      <a:lnTo>
                                        <a:pt x="988" y="303"/>
                                      </a:lnTo>
                                      <a:lnTo>
                                        <a:pt x="1010" y="299"/>
                                      </a:lnTo>
                                      <a:lnTo>
                                        <a:pt x="1050" y="299"/>
                                      </a:lnTo>
                                      <a:lnTo>
                                        <a:pt x="1108" y="308"/>
                                      </a:lnTo>
                                      <a:lnTo>
                                        <a:pt x="1175" y="317"/>
                                      </a:lnTo>
                                      <a:lnTo>
                                        <a:pt x="1251" y="335"/>
                                      </a:lnTo>
                                      <a:lnTo>
                                        <a:pt x="1331" y="348"/>
                                      </a:lnTo>
                                      <a:lnTo>
                                        <a:pt x="1411" y="366"/>
                                      </a:lnTo>
                                      <a:lnTo>
                                        <a:pt x="1496" y="384"/>
                                      </a:lnTo>
                                      <a:lnTo>
                                        <a:pt x="1576" y="402"/>
                                      </a:lnTo>
                                      <a:lnTo>
                                        <a:pt x="1647" y="415"/>
                                      </a:lnTo>
                                      <a:lnTo>
                                        <a:pt x="1709" y="424"/>
                                      </a:lnTo>
                                      <a:lnTo>
                                        <a:pt x="1758" y="428"/>
                                      </a:lnTo>
                                      <a:lnTo>
                                        <a:pt x="1794" y="424"/>
                                      </a:lnTo>
                                      <a:lnTo>
                                        <a:pt x="1807" y="419"/>
                                      </a:lnTo>
                                      <a:lnTo>
                                        <a:pt x="1803" y="402"/>
                                      </a:lnTo>
                                      <a:lnTo>
                                        <a:pt x="1772" y="375"/>
                                      </a:lnTo>
                                      <a:lnTo>
                                        <a:pt x="1669" y="303"/>
                                      </a:lnTo>
                                      <a:lnTo>
                                        <a:pt x="1571" y="250"/>
                                      </a:lnTo>
                                      <a:lnTo>
                                        <a:pt x="1487" y="205"/>
                                      </a:lnTo>
                                      <a:lnTo>
                                        <a:pt x="1416" y="174"/>
                                      </a:lnTo>
                                      <a:lnTo>
                                        <a:pt x="1353" y="152"/>
                                      </a:lnTo>
                                      <a:lnTo>
                                        <a:pt x="1309" y="134"/>
                                      </a:lnTo>
                                      <a:lnTo>
                                        <a:pt x="1278" y="129"/>
                                      </a:lnTo>
                                      <a:lnTo>
                                        <a:pt x="1269" y="1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99EDFF"/>
                                </a:solidFill>
                                <a:ln w="9525">
                                  <a:noFill/>
                                  <a:round/>
                                  <a:headEnd/>
                                  <a:tailEnd/>
                                </a:ln>
                              </a:spPr>
                            </a:sp>
                            <a:sp>
                              <a:nvSpPr>
                                <a:cNvPr id="1612" name="Freeform 588"/>
                                <a:cNvSpPr>
                                  <a:spLocks/>
                                </a:cNvSpPr>
                              </a:nvSpPr>
                              <a:spPr bwMode="auto">
                                <a:xfrm>
                                  <a:off x="7402" y="6687"/>
                                  <a:ext cx="748" cy="232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0" y="130"/>
                                    </a:cxn>
                                    <a:cxn ang="0">
                                      <a:pos x="4" y="121"/>
                                    </a:cxn>
                                    <a:cxn ang="0">
                                      <a:pos x="8" y="98"/>
                                    </a:cxn>
                                    <a:cxn ang="0">
                                      <a:pos x="22" y="72"/>
                                    </a:cxn>
                                    <a:cxn ang="0">
                                      <a:pos x="40" y="40"/>
                                    </a:cxn>
                                    <a:cxn ang="0">
                                      <a:pos x="57" y="14"/>
                                    </a:cxn>
                                    <a:cxn ang="0">
                                      <a:pos x="84" y="0"/>
                                    </a:cxn>
                                    <a:cxn ang="0">
                                      <a:pos x="115" y="0"/>
                                    </a:cxn>
                                    <a:cxn ang="0">
                                      <a:pos x="146" y="22"/>
                                    </a:cxn>
                                    <a:cxn ang="0">
                                      <a:pos x="182" y="58"/>
                                    </a:cxn>
                                    <a:cxn ang="0">
                                      <a:pos x="218" y="89"/>
                                    </a:cxn>
                                    <a:cxn ang="0">
                                      <a:pos x="258" y="121"/>
                                    </a:cxn>
                                    <a:cxn ang="0">
                                      <a:pos x="298" y="143"/>
                                    </a:cxn>
                                    <a:cxn ang="0">
                                      <a:pos x="333" y="152"/>
                                    </a:cxn>
                                    <a:cxn ang="0">
                                      <a:pos x="374" y="152"/>
                                    </a:cxn>
                                    <a:cxn ang="0">
                                      <a:pos x="409" y="130"/>
                                    </a:cxn>
                                    <a:cxn ang="0">
                                      <a:pos x="440" y="89"/>
                                    </a:cxn>
                                    <a:cxn ang="0">
                                      <a:pos x="476" y="45"/>
                                    </a:cxn>
                                    <a:cxn ang="0">
                                      <a:pos x="516" y="18"/>
                                    </a:cxn>
                                    <a:cxn ang="0">
                                      <a:pos x="556" y="5"/>
                                    </a:cxn>
                                    <a:cxn ang="0">
                                      <a:pos x="596" y="5"/>
                                    </a:cxn>
                                    <a:cxn ang="0">
                                      <a:pos x="636" y="14"/>
                                    </a:cxn>
                                    <a:cxn ang="0">
                                      <a:pos x="672" y="31"/>
                                    </a:cxn>
                                    <a:cxn ang="0">
                                      <a:pos x="703" y="54"/>
                                    </a:cxn>
                                    <a:cxn ang="0">
                                      <a:pos x="725" y="80"/>
                                    </a:cxn>
                                    <a:cxn ang="0">
                                      <a:pos x="748" y="130"/>
                                    </a:cxn>
                                    <a:cxn ang="0">
                                      <a:pos x="748" y="161"/>
                                    </a:cxn>
                                    <a:cxn ang="0">
                                      <a:pos x="730" y="165"/>
                                    </a:cxn>
                                    <a:cxn ang="0">
                                      <a:pos x="694" y="139"/>
                                    </a:cxn>
                                    <a:cxn ang="0">
                                      <a:pos x="667" y="121"/>
                                    </a:cxn>
                                    <a:cxn ang="0">
                                      <a:pos x="645" y="107"/>
                                    </a:cxn>
                                    <a:cxn ang="0">
                                      <a:pos x="614" y="98"/>
                                    </a:cxn>
                                    <a:cxn ang="0">
                                      <a:pos x="587" y="98"/>
                                    </a:cxn>
                                    <a:cxn ang="0">
                                      <a:pos x="561" y="103"/>
                                    </a:cxn>
                                    <a:cxn ang="0">
                                      <a:pos x="538" y="112"/>
                                    </a:cxn>
                                    <a:cxn ang="0">
                                      <a:pos x="520" y="130"/>
                                    </a:cxn>
                                    <a:cxn ang="0">
                                      <a:pos x="503" y="147"/>
                                    </a:cxn>
                                    <a:cxn ang="0">
                                      <a:pos x="489" y="170"/>
                                    </a:cxn>
                                    <a:cxn ang="0">
                                      <a:pos x="467" y="192"/>
                                    </a:cxn>
                                    <a:cxn ang="0">
                                      <a:pos x="436" y="210"/>
                                    </a:cxn>
                                    <a:cxn ang="0">
                                      <a:pos x="405" y="223"/>
                                    </a:cxn>
                                    <a:cxn ang="0">
                                      <a:pos x="369" y="232"/>
                                    </a:cxn>
                                    <a:cxn ang="0">
                                      <a:pos x="329" y="228"/>
                                    </a:cxn>
                                    <a:cxn ang="0">
                                      <a:pos x="289" y="214"/>
                                    </a:cxn>
                                    <a:cxn ang="0">
                                      <a:pos x="249" y="188"/>
                                    </a:cxn>
                                    <a:cxn ang="0">
                                      <a:pos x="213" y="161"/>
                                    </a:cxn>
                                    <a:cxn ang="0">
                                      <a:pos x="182" y="139"/>
                                    </a:cxn>
                                    <a:cxn ang="0">
                                      <a:pos x="155" y="130"/>
                                    </a:cxn>
                                    <a:cxn ang="0">
                                      <a:pos x="138" y="125"/>
                                    </a:cxn>
                                    <a:cxn ang="0">
                                      <a:pos x="124" y="130"/>
                                    </a:cxn>
                                    <a:cxn ang="0">
                                      <a:pos x="111" y="139"/>
                                    </a:cxn>
                                    <a:cxn ang="0">
                                      <a:pos x="102" y="152"/>
                                    </a:cxn>
                                    <a:cxn ang="0">
                                      <a:pos x="93" y="170"/>
                                    </a:cxn>
                                    <a:cxn ang="0">
                                      <a:pos x="71" y="192"/>
                                    </a:cxn>
                                    <a:cxn ang="0">
                                      <a:pos x="40" y="192"/>
                                    </a:cxn>
                                    <a:cxn ang="0">
                                      <a:pos x="13" y="170"/>
                                    </a:cxn>
                                    <a:cxn ang="0">
                                      <a:pos x="0" y="130"/>
                                    </a:cxn>
                                  </a:cxnLst>
                                  <a:rect l="0" t="0" r="r" b="b"/>
                                  <a:pathLst>
                                    <a:path w="748" h="232">
                                      <a:moveTo>
                                        <a:pt x="0" y="130"/>
                                      </a:moveTo>
                                      <a:lnTo>
                                        <a:pt x="4" y="121"/>
                                      </a:lnTo>
                                      <a:lnTo>
                                        <a:pt x="8" y="98"/>
                                      </a:lnTo>
                                      <a:lnTo>
                                        <a:pt x="22" y="72"/>
                                      </a:lnTo>
                                      <a:lnTo>
                                        <a:pt x="40" y="40"/>
                                      </a:lnTo>
                                      <a:lnTo>
                                        <a:pt x="57" y="14"/>
                                      </a:lnTo>
                                      <a:lnTo>
                                        <a:pt x="84" y="0"/>
                                      </a:lnTo>
                                      <a:lnTo>
                                        <a:pt x="115" y="0"/>
                                      </a:lnTo>
                                      <a:lnTo>
                                        <a:pt x="146" y="22"/>
                                      </a:lnTo>
                                      <a:lnTo>
                                        <a:pt x="182" y="58"/>
                                      </a:lnTo>
                                      <a:lnTo>
                                        <a:pt x="218" y="89"/>
                                      </a:lnTo>
                                      <a:lnTo>
                                        <a:pt x="258" y="121"/>
                                      </a:lnTo>
                                      <a:lnTo>
                                        <a:pt x="298" y="143"/>
                                      </a:lnTo>
                                      <a:lnTo>
                                        <a:pt x="333" y="152"/>
                                      </a:lnTo>
                                      <a:lnTo>
                                        <a:pt x="374" y="152"/>
                                      </a:lnTo>
                                      <a:lnTo>
                                        <a:pt x="409" y="130"/>
                                      </a:lnTo>
                                      <a:lnTo>
                                        <a:pt x="440" y="89"/>
                                      </a:lnTo>
                                      <a:lnTo>
                                        <a:pt x="476" y="45"/>
                                      </a:lnTo>
                                      <a:lnTo>
                                        <a:pt x="516" y="18"/>
                                      </a:lnTo>
                                      <a:lnTo>
                                        <a:pt x="556" y="5"/>
                                      </a:lnTo>
                                      <a:lnTo>
                                        <a:pt x="596" y="5"/>
                                      </a:lnTo>
                                      <a:lnTo>
                                        <a:pt x="636" y="14"/>
                                      </a:lnTo>
                                      <a:lnTo>
                                        <a:pt x="672" y="31"/>
                                      </a:lnTo>
                                      <a:lnTo>
                                        <a:pt x="703" y="54"/>
                                      </a:lnTo>
                                      <a:lnTo>
                                        <a:pt x="725" y="80"/>
                                      </a:lnTo>
                                      <a:lnTo>
                                        <a:pt x="748" y="130"/>
                                      </a:lnTo>
                                      <a:lnTo>
                                        <a:pt x="748" y="161"/>
                                      </a:lnTo>
                                      <a:lnTo>
                                        <a:pt x="730" y="165"/>
                                      </a:lnTo>
                                      <a:lnTo>
                                        <a:pt x="694" y="139"/>
                                      </a:lnTo>
                                      <a:lnTo>
                                        <a:pt x="667" y="121"/>
                                      </a:lnTo>
                                      <a:lnTo>
                                        <a:pt x="645" y="107"/>
                                      </a:lnTo>
                                      <a:lnTo>
                                        <a:pt x="614" y="98"/>
                                      </a:lnTo>
                                      <a:lnTo>
                                        <a:pt x="587" y="98"/>
                                      </a:lnTo>
                                      <a:lnTo>
                                        <a:pt x="561" y="103"/>
                                      </a:lnTo>
                                      <a:lnTo>
                                        <a:pt x="538" y="112"/>
                                      </a:lnTo>
                                      <a:lnTo>
                                        <a:pt x="520" y="130"/>
                                      </a:lnTo>
                                      <a:lnTo>
                                        <a:pt x="503" y="147"/>
                                      </a:lnTo>
                                      <a:lnTo>
                                        <a:pt x="489" y="170"/>
                                      </a:lnTo>
                                      <a:lnTo>
                                        <a:pt x="467" y="192"/>
                                      </a:lnTo>
                                      <a:lnTo>
                                        <a:pt x="436" y="210"/>
                                      </a:lnTo>
                                      <a:lnTo>
                                        <a:pt x="405" y="223"/>
                                      </a:lnTo>
                                      <a:lnTo>
                                        <a:pt x="369" y="232"/>
                                      </a:lnTo>
                                      <a:lnTo>
                                        <a:pt x="329" y="228"/>
                                      </a:lnTo>
                                      <a:lnTo>
                                        <a:pt x="289" y="214"/>
                                      </a:lnTo>
                                      <a:lnTo>
                                        <a:pt x="249" y="188"/>
                                      </a:lnTo>
                                      <a:lnTo>
                                        <a:pt x="213" y="161"/>
                                      </a:lnTo>
                                      <a:lnTo>
                                        <a:pt x="182" y="139"/>
                                      </a:lnTo>
                                      <a:lnTo>
                                        <a:pt x="155" y="130"/>
                                      </a:lnTo>
                                      <a:lnTo>
                                        <a:pt x="138" y="125"/>
                                      </a:lnTo>
                                      <a:lnTo>
                                        <a:pt x="124" y="130"/>
                                      </a:lnTo>
                                      <a:lnTo>
                                        <a:pt x="111" y="139"/>
                                      </a:lnTo>
                                      <a:lnTo>
                                        <a:pt x="102" y="152"/>
                                      </a:lnTo>
                                      <a:lnTo>
                                        <a:pt x="93" y="170"/>
                                      </a:lnTo>
                                      <a:lnTo>
                                        <a:pt x="71" y="192"/>
                                      </a:lnTo>
                                      <a:lnTo>
                                        <a:pt x="40" y="192"/>
                                      </a:lnTo>
                                      <a:lnTo>
                                        <a:pt x="13" y="170"/>
                                      </a:lnTo>
                                      <a:lnTo>
                                        <a:pt x="0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99EDFF"/>
                                </a:solidFill>
                                <a:ln w="9525">
                                  <a:noFill/>
                                  <a:round/>
                                  <a:headEnd/>
                                  <a:tailEnd/>
                                </a:ln>
                              </a:spPr>
                            </a:sp>
                            <a:sp>
                              <a:nvSpPr>
                                <a:cNvPr id="1613" name="Freeform 589"/>
                                <a:cNvSpPr>
                                  <a:spLocks/>
                                </a:cNvSpPr>
                              </a:nvSpPr>
                              <a:spPr bwMode="auto">
                                <a:xfrm>
                                  <a:off x="6444" y="6995"/>
                                  <a:ext cx="806" cy="313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0" y="174"/>
                                    </a:cxn>
                                    <a:cxn ang="0">
                                      <a:pos x="5" y="161"/>
                                    </a:cxn>
                                    <a:cxn ang="0">
                                      <a:pos x="9" y="134"/>
                                    </a:cxn>
                                    <a:cxn ang="0">
                                      <a:pos x="23" y="94"/>
                                    </a:cxn>
                                    <a:cxn ang="0">
                                      <a:pos x="40" y="54"/>
                                    </a:cxn>
                                    <a:cxn ang="0">
                                      <a:pos x="63" y="23"/>
                                    </a:cxn>
                                    <a:cxn ang="0">
                                      <a:pos x="89" y="0"/>
                                    </a:cxn>
                                    <a:cxn ang="0">
                                      <a:pos x="121" y="0"/>
                                    </a:cxn>
                                    <a:cxn ang="0">
                                      <a:pos x="156" y="31"/>
                                    </a:cxn>
                                    <a:cxn ang="0">
                                      <a:pos x="196" y="76"/>
                                    </a:cxn>
                                    <a:cxn ang="0">
                                      <a:pos x="236" y="125"/>
                                    </a:cxn>
                                    <a:cxn ang="0">
                                      <a:pos x="276" y="165"/>
                                    </a:cxn>
                                    <a:cxn ang="0">
                                      <a:pos x="321" y="192"/>
                                    </a:cxn>
                                    <a:cxn ang="0">
                                      <a:pos x="361" y="210"/>
                                    </a:cxn>
                                    <a:cxn ang="0">
                                      <a:pos x="401" y="206"/>
                                    </a:cxn>
                                    <a:cxn ang="0">
                                      <a:pos x="441" y="179"/>
                                    </a:cxn>
                                    <a:cxn ang="0">
                                      <a:pos x="477" y="121"/>
                                    </a:cxn>
                                    <a:cxn ang="0">
                                      <a:pos x="512" y="63"/>
                                    </a:cxn>
                                    <a:cxn ang="0">
                                      <a:pos x="557" y="23"/>
                                    </a:cxn>
                                    <a:cxn ang="0">
                                      <a:pos x="601" y="5"/>
                                    </a:cxn>
                                    <a:cxn ang="0">
                                      <a:pos x="646" y="5"/>
                                    </a:cxn>
                                    <a:cxn ang="0">
                                      <a:pos x="686" y="18"/>
                                    </a:cxn>
                                    <a:cxn ang="0">
                                      <a:pos x="726" y="40"/>
                                    </a:cxn>
                                    <a:cxn ang="0">
                                      <a:pos x="757" y="72"/>
                                    </a:cxn>
                                    <a:cxn ang="0">
                                      <a:pos x="779" y="107"/>
                                    </a:cxn>
                                    <a:cxn ang="0">
                                      <a:pos x="806" y="174"/>
                                    </a:cxn>
                                    <a:cxn ang="0">
                                      <a:pos x="806" y="215"/>
                                    </a:cxn>
                                    <a:cxn ang="0">
                                      <a:pos x="784" y="223"/>
                                    </a:cxn>
                                    <a:cxn ang="0">
                                      <a:pos x="744" y="188"/>
                                    </a:cxn>
                                    <a:cxn ang="0">
                                      <a:pos x="717" y="161"/>
                                    </a:cxn>
                                    <a:cxn ang="0">
                                      <a:pos x="690" y="143"/>
                                    </a:cxn>
                                    <a:cxn ang="0">
                                      <a:pos x="664" y="134"/>
                                    </a:cxn>
                                    <a:cxn ang="0">
                                      <a:pos x="633" y="134"/>
                                    </a:cxn>
                                    <a:cxn ang="0">
                                      <a:pos x="606" y="139"/>
                                    </a:cxn>
                                    <a:cxn ang="0">
                                      <a:pos x="579" y="152"/>
                                    </a:cxn>
                                    <a:cxn ang="0">
                                      <a:pos x="561" y="170"/>
                                    </a:cxn>
                                    <a:cxn ang="0">
                                      <a:pos x="543" y="197"/>
                                    </a:cxn>
                                    <a:cxn ang="0">
                                      <a:pos x="526" y="228"/>
                                    </a:cxn>
                                    <a:cxn ang="0">
                                      <a:pos x="503" y="259"/>
                                    </a:cxn>
                                    <a:cxn ang="0">
                                      <a:pos x="472" y="282"/>
                                    </a:cxn>
                                    <a:cxn ang="0">
                                      <a:pos x="437" y="304"/>
                                    </a:cxn>
                                    <a:cxn ang="0">
                                      <a:pos x="397" y="313"/>
                                    </a:cxn>
                                    <a:cxn ang="0">
                                      <a:pos x="356" y="308"/>
                                    </a:cxn>
                                    <a:cxn ang="0">
                                      <a:pos x="312" y="290"/>
                                    </a:cxn>
                                    <a:cxn ang="0">
                                      <a:pos x="267" y="255"/>
                                    </a:cxn>
                                    <a:cxn ang="0">
                                      <a:pos x="227" y="215"/>
                                    </a:cxn>
                                    <a:cxn ang="0">
                                      <a:pos x="196" y="188"/>
                                    </a:cxn>
                                    <a:cxn ang="0">
                                      <a:pos x="170" y="174"/>
                                    </a:cxn>
                                    <a:cxn ang="0">
                                      <a:pos x="152" y="170"/>
                                    </a:cxn>
                                    <a:cxn ang="0">
                                      <a:pos x="134" y="179"/>
                                    </a:cxn>
                                    <a:cxn ang="0">
                                      <a:pos x="121" y="192"/>
                                    </a:cxn>
                                    <a:cxn ang="0">
                                      <a:pos x="112" y="210"/>
                                    </a:cxn>
                                    <a:cxn ang="0">
                                      <a:pos x="103" y="232"/>
                                    </a:cxn>
                                    <a:cxn ang="0">
                                      <a:pos x="76" y="264"/>
                                    </a:cxn>
                                    <a:cxn ang="0">
                                      <a:pos x="45" y="259"/>
                                    </a:cxn>
                                    <a:cxn ang="0">
                                      <a:pos x="14" y="228"/>
                                    </a:cxn>
                                    <a:cxn ang="0">
                                      <a:pos x="0" y="174"/>
                                    </a:cxn>
                                  </a:cxnLst>
                                  <a:rect l="0" t="0" r="r" b="b"/>
                                  <a:pathLst>
                                    <a:path w="806" h="313">
                                      <a:moveTo>
                                        <a:pt x="0" y="174"/>
                                      </a:moveTo>
                                      <a:lnTo>
                                        <a:pt x="5" y="161"/>
                                      </a:lnTo>
                                      <a:lnTo>
                                        <a:pt x="9" y="134"/>
                                      </a:lnTo>
                                      <a:lnTo>
                                        <a:pt x="23" y="94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63" y="23"/>
                                      </a:lnTo>
                                      <a:lnTo>
                                        <a:pt x="89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56" y="31"/>
                                      </a:lnTo>
                                      <a:lnTo>
                                        <a:pt x="196" y="76"/>
                                      </a:lnTo>
                                      <a:lnTo>
                                        <a:pt x="236" y="125"/>
                                      </a:lnTo>
                                      <a:lnTo>
                                        <a:pt x="276" y="165"/>
                                      </a:lnTo>
                                      <a:lnTo>
                                        <a:pt x="321" y="192"/>
                                      </a:lnTo>
                                      <a:lnTo>
                                        <a:pt x="361" y="210"/>
                                      </a:lnTo>
                                      <a:lnTo>
                                        <a:pt x="401" y="206"/>
                                      </a:lnTo>
                                      <a:lnTo>
                                        <a:pt x="441" y="179"/>
                                      </a:lnTo>
                                      <a:lnTo>
                                        <a:pt x="477" y="121"/>
                                      </a:lnTo>
                                      <a:lnTo>
                                        <a:pt x="512" y="63"/>
                                      </a:lnTo>
                                      <a:lnTo>
                                        <a:pt x="557" y="23"/>
                                      </a:lnTo>
                                      <a:lnTo>
                                        <a:pt x="601" y="5"/>
                                      </a:lnTo>
                                      <a:lnTo>
                                        <a:pt x="646" y="5"/>
                                      </a:lnTo>
                                      <a:lnTo>
                                        <a:pt x="686" y="18"/>
                                      </a:lnTo>
                                      <a:lnTo>
                                        <a:pt x="726" y="40"/>
                                      </a:lnTo>
                                      <a:lnTo>
                                        <a:pt x="757" y="72"/>
                                      </a:lnTo>
                                      <a:lnTo>
                                        <a:pt x="779" y="107"/>
                                      </a:lnTo>
                                      <a:lnTo>
                                        <a:pt x="806" y="174"/>
                                      </a:lnTo>
                                      <a:lnTo>
                                        <a:pt x="806" y="215"/>
                                      </a:lnTo>
                                      <a:lnTo>
                                        <a:pt x="784" y="223"/>
                                      </a:lnTo>
                                      <a:lnTo>
                                        <a:pt x="744" y="188"/>
                                      </a:lnTo>
                                      <a:lnTo>
                                        <a:pt x="717" y="161"/>
                                      </a:lnTo>
                                      <a:lnTo>
                                        <a:pt x="690" y="143"/>
                                      </a:lnTo>
                                      <a:lnTo>
                                        <a:pt x="664" y="134"/>
                                      </a:lnTo>
                                      <a:lnTo>
                                        <a:pt x="633" y="134"/>
                                      </a:lnTo>
                                      <a:lnTo>
                                        <a:pt x="606" y="139"/>
                                      </a:lnTo>
                                      <a:lnTo>
                                        <a:pt x="579" y="152"/>
                                      </a:lnTo>
                                      <a:lnTo>
                                        <a:pt x="561" y="170"/>
                                      </a:lnTo>
                                      <a:lnTo>
                                        <a:pt x="543" y="197"/>
                                      </a:lnTo>
                                      <a:lnTo>
                                        <a:pt x="526" y="228"/>
                                      </a:lnTo>
                                      <a:lnTo>
                                        <a:pt x="503" y="259"/>
                                      </a:lnTo>
                                      <a:lnTo>
                                        <a:pt x="472" y="282"/>
                                      </a:lnTo>
                                      <a:lnTo>
                                        <a:pt x="437" y="304"/>
                                      </a:lnTo>
                                      <a:lnTo>
                                        <a:pt x="397" y="313"/>
                                      </a:lnTo>
                                      <a:lnTo>
                                        <a:pt x="356" y="308"/>
                                      </a:lnTo>
                                      <a:lnTo>
                                        <a:pt x="312" y="290"/>
                                      </a:lnTo>
                                      <a:lnTo>
                                        <a:pt x="267" y="255"/>
                                      </a:lnTo>
                                      <a:lnTo>
                                        <a:pt x="227" y="215"/>
                                      </a:lnTo>
                                      <a:lnTo>
                                        <a:pt x="196" y="188"/>
                                      </a:lnTo>
                                      <a:lnTo>
                                        <a:pt x="170" y="174"/>
                                      </a:lnTo>
                                      <a:lnTo>
                                        <a:pt x="152" y="170"/>
                                      </a:lnTo>
                                      <a:lnTo>
                                        <a:pt x="134" y="179"/>
                                      </a:lnTo>
                                      <a:lnTo>
                                        <a:pt x="121" y="192"/>
                                      </a:lnTo>
                                      <a:lnTo>
                                        <a:pt x="112" y="210"/>
                                      </a:lnTo>
                                      <a:lnTo>
                                        <a:pt x="103" y="232"/>
                                      </a:lnTo>
                                      <a:lnTo>
                                        <a:pt x="76" y="264"/>
                                      </a:lnTo>
                                      <a:lnTo>
                                        <a:pt x="45" y="259"/>
                                      </a:lnTo>
                                      <a:lnTo>
                                        <a:pt x="14" y="228"/>
                                      </a:lnTo>
                                      <a:lnTo>
                                        <a:pt x="0" y="17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99EDFF"/>
                                </a:solidFill>
                                <a:ln w="9525">
                                  <a:noFill/>
                                  <a:round/>
                                  <a:headEnd/>
                                  <a:tailEnd/>
                                </a:ln>
                              </a:spPr>
                            </a:sp>
                            <a:sp>
                              <a:nvSpPr>
                                <a:cNvPr id="1614" name="Freeform 590"/>
                                <a:cNvSpPr>
                                  <a:spLocks/>
                                </a:cNvSpPr>
                              </a:nvSpPr>
                              <a:spPr bwMode="auto">
                                <a:xfrm>
                                  <a:off x="6903" y="6361"/>
                                  <a:ext cx="637" cy="206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0" y="116"/>
                                    </a:cxn>
                                    <a:cxn ang="0">
                                      <a:pos x="9" y="89"/>
                                    </a:cxn>
                                    <a:cxn ang="0">
                                      <a:pos x="31" y="36"/>
                                    </a:cxn>
                                    <a:cxn ang="0">
                                      <a:pos x="71" y="0"/>
                                    </a:cxn>
                                    <a:cxn ang="0">
                                      <a:pos x="120" y="18"/>
                                    </a:cxn>
                                    <a:cxn ang="0">
                                      <a:pos x="151" y="49"/>
                                    </a:cxn>
                                    <a:cxn ang="0">
                                      <a:pos x="182" y="81"/>
                                    </a:cxn>
                                    <a:cxn ang="0">
                                      <a:pos x="218" y="107"/>
                                    </a:cxn>
                                    <a:cxn ang="0">
                                      <a:pos x="254" y="130"/>
                                    </a:cxn>
                                    <a:cxn ang="0">
                                      <a:pos x="285" y="139"/>
                                    </a:cxn>
                                    <a:cxn ang="0">
                                      <a:pos x="316" y="134"/>
                                    </a:cxn>
                                    <a:cxn ang="0">
                                      <a:pos x="347" y="116"/>
                                    </a:cxn>
                                    <a:cxn ang="0">
                                      <a:pos x="374" y="81"/>
                                    </a:cxn>
                                    <a:cxn ang="0">
                                      <a:pos x="405" y="40"/>
                                    </a:cxn>
                                    <a:cxn ang="0">
                                      <a:pos x="436" y="14"/>
                                    </a:cxn>
                                    <a:cxn ang="0">
                                      <a:pos x="472" y="5"/>
                                    </a:cxn>
                                    <a:cxn ang="0">
                                      <a:pos x="507" y="0"/>
                                    </a:cxn>
                                    <a:cxn ang="0">
                                      <a:pos x="543" y="9"/>
                                    </a:cxn>
                                    <a:cxn ang="0">
                                      <a:pos x="574" y="27"/>
                                    </a:cxn>
                                    <a:cxn ang="0">
                                      <a:pos x="601" y="49"/>
                                    </a:cxn>
                                    <a:cxn ang="0">
                                      <a:pos x="619" y="72"/>
                                    </a:cxn>
                                    <a:cxn ang="0">
                                      <a:pos x="637" y="116"/>
                                    </a:cxn>
                                    <a:cxn ang="0">
                                      <a:pos x="637" y="143"/>
                                    </a:cxn>
                                    <a:cxn ang="0">
                                      <a:pos x="619" y="148"/>
                                    </a:cxn>
                                    <a:cxn ang="0">
                                      <a:pos x="588" y="125"/>
                                    </a:cxn>
                                    <a:cxn ang="0">
                                      <a:pos x="570" y="107"/>
                                    </a:cxn>
                                    <a:cxn ang="0">
                                      <a:pos x="548" y="98"/>
                                    </a:cxn>
                                    <a:cxn ang="0">
                                      <a:pos x="521" y="89"/>
                                    </a:cxn>
                                    <a:cxn ang="0">
                                      <a:pos x="499" y="89"/>
                                    </a:cxn>
                                    <a:cxn ang="0">
                                      <a:pos x="476" y="94"/>
                                    </a:cxn>
                                    <a:cxn ang="0">
                                      <a:pos x="458" y="103"/>
                                    </a:cxn>
                                    <a:cxn ang="0">
                                      <a:pos x="441" y="112"/>
                                    </a:cxn>
                                    <a:cxn ang="0">
                                      <a:pos x="427" y="130"/>
                                    </a:cxn>
                                    <a:cxn ang="0">
                                      <a:pos x="414" y="152"/>
                                    </a:cxn>
                                    <a:cxn ang="0">
                                      <a:pos x="396" y="170"/>
                                    </a:cxn>
                                    <a:cxn ang="0">
                                      <a:pos x="369" y="188"/>
                                    </a:cxn>
                                    <a:cxn ang="0">
                                      <a:pos x="343" y="201"/>
                                    </a:cxn>
                                    <a:cxn ang="0">
                                      <a:pos x="312" y="206"/>
                                    </a:cxn>
                                    <a:cxn ang="0">
                                      <a:pos x="280" y="206"/>
                                    </a:cxn>
                                    <a:cxn ang="0">
                                      <a:pos x="249" y="192"/>
                                    </a:cxn>
                                    <a:cxn ang="0">
                                      <a:pos x="214" y="170"/>
                                    </a:cxn>
                                    <a:cxn ang="0">
                                      <a:pos x="182" y="143"/>
                                    </a:cxn>
                                    <a:cxn ang="0">
                                      <a:pos x="156" y="125"/>
                                    </a:cxn>
                                    <a:cxn ang="0">
                                      <a:pos x="133" y="116"/>
                                    </a:cxn>
                                    <a:cxn ang="0">
                                      <a:pos x="116" y="112"/>
                                    </a:cxn>
                                    <a:cxn ang="0">
                                      <a:pos x="102" y="116"/>
                                    </a:cxn>
                                    <a:cxn ang="0">
                                      <a:pos x="93" y="125"/>
                                    </a:cxn>
                                    <a:cxn ang="0">
                                      <a:pos x="84" y="139"/>
                                    </a:cxn>
                                    <a:cxn ang="0">
                                      <a:pos x="76" y="152"/>
                                    </a:cxn>
                                    <a:cxn ang="0">
                                      <a:pos x="58" y="174"/>
                                    </a:cxn>
                                    <a:cxn ang="0">
                                      <a:pos x="31" y="174"/>
                                    </a:cxn>
                                    <a:cxn ang="0">
                                      <a:pos x="9" y="152"/>
                                    </a:cxn>
                                    <a:cxn ang="0">
                                      <a:pos x="0" y="116"/>
                                    </a:cxn>
                                  </a:cxnLst>
                                  <a:rect l="0" t="0" r="r" b="b"/>
                                  <a:pathLst>
                                    <a:path w="637" h="206">
                                      <a:moveTo>
                                        <a:pt x="0" y="116"/>
                                      </a:moveTo>
                                      <a:lnTo>
                                        <a:pt x="9" y="89"/>
                                      </a:lnTo>
                                      <a:lnTo>
                                        <a:pt x="31" y="36"/>
                                      </a:lnTo>
                                      <a:lnTo>
                                        <a:pt x="71" y="0"/>
                                      </a:lnTo>
                                      <a:lnTo>
                                        <a:pt x="120" y="18"/>
                                      </a:lnTo>
                                      <a:lnTo>
                                        <a:pt x="151" y="49"/>
                                      </a:lnTo>
                                      <a:lnTo>
                                        <a:pt x="182" y="81"/>
                                      </a:lnTo>
                                      <a:lnTo>
                                        <a:pt x="218" y="107"/>
                                      </a:lnTo>
                                      <a:lnTo>
                                        <a:pt x="254" y="130"/>
                                      </a:lnTo>
                                      <a:lnTo>
                                        <a:pt x="285" y="139"/>
                                      </a:lnTo>
                                      <a:lnTo>
                                        <a:pt x="316" y="134"/>
                                      </a:lnTo>
                                      <a:lnTo>
                                        <a:pt x="347" y="116"/>
                                      </a:lnTo>
                                      <a:lnTo>
                                        <a:pt x="374" y="81"/>
                                      </a:lnTo>
                                      <a:lnTo>
                                        <a:pt x="405" y="40"/>
                                      </a:lnTo>
                                      <a:lnTo>
                                        <a:pt x="436" y="14"/>
                                      </a:lnTo>
                                      <a:lnTo>
                                        <a:pt x="472" y="5"/>
                                      </a:lnTo>
                                      <a:lnTo>
                                        <a:pt x="507" y="0"/>
                                      </a:lnTo>
                                      <a:lnTo>
                                        <a:pt x="543" y="9"/>
                                      </a:lnTo>
                                      <a:lnTo>
                                        <a:pt x="574" y="27"/>
                                      </a:lnTo>
                                      <a:lnTo>
                                        <a:pt x="601" y="49"/>
                                      </a:lnTo>
                                      <a:lnTo>
                                        <a:pt x="619" y="72"/>
                                      </a:lnTo>
                                      <a:lnTo>
                                        <a:pt x="637" y="116"/>
                                      </a:lnTo>
                                      <a:lnTo>
                                        <a:pt x="637" y="143"/>
                                      </a:lnTo>
                                      <a:lnTo>
                                        <a:pt x="619" y="148"/>
                                      </a:lnTo>
                                      <a:lnTo>
                                        <a:pt x="588" y="125"/>
                                      </a:lnTo>
                                      <a:lnTo>
                                        <a:pt x="570" y="107"/>
                                      </a:lnTo>
                                      <a:lnTo>
                                        <a:pt x="548" y="98"/>
                                      </a:lnTo>
                                      <a:lnTo>
                                        <a:pt x="521" y="89"/>
                                      </a:lnTo>
                                      <a:lnTo>
                                        <a:pt x="499" y="89"/>
                                      </a:lnTo>
                                      <a:lnTo>
                                        <a:pt x="476" y="94"/>
                                      </a:lnTo>
                                      <a:lnTo>
                                        <a:pt x="458" y="103"/>
                                      </a:lnTo>
                                      <a:lnTo>
                                        <a:pt x="441" y="112"/>
                                      </a:lnTo>
                                      <a:lnTo>
                                        <a:pt x="427" y="130"/>
                                      </a:lnTo>
                                      <a:lnTo>
                                        <a:pt x="414" y="152"/>
                                      </a:lnTo>
                                      <a:lnTo>
                                        <a:pt x="396" y="170"/>
                                      </a:lnTo>
                                      <a:lnTo>
                                        <a:pt x="369" y="188"/>
                                      </a:lnTo>
                                      <a:lnTo>
                                        <a:pt x="343" y="201"/>
                                      </a:lnTo>
                                      <a:lnTo>
                                        <a:pt x="312" y="206"/>
                                      </a:lnTo>
                                      <a:lnTo>
                                        <a:pt x="280" y="206"/>
                                      </a:lnTo>
                                      <a:lnTo>
                                        <a:pt x="249" y="192"/>
                                      </a:lnTo>
                                      <a:lnTo>
                                        <a:pt x="214" y="170"/>
                                      </a:lnTo>
                                      <a:lnTo>
                                        <a:pt x="182" y="143"/>
                                      </a:lnTo>
                                      <a:lnTo>
                                        <a:pt x="156" y="125"/>
                                      </a:lnTo>
                                      <a:lnTo>
                                        <a:pt x="133" y="116"/>
                                      </a:lnTo>
                                      <a:lnTo>
                                        <a:pt x="116" y="112"/>
                                      </a:lnTo>
                                      <a:lnTo>
                                        <a:pt x="102" y="116"/>
                                      </a:lnTo>
                                      <a:lnTo>
                                        <a:pt x="93" y="125"/>
                                      </a:lnTo>
                                      <a:lnTo>
                                        <a:pt x="84" y="139"/>
                                      </a:lnTo>
                                      <a:lnTo>
                                        <a:pt x="76" y="152"/>
                                      </a:lnTo>
                                      <a:lnTo>
                                        <a:pt x="58" y="174"/>
                                      </a:lnTo>
                                      <a:lnTo>
                                        <a:pt x="31" y="174"/>
                                      </a:lnTo>
                                      <a:lnTo>
                                        <a:pt x="9" y="152"/>
                                      </a:lnTo>
                                      <a:lnTo>
                                        <a:pt x="0" y="11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99EDFF"/>
                                </a:solidFill>
                                <a:ln w="9525">
                                  <a:noFill/>
                                  <a:round/>
                                  <a:headEnd/>
                                  <a:tailEnd/>
                                </a:ln>
                              </a:spPr>
                            </a:sp>
                            <a:sp>
                              <a:nvSpPr>
                                <a:cNvPr id="1615" name="Freeform 591"/>
                                <a:cNvSpPr>
                                  <a:spLocks/>
                                </a:cNvSpPr>
                              </a:nvSpPr>
                              <a:spPr bwMode="auto">
                                <a:xfrm>
                                  <a:off x="3791" y="1150"/>
                                  <a:ext cx="752" cy="715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752" y="358"/>
                                    </a:cxn>
                                    <a:cxn ang="0">
                                      <a:pos x="743" y="429"/>
                                    </a:cxn>
                                    <a:cxn ang="0">
                                      <a:pos x="721" y="496"/>
                                    </a:cxn>
                                    <a:cxn ang="0">
                                      <a:pos x="685" y="558"/>
                                    </a:cxn>
                                    <a:cxn ang="0">
                                      <a:pos x="636" y="608"/>
                                    </a:cxn>
                                    <a:cxn ang="0">
                                      <a:pos x="583" y="652"/>
                                    </a:cxn>
                                    <a:cxn ang="0">
                                      <a:pos x="516" y="688"/>
                                    </a:cxn>
                                    <a:cxn ang="0">
                                      <a:pos x="445" y="706"/>
                                    </a:cxn>
                                    <a:cxn ang="0">
                                      <a:pos x="369" y="715"/>
                                    </a:cxn>
                                    <a:cxn ang="0">
                                      <a:pos x="294" y="706"/>
                                    </a:cxn>
                                    <a:cxn ang="0">
                                      <a:pos x="222" y="688"/>
                                    </a:cxn>
                                    <a:cxn ang="0">
                                      <a:pos x="160" y="652"/>
                                    </a:cxn>
                                    <a:cxn ang="0">
                                      <a:pos x="107" y="608"/>
                                    </a:cxn>
                                    <a:cxn ang="0">
                                      <a:pos x="58" y="558"/>
                                    </a:cxn>
                                    <a:cxn ang="0">
                                      <a:pos x="26" y="496"/>
                                    </a:cxn>
                                    <a:cxn ang="0">
                                      <a:pos x="4" y="429"/>
                                    </a:cxn>
                                    <a:cxn ang="0">
                                      <a:pos x="0" y="358"/>
                                    </a:cxn>
                                    <a:cxn ang="0">
                                      <a:pos x="9" y="286"/>
                                    </a:cxn>
                                    <a:cxn ang="0">
                                      <a:pos x="31" y="219"/>
                                    </a:cxn>
                                    <a:cxn ang="0">
                                      <a:pos x="71" y="157"/>
                                    </a:cxn>
                                    <a:cxn ang="0">
                                      <a:pos x="116" y="103"/>
                                    </a:cxn>
                                    <a:cxn ang="0">
                                      <a:pos x="173" y="63"/>
                                    </a:cxn>
                                    <a:cxn ang="0">
                                      <a:pos x="240" y="27"/>
                                    </a:cxn>
                                    <a:cxn ang="0">
                                      <a:pos x="311" y="9"/>
                                    </a:cxn>
                                    <a:cxn ang="0">
                                      <a:pos x="387" y="0"/>
                                    </a:cxn>
                                    <a:cxn ang="0">
                                      <a:pos x="463" y="9"/>
                                    </a:cxn>
                                    <a:cxn ang="0">
                                      <a:pos x="534" y="27"/>
                                    </a:cxn>
                                    <a:cxn ang="0">
                                      <a:pos x="596" y="63"/>
                                    </a:cxn>
                                    <a:cxn ang="0">
                                      <a:pos x="650" y="103"/>
                                    </a:cxn>
                                    <a:cxn ang="0">
                                      <a:pos x="694" y="157"/>
                                    </a:cxn>
                                    <a:cxn ang="0">
                                      <a:pos x="725" y="219"/>
                                    </a:cxn>
                                    <a:cxn ang="0">
                                      <a:pos x="748" y="286"/>
                                    </a:cxn>
                                    <a:cxn ang="0">
                                      <a:pos x="752" y="358"/>
                                    </a:cxn>
                                  </a:cxnLst>
                                  <a:rect l="0" t="0" r="r" b="b"/>
                                  <a:pathLst>
                                    <a:path w="752" h="715">
                                      <a:moveTo>
                                        <a:pt x="752" y="358"/>
                                      </a:moveTo>
                                      <a:lnTo>
                                        <a:pt x="743" y="429"/>
                                      </a:lnTo>
                                      <a:lnTo>
                                        <a:pt x="721" y="496"/>
                                      </a:lnTo>
                                      <a:lnTo>
                                        <a:pt x="685" y="558"/>
                                      </a:lnTo>
                                      <a:lnTo>
                                        <a:pt x="636" y="608"/>
                                      </a:lnTo>
                                      <a:lnTo>
                                        <a:pt x="583" y="652"/>
                                      </a:lnTo>
                                      <a:lnTo>
                                        <a:pt x="516" y="688"/>
                                      </a:lnTo>
                                      <a:lnTo>
                                        <a:pt x="445" y="706"/>
                                      </a:lnTo>
                                      <a:lnTo>
                                        <a:pt x="369" y="715"/>
                                      </a:lnTo>
                                      <a:lnTo>
                                        <a:pt x="294" y="706"/>
                                      </a:lnTo>
                                      <a:lnTo>
                                        <a:pt x="222" y="688"/>
                                      </a:lnTo>
                                      <a:lnTo>
                                        <a:pt x="160" y="652"/>
                                      </a:lnTo>
                                      <a:lnTo>
                                        <a:pt x="107" y="608"/>
                                      </a:lnTo>
                                      <a:lnTo>
                                        <a:pt x="58" y="558"/>
                                      </a:lnTo>
                                      <a:lnTo>
                                        <a:pt x="26" y="496"/>
                                      </a:lnTo>
                                      <a:lnTo>
                                        <a:pt x="4" y="429"/>
                                      </a:lnTo>
                                      <a:lnTo>
                                        <a:pt x="0" y="358"/>
                                      </a:lnTo>
                                      <a:lnTo>
                                        <a:pt x="9" y="286"/>
                                      </a:lnTo>
                                      <a:lnTo>
                                        <a:pt x="31" y="219"/>
                                      </a:lnTo>
                                      <a:lnTo>
                                        <a:pt x="71" y="157"/>
                                      </a:lnTo>
                                      <a:lnTo>
                                        <a:pt x="116" y="103"/>
                                      </a:lnTo>
                                      <a:lnTo>
                                        <a:pt x="173" y="63"/>
                                      </a:lnTo>
                                      <a:lnTo>
                                        <a:pt x="240" y="27"/>
                                      </a:lnTo>
                                      <a:lnTo>
                                        <a:pt x="311" y="9"/>
                                      </a:lnTo>
                                      <a:lnTo>
                                        <a:pt x="387" y="0"/>
                                      </a:lnTo>
                                      <a:lnTo>
                                        <a:pt x="463" y="9"/>
                                      </a:lnTo>
                                      <a:lnTo>
                                        <a:pt x="534" y="27"/>
                                      </a:lnTo>
                                      <a:lnTo>
                                        <a:pt x="596" y="63"/>
                                      </a:lnTo>
                                      <a:lnTo>
                                        <a:pt x="650" y="103"/>
                                      </a:lnTo>
                                      <a:lnTo>
                                        <a:pt x="694" y="157"/>
                                      </a:lnTo>
                                      <a:lnTo>
                                        <a:pt x="725" y="219"/>
                                      </a:lnTo>
                                      <a:lnTo>
                                        <a:pt x="748" y="286"/>
                                      </a:lnTo>
                                      <a:lnTo>
                                        <a:pt x="752" y="35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2D151"/>
                                </a:solidFill>
                                <a:ln w="9525">
                                  <a:noFill/>
                                  <a:round/>
                                  <a:headEnd/>
                                  <a:tailEnd/>
                                </a:ln>
                              </a:spPr>
                            </a:sp>
                          </a:grpSp>
                          <a:sp>
                            <a:nvSpPr>
                              <a:cNvPr id="1616" name="Freeform 592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0" y="0"/>
                                <a:ext cx="9473" cy="3247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473" y="2708"/>
                                  </a:cxn>
                                  <a:cxn ang="0">
                                    <a:pos x="954" y="2168"/>
                                  </a:cxn>
                                  <a:cxn ang="0">
                                    <a:pos x="2839" y="2798"/>
                                  </a:cxn>
                                  <a:cxn ang="0">
                                    <a:pos x="5378" y="2188"/>
                                  </a:cxn>
                                  <a:cxn ang="0">
                                    <a:pos x="8301" y="2368"/>
                                  </a:cxn>
                                  <a:cxn ang="0">
                                    <a:pos x="9186" y="3008"/>
                                  </a:cxn>
                                  <a:cxn ang="0">
                                    <a:pos x="8863" y="599"/>
                                  </a:cxn>
                                  <a:cxn ang="0">
                                    <a:pos x="5529" y="435"/>
                                  </a:cxn>
                                  <a:cxn ang="0">
                                    <a:pos x="843" y="379"/>
                                  </a:cxn>
                                  <a:cxn ang="0">
                                    <a:pos x="473" y="2708"/>
                                  </a:cxn>
                                </a:cxnLst>
                                <a:rect l="0" t="0" r="r" b="b"/>
                                <a:pathLst>
                                  <a:path w="9473" h="3303">
                                    <a:moveTo>
                                      <a:pt x="473" y="2708"/>
                                    </a:moveTo>
                                    <a:cubicBezTo>
                                      <a:pt x="605" y="2967"/>
                                      <a:pt x="560" y="2153"/>
                                      <a:pt x="954" y="2168"/>
                                    </a:cubicBezTo>
                                    <a:cubicBezTo>
                                      <a:pt x="1348" y="2183"/>
                                      <a:pt x="2101" y="2795"/>
                                      <a:pt x="2839" y="2798"/>
                                    </a:cubicBezTo>
                                    <a:cubicBezTo>
                                      <a:pt x="3577" y="2801"/>
                                      <a:pt x="4467" y="2260"/>
                                      <a:pt x="5378" y="2188"/>
                                    </a:cubicBezTo>
                                    <a:cubicBezTo>
                                      <a:pt x="6289" y="2116"/>
                                      <a:pt x="7667" y="2231"/>
                                      <a:pt x="8301" y="2368"/>
                                    </a:cubicBezTo>
                                    <a:cubicBezTo>
                                      <a:pt x="8936" y="2505"/>
                                      <a:pt x="9092" y="3303"/>
                                      <a:pt x="9186" y="3008"/>
                                    </a:cubicBezTo>
                                    <a:cubicBezTo>
                                      <a:pt x="9280" y="2713"/>
                                      <a:pt x="9473" y="1028"/>
                                      <a:pt x="8863" y="599"/>
                                    </a:cubicBezTo>
                                    <a:cubicBezTo>
                                      <a:pt x="8253" y="170"/>
                                      <a:pt x="6866" y="472"/>
                                      <a:pt x="5529" y="435"/>
                                    </a:cubicBezTo>
                                    <a:cubicBezTo>
                                      <a:pt x="4192" y="398"/>
                                      <a:pt x="1686" y="0"/>
                                      <a:pt x="843" y="379"/>
                                    </a:cubicBezTo>
                                    <a:cubicBezTo>
                                      <a:pt x="0" y="758"/>
                                      <a:pt x="550" y="2223"/>
                                      <a:pt x="473" y="2708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</a:grpSp>
                      </lc:lockedCanvas>
                    </a:graphicData>
                  </a:graphic>
                </wp:inline>
              </w:drawing>
            </w:r>
            <w:r w:rsidR="000514A4" w:rsidRPr="00A17368">
              <w:rPr>
                <w:rFonts w:ascii="Hand writing Mutlu" w:hAnsi="Hand writing Mutlu"/>
                <w:sz w:val="96"/>
                <w:szCs w:val="96"/>
              </w:rPr>
              <w:t>ırmak</w:t>
            </w:r>
          </w:p>
          <w:p w:rsidR="000514A4" w:rsidRPr="00A17368" w:rsidRDefault="000514A4" w:rsidP="00A17368">
            <w:pPr>
              <w:spacing w:after="0" w:line="240" w:lineRule="auto"/>
              <w:rPr>
                <w:sz w:val="144"/>
                <w:szCs w:val="144"/>
              </w:rPr>
            </w:pPr>
            <w:r w:rsidRPr="00A17368">
              <w:rPr>
                <w:rFonts w:ascii="Hand writing Mutlu" w:hAnsi="Hand writing Mutlu"/>
                <w:sz w:val="144"/>
                <w:szCs w:val="144"/>
              </w:rPr>
              <w:t xml:space="preserve">I </w:t>
            </w:r>
            <w:r w:rsidR="00FA7461">
              <w:rPr>
                <w:rFonts w:ascii="Hand writing Mutlu" w:hAnsi="Hand writing Mutlu"/>
                <w:sz w:val="144"/>
                <w:szCs w:val="144"/>
              </w:rPr>
              <w:t xml:space="preserve">  </w:t>
            </w:r>
            <w:r w:rsidRPr="00A17368">
              <w:rPr>
                <w:rFonts w:ascii="Hand writing Mutlu" w:hAnsi="Hand writing Mutlu"/>
                <w:sz w:val="144"/>
                <w:szCs w:val="144"/>
              </w:rPr>
              <w:t xml:space="preserve">     </w:t>
            </w:r>
            <w:r w:rsidRPr="00A17368">
              <w:rPr>
                <w:rFonts w:ascii="Hand writing Mutlu" w:hAnsi="Hand writing Mutlu"/>
                <w:sz w:val="144"/>
                <w:szCs w:val="144"/>
              </w:rPr>
              <w:lastRenderedPageBreak/>
              <w:t>ı</w:t>
            </w:r>
          </w:p>
        </w:tc>
      </w:tr>
    </w:tbl>
    <w:p w:rsidR="000F6741" w:rsidRDefault="000F6741">
      <w:r>
        <w:lastRenderedPageBreak/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72"/>
        <w:gridCol w:w="7072"/>
      </w:tblGrid>
      <w:tr w:rsidR="000F6741" w:rsidRPr="00A17368" w:rsidTr="00A17368">
        <w:trPr>
          <w:trHeight w:val="8646"/>
        </w:trPr>
        <w:tc>
          <w:tcPr>
            <w:tcW w:w="7072" w:type="dxa"/>
          </w:tcPr>
          <w:p w:rsidR="000F6741" w:rsidRPr="00A17368" w:rsidRDefault="00633E09" w:rsidP="00A17368">
            <w:pPr>
              <w:spacing w:after="0" w:line="240" w:lineRule="auto"/>
              <w:rPr>
                <w:rFonts w:ascii="Hand writing Mutlu" w:hAnsi="Hand writing Mutlu"/>
                <w:sz w:val="96"/>
                <w:szCs w:val="96"/>
              </w:rPr>
            </w:pPr>
            <w:r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2171700" cy="3600450"/>
                  <wp:effectExtent l="19050" t="0" r="0" b="0"/>
                  <wp:docPr id="15" name="Resim 13" descr="MCj0330623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MCj0330623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0" cy="3600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514A4" w:rsidRPr="00A17368">
              <w:rPr>
                <w:rFonts w:ascii="Hand writing Mutlu" w:hAnsi="Hand writing Mutlu"/>
                <w:sz w:val="96"/>
                <w:szCs w:val="96"/>
              </w:rPr>
              <w:t xml:space="preserve"> yılan</w:t>
            </w:r>
          </w:p>
          <w:p w:rsidR="000514A4" w:rsidRPr="00A17368" w:rsidRDefault="000514A4" w:rsidP="00A17368">
            <w:pPr>
              <w:spacing w:after="0" w:line="240" w:lineRule="auto"/>
              <w:rPr>
                <w:sz w:val="144"/>
                <w:szCs w:val="144"/>
              </w:rPr>
            </w:pPr>
            <w:r w:rsidRPr="00A17368">
              <w:rPr>
                <w:rFonts w:ascii="Hand writing Mutlu" w:hAnsi="Hand writing Mutlu"/>
                <w:sz w:val="144"/>
                <w:szCs w:val="144"/>
              </w:rPr>
              <w:t xml:space="preserve">Y     </w:t>
            </w:r>
            <w:r w:rsidR="00FA7461">
              <w:rPr>
                <w:rFonts w:ascii="Hand writing Mutlu" w:hAnsi="Hand writing Mutlu"/>
                <w:sz w:val="144"/>
                <w:szCs w:val="144"/>
              </w:rPr>
              <w:t xml:space="preserve"> </w:t>
            </w:r>
            <w:r w:rsidRPr="00A17368">
              <w:rPr>
                <w:rFonts w:ascii="Hand writing Mutlu" w:hAnsi="Hand writing Mutlu"/>
                <w:sz w:val="144"/>
                <w:szCs w:val="144"/>
              </w:rPr>
              <w:t xml:space="preserve"> </w:t>
            </w:r>
            <w:r w:rsidRPr="00A17368">
              <w:rPr>
                <w:rFonts w:ascii="Hand writing Mutlu" w:hAnsi="Hand writing Mutlu"/>
                <w:sz w:val="144"/>
                <w:szCs w:val="144"/>
              </w:rPr>
              <w:lastRenderedPageBreak/>
              <w:t>y</w:t>
            </w:r>
          </w:p>
        </w:tc>
        <w:tc>
          <w:tcPr>
            <w:tcW w:w="7072" w:type="dxa"/>
          </w:tcPr>
          <w:p w:rsidR="000F6741" w:rsidRPr="00A17368" w:rsidRDefault="00633E09" w:rsidP="00A17368">
            <w:pPr>
              <w:spacing w:after="0" w:line="240" w:lineRule="auto"/>
              <w:rPr>
                <w:rFonts w:ascii="Hand writing Mutlu" w:hAnsi="Hand writing Mutlu"/>
                <w:sz w:val="96"/>
                <w:szCs w:val="96"/>
              </w:rPr>
            </w:pPr>
            <w:r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2609850" cy="3600450"/>
                  <wp:effectExtent l="19050" t="0" r="0" b="0"/>
                  <wp:docPr id="16" name="Resim 12" descr="MCj0397969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 descr="MCj0397969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850" cy="3600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514A4" w:rsidRPr="00A17368">
              <w:rPr>
                <w:rFonts w:ascii="Hand writing Mutlu" w:hAnsi="Hand writing Mutlu"/>
                <w:sz w:val="96"/>
                <w:szCs w:val="96"/>
              </w:rPr>
              <w:t xml:space="preserve"> saat</w:t>
            </w:r>
          </w:p>
          <w:p w:rsidR="000514A4" w:rsidRPr="00A17368" w:rsidRDefault="000514A4" w:rsidP="00A17368">
            <w:pPr>
              <w:spacing w:after="0" w:line="240" w:lineRule="auto"/>
              <w:rPr>
                <w:sz w:val="144"/>
                <w:szCs w:val="144"/>
              </w:rPr>
            </w:pPr>
            <w:r w:rsidRPr="00A17368">
              <w:rPr>
                <w:rFonts w:ascii="Hand writing Mutlu" w:hAnsi="Hand writing Mutlu"/>
                <w:sz w:val="144"/>
                <w:szCs w:val="144"/>
              </w:rPr>
              <w:t xml:space="preserve">S   </w:t>
            </w:r>
            <w:r w:rsidR="00FA7461">
              <w:rPr>
                <w:rFonts w:ascii="Hand writing Mutlu" w:hAnsi="Hand writing Mutlu"/>
                <w:sz w:val="144"/>
                <w:szCs w:val="144"/>
              </w:rPr>
              <w:t xml:space="preserve"> </w:t>
            </w:r>
            <w:r w:rsidRPr="00A17368">
              <w:rPr>
                <w:rFonts w:ascii="Hand writing Mutlu" w:hAnsi="Hand writing Mutlu"/>
                <w:sz w:val="144"/>
                <w:szCs w:val="144"/>
              </w:rPr>
              <w:t xml:space="preserve">    </w:t>
            </w:r>
            <w:r w:rsidRPr="00A17368">
              <w:rPr>
                <w:rFonts w:ascii="Hand writing Mutlu" w:hAnsi="Hand writing Mutlu"/>
                <w:sz w:val="144"/>
                <w:szCs w:val="144"/>
              </w:rPr>
              <w:lastRenderedPageBreak/>
              <w:t>s</w:t>
            </w:r>
          </w:p>
        </w:tc>
      </w:tr>
    </w:tbl>
    <w:p w:rsidR="000F6741" w:rsidRDefault="000F674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72"/>
        <w:gridCol w:w="7072"/>
      </w:tblGrid>
      <w:tr w:rsidR="000F6741" w:rsidRPr="00A17368" w:rsidTr="00A17368">
        <w:trPr>
          <w:trHeight w:val="8646"/>
        </w:trPr>
        <w:tc>
          <w:tcPr>
            <w:tcW w:w="7072" w:type="dxa"/>
          </w:tcPr>
          <w:p w:rsidR="00A17368" w:rsidRPr="00A17368" w:rsidRDefault="00633E09" w:rsidP="00A17368">
            <w:pPr>
              <w:spacing w:after="0" w:line="240" w:lineRule="auto"/>
              <w:rPr>
                <w:rFonts w:ascii="Hand writing Mutlu" w:hAnsi="Hand writing Mutlu"/>
                <w:sz w:val="96"/>
                <w:szCs w:val="96"/>
              </w:rPr>
            </w:pPr>
            <w:r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3019425" cy="3095625"/>
                  <wp:effectExtent l="19050" t="0" r="9525" b="0"/>
                  <wp:docPr id="17" name="Resim 7" descr="C:\Users\ACER\Desktop\dondurm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C:\Users\ACER\Desktop\dondurm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9425" cy="3095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F6741" w:rsidRPr="00A17368" w:rsidRDefault="00A17368" w:rsidP="00A17368">
            <w:pPr>
              <w:spacing w:after="0" w:line="240" w:lineRule="auto"/>
              <w:rPr>
                <w:rFonts w:ascii="Hand writing Mutlu" w:hAnsi="Hand writing Mutlu"/>
                <w:sz w:val="96"/>
                <w:szCs w:val="96"/>
              </w:rPr>
            </w:pPr>
            <w:r w:rsidRPr="00A17368">
              <w:rPr>
                <w:rFonts w:ascii="Hand writing Mutlu" w:hAnsi="Hand writing Mutlu"/>
                <w:sz w:val="96"/>
                <w:szCs w:val="96"/>
              </w:rPr>
              <w:t>d</w:t>
            </w:r>
            <w:r w:rsidR="000514A4" w:rsidRPr="00A17368">
              <w:rPr>
                <w:rFonts w:ascii="Hand writing Mutlu" w:hAnsi="Hand writing Mutlu"/>
                <w:sz w:val="96"/>
                <w:szCs w:val="96"/>
              </w:rPr>
              <w:t>ondurma</w:t>
            </w:r>
          </w:p>
          <w:p w:rsidR="00A17368" w:rsidRPr="00A17368" w:rsidRDefault="00A17368" w:rsidP="00A17368">
            <w:pPr>
              <w:spacing w:after="0" w:line="240" w:lineRule="auto"/>
              <w:rPr>
                <w:rFonts w:ascii="Hand writing Mutlu" w:hAnsi="Hand writing Mutlu"/>
                <w:sz w:val="144"/>
                <w:szCs w:val="144"/>
              </w:rPr>
            </w:pPr>
            <w:r w:rsidRPr="00A17368">
              <w:rPr>
                <w:rFonts w:ascii="Hand writing Mutlu" w:hAnsi="Hand writing Mutlu"/>
                <w:sz w:val="144"/>
                <w:szCs w:val="144"/>
              </w:rPr>
              <w:t xml:space="preserve">D  </w:t>
            </w:r>
            <w:r w:rsidR="009D4821">
              <w:rPr>
                <w:rFonts w:ascii="Hand writing Mutlu" w:hAnsi="Hand writing Mutlu"/>
                <w:sz w:val="144"/>
                <w:szCs w:val="144"/>
              </w:rPr>
              <w:t xml:space="preserve">   </w:t>
            </w:r>
            <w:r w:rsidRPr="00A17368">
              <w:rPr>
                <w:rFonts w:ascii="Hand writing Mutlu" w:hAnsi="Hand writing Mutlu"/>
                <w:sz w:val="144"/>
                <w:szCs w:val="144"/>
              </w:rPr>
              <w:t xml:space="preserve"> </w:t>
            </w:r>
            <w:r w:rsidRPr="00A17368">
              <w:rPr>
                <w:rFonts w:ascii="Hand writing Mutlu" w:hAnsi="Hand writing Mutlu"/>
                <w:sz w:val="144"/>
                <w:szCs w:val="144"/>
              </w:rPr>
              <w:lastRenderedPageBreak/>
              <w:t>d</w:t>
            </w:r>
          </w:p>
        </w:tc>
        <w:tc>
          <w:tcPr>
            <w:tcW w:w="7072" w:type="dxa"/>
          </w:tcPr>
          <w:p w:rsidR="000514A4" w:rsidRPr="00A17368" w:rsidRDefault="000514A4" w:rsidP="00A17368">
            <w:pPr>
              <w:spacing w:after="0" w:line="240" w:lineRule="auto"/>
            </w:pPr>
          </w:p>
          <w:p w:rsidR="000F6741" w:rsidRPr="00A17368" w:rsidRDefault="00633E09" w:rsidP="00A17368">
            <w:pPr>
              <w:tabs>
                <w:tab w:val="left" w:pos="1470"/>
              </w:tabs>
              <w:spacing w:after="0" w:line="240" w:lineRule="auto"/>
              <w:rPr>
                <w:rFonts w:ascii="Hand writing Mutlu" w:hAnsi="Hand writing Mutlu"/>
                <w:sz w:val="96"/>
                <w:szCs w:val="9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428875" cy="3609975"/>
                  <wp:effectExtent l="19050" t="0" r="9525" b="0"/>
                  <wp:docPr id="18" name="Resim 14" descr="MCj0215495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" descr="MCj0215495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875" cy="3609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514A4" w:rsidRPr="00A17368">
              <w:rPr>
                <w:rFonts w:ascii="Hand writing Mutlu" w:hAnsi="Hand writing Mutlu"/>
                <w:sz w:val="96"/>
                <w:szCs w:val="96"/>
              </w:rPr>
              <w:t>ördek</w:t>
            </w:r>
          </w:p>
          <w:p w:rsidR="00A17368" w:rsidRPr="00A17368" w:rsidRDefault="00A17368" w:rsidP="00A17368">
            <w:pPr>
              <w:tabs>
                <w:tab w:val="left" w:pos="1470"/>
              </w:tabs>
              <w:spacing w:after="0" w:line="240" w:lineRule="auto"/>
              <w:rPr>
                <w:sz w:val="144"/>
                <w:szCs w:val="144"/>
              </w:rPr>
            </w:pPr>
            <w:r w:rsidRPr="00A17368">
              <w:rPr>
                <w:rFonts w:ascii="Hand writing Mutlu" w:hAnsi="Hand writing Mutlu"/>
                <w:sz w:val="144"/>
                <w:szCs w:val="144"/>
              </w:rPr>
              <w:t xml:space="preserve">Ö   </w:t>
            </w:r>
            <w:r w:rsidR="00FA7461">
              <w:rPr>
                <w:rFonts w:ascii="Hand writing Mutlu" w:hAnsi="Hand writing Mutlu"/>
                <w:sz w:val="144"/>
                <w:szCs w:val="144"/>
              </w:rPr>
              <w:t xml:space="preserve"> </w:t>
            </w:r>
            <w:r w:rsidRPr="00A17368">
              <w:rPr>
                <w:rFonts w:ascii="Hand writing Mutlu" w:hAnsi="Hand writing Mutlu"/>
                <w:sz w:val="144"/>
                <w:szCs w:val="144"/>
              </w:rPr>
              <w:t xml:space="preserve">   </w:t>
            </w:r>
            <w:r w:rsidRPr="00A17368">
              <w:rPr>
                <w:rFonts w:ascii="Hand writing Mutlu" w:hAnsi="Hand writing Mutlu"/>
                <w:sz w:val="144"/>
                <w:szCs w:val="144"/>
              </w:rPr>
              <w:lastRenderedPageBreak/>
              <w:t>ö</w:t>
            </w:r>
          </w:p>
        </w:tc>
      </w:tr>
      <w:tr w:rsidR="000F6741" w:rsidRPr="00A17368" w:rsidTr="00A17368">
        <w:trPr>
          <w:trHeight w:val="8646"/>
        </w:trPr>
        <w:tc>
          <w:tcPr>
            <w:tcW w:w="7072" w:type="dxa"/>
          </w:tcPr>
          <w:p w:rsidR="000F6741" w:rsidRDefault="00B33278" w:rsidP="00A17368">
            <w:pPr>
              <w:spacing w:after="0" w:line="240" w:lineRule="auto"/>
              <w:rPr>
                <w:rFonts w:ascii="Hand writing Mutlu" w:hAnsi="Hand writing Mutlu"/>
                <w:sz w:val="96"/>
                <w:szCs w:val="96"/>
              </w:rPr>
            </w:pPr>
            <w:r w:rsidRPr="00B33278"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2664983" cy="3838575"/>
                  <wp:effectExtent l="19050" t="0" r="2017" b="0"/>
                  <wp:docPr id="3" name="Resim 1" descr="MCj03973100000[1]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0" name="Picture 12" descr="MCj0397310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384148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741144" w:rsidRPr="00741144">
              <w:rPr>
                <w:rFonts w:ascii="Hand writing Mutlu" w:hAnsi="Hand writing Mutlu"/>
                <w:sz w:val="96"/>
                <w:szCs w:val="96"/>
              </w:rPr>
              <w:t>bebek</w:t>
            </w:r>
          </w:p>
          <w:p w:rsidR="00741144" w:rsidRPr="00FA7461" w:rsidRDefault="00FA7461" w:rsidP="00A17368">
            <w:pPr>
              <w:spacing w:after="0" w:line="240" w:lineRule="auto"/>
              <w:rPr>
                <w:sz w:val="144"/>
                <w:szCs w:val="144"/>
              </w:rPr>
            </w:pPr>
            <w:r>
              <w:rPr>
                <w:rFonts w:ascii="Hand writing Mutlu" w:hAnsi="Hand writing Mutlu"/>
                <w:sz w:val="144"/>
                <w:szCs w:val="144"/>
              </w:rPr>
              <w:t xml:space="preserve">B </w:t>
            </w:r>
            <w:r w:rsidR="00741144" w:rsidRPr="00FA7461">
              <w:rPr>
                <w:rFonts w:ascii="Hand writing Mutlu" w:hAnsi="Hand writing Mutlu"/>
                <w:sz w:val="144"/>
                <w:szCs w:val="144"/>
              </w:rPr>
              <w:t xml:space="preserve">  </w:t>
            </w:r>
            <w:r w:rsidRPr="00FA7461">
              <w:rPr>
                <w:rFonts w:ascii="Hand writing Mutlu" w:hAnsi="Hand writing Mutlu"/>
                <w:sz w:val="144"/>
                <w:szCs w:val="144"/>
              </w:rPr>
              <w:t xml:space="preserve">  </w:t>
            </w:r>
            <w:r w:rsidR="00741144" w:rsidRPr="00FA7461">
              <w:rPr>
                <w:rFonts w:ascii="Hand writing Mutlu" w:hAnsi="Hand writing Mutlu"/>
                <w:sz w:val="144"/>
                <w:szCs w:val="144"/>
              </w:rPr>
              <w:t xml:space="preserve">  </w:t>
            </w:r>
            <w:r w:rsidR="00741144" w:rsidRPr="00FA7461">
              <w:rPr>
                <w:rFonts w:ascii="Hand writing Mutlu" w:hAnsi="Hand writing Mutlu"/>
                <w:sz w:val="144"/>
                <w:szCs w:val="144"/>
              </w:rPr>
              <w:lastRenderedPageBreak/>
              <w:t>b</w:t>
            </w:r>
          </w:p>
        </w:tc>
        <w:tc>
          <w:tcPr>
            <w:tcW w:w="7072" w:type="dxa"/>
          </w:tcPr>
          <w:p w:rsidR="000F6741" w:rsidRDefault="00741144" w:rsidP="00A17368">
            <w:pPr>
              <w:spacing w:after="0" w:line="240" w:lineRule="auto"/>
              <w:rPr>
                <w:rFonts w:ascii="Hand writing Mutlu" w:hAnsi="Hand writing Mutlu"/>
                <w:sz w:val="96"/>
                <w:szCs w:val="96"/>
              </w:rPr>
            </w:pPr>
            <w:r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2209800" cy="3838575"/>
                  <wp:effectExtent l="19050" t="0" r="0" b="0"/>
                  <wp:docPr id="33" name="Resim 1" descr="C:\Users\ACER\Desktop\ütü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CER\Desktop\ütü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383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and writing Mutlu" w:hAnsi="Hand writing Mutlu"/>
                <w:sz w:val="96"/>
                <w:szCs w:val="96"/>
              </w:rPr>
              <w:t xml:space="preserve">  </w:t>
            </w:r>
            <w:r w:rsidR="009D4821">
              <w:rPr>
                <w:rFonts w:ascii="Hand writing Mutlu" w:hAnsi="Hand writing Mutlu"/>
                <w:sz w:val="96"/>
                <w:szCs w:val="96"/>
              </w:rPr>
              <w:t xml:space="preserve"> </w:t>
            </w:r>
            <w:r w:rsidRPr="00741144">
              <w:rPr>
                <w:rFonts w:ascii="Hand writing Mutlu" w:hAnsi="Hand writing Mutlu"/>
                <w:sz w:val="96"/>
                <w:szCs w:val="96"/>
              </w:rPr>
              <w:t>ütü</w:t>
            </w:r>
          </w:p>
          <w:p w:rsidR="00741144" w:rsidRPr="00FA7461" w:rsidRDefault="00741144" w:rsidP="00A17368">
            <w:pPr>
              <w:spacing w:after="0" w:line="240" w:lineRule="auto"/>
              <w:rPr>
                <w:sz w:val="144"/>
                <w:szCs w:val="144"/>
              </w:rPr>
            </w:pPr>
            <w:r w:rsidRPr="00FA7461">
              <w:rPr>
                <w:rFonts w:ascii="Hand writing Mutlu" w:hAnsi="Hand writing Mutlu"/>
                <w:sz w:val="144"/>
                <w:szCs w:val="144"/>
              </w:rPr>
              <w:t xml:space="preserve">Ü </w:t>
            </w:r>
            <w:r w:rsidR="009D4821">
              <w:rPr>
                <w:rFonts w:ascii="Hand writing Mutlu" w:hAnsi="Hand writing Mutlu"/>
                <w:sz w:val="144"/>
                <w:szCs w:val="144"/>
              </w:rPr>
              <w:t xml:space="preserve">      </w:t>
            </w:r>
            <w:r w:rsidRPr="00FA7461">
              <w:rPr>
                <w:rFonts w:ascii="Hand writing Mutlu" w:hAnsi="Hand writing Mutlu"/>
                <w:sz w:val="144"/>
                <w:szCs w:val="144"/>
              </w:rPr>
              <w:lastRenderedPageBreak/>
              <w:t>ü</w:t>
            </w:r>
          </w:p>
        </w:tc>
      </w:tr>
    </w:tbl>
    <w:p w:rsidR="000F6741" w:rsidRDefault="000F674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72"/>
        <w:gridCol w:w="7072"/>
      </w:tblGrid>
      <w:tr w:rsidR="000F6741" w:rsidRPr="00A17368" w:rsidTr="00A17368">
        <w:trPr>
          <w:trHeight w:val="8646"/>
        </w:trPr>
        <w:tc>
          <w:tcPr>
            <w:tcW w:w="7072" w:type="dxa"/>
          </w:tcPr>
          <w:p w:rsidR="000F6741" w:rsidRDefault="000F6741" w:rsidP="00A17368">
            <w:pPr>
              <w:spacing w:after="0" w:line="240" w:lineRule="auto"/>
            </w:pPr>
            <w:r>
              <w:lastRenderedPageBreak/>
              <w:br w:type="page"/>
            </w:r>
            <w:r w:rsidR="00B33278" w:rsidRPr="00B33278">
              <w:rPr>
                <w:noProof/>
                <w:lang w:eastAsia="tr-TR"/>
              </w:rPr>
              <w:drawing>
                <wp:inline distT="0" distB="0" distL="0" distR="0">
                  <wp:extent cx="3095625" cy="2793939"/>
                  <wp:effectExtent l="0" t="133350" r="238125" b="0"/>
                  <wp:docPr id="4" name="Resim 2" descr="MCFD00472_0000[1]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00" name="Picture 252" descr="MCFD00472_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9198539">
                            <a:off x="0" y="0"/>
                            <a:ext cx="3096808" cy="279500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741144" w:rsidRDefault="00741144" w:rsidP="00A17368">
            <w:pPr>
              <w:spacing w:after="0" w:line="240" w:lineRule="auto"/>
              <w:rPr>
                <w:rFonts w:ascii="Hand writing Mutlu" w:hAnsi="Hand writing Mutlu"/>
                <w:sz w:val="96"/>
                <w:szCs w:val="96"/>
              </w:rPr>
            </w:pPr>
            <w:r>
              <w:rPr>
                <w:rFonts w:ascii="Hand writing Mutlu" w:hAnsi="Hand writing Mutlu"/>
                <w:sz w:val="96"/>
                <w:szCs w:val="96"/>
              </w:rPr>
              <w:t>ş</w:t>
            </w:r>
            <w:r w:rsidRPr="00741144">
              <w:rPr>
                <w:rFonts w:ascii="Hand writing Mutlu" w:hAnsi="Hand writing Mutlu"/>
                <w:sz w:val="96"/>
                <w:szCs w:val="96"/>
              </w:rPr>
              <w:t>eker</w:t>
            </w:r>
          </w:p>
          <w:p w:rsidR="00741144" w:rsidRPr="00741144" w:rsidRDefault="00741144" w:rsidP="00A17368">
            <w:pPr>
              <w:spacing w:after="0" w:line="240" w:lineRule="auto"/>
              <w:rPr>
                <w:rFonts w:ascii="Hand writing Mutlu" w:hAnsi="Hand writing Mutlu"/>
                <w:sz w:val="144"/>
                <w:szCs w:val="144"/>
              </w:rPr>
            </w:pPr>
            <w:r w:rsidRPr="00741144">
              <w:rPr>
                <w:rFonts w:ascii="Hand writing Mutlu" w:hAnsi="Hand writing Mutlu"/>
                <w:sz w:val="144"/>
                <w:szCs w:val="144"/>
              </w:rPr>
              <w:t xml:space="preserve">Ş </w:t>
            </w:r>
            <w:r>
              <w:rPr>
                <w:rFonts w:ascii="Hand writing Mutlu" w:hAnsi="Hand writing Mutlu"/>
                <w:sz w:val="144"/>
                <w:szCs w:val="144"/>
              </w:rPr>
              <w:t xml:space="preserve">      </w:t>
            </w:r>
            <w:r w:rsidRPr="00741144">
              <w:rPr>
                <w:rFonts w:ascii="Hand writing Mutlu" w:hAnsi="Hand writing Mutlu"/>
                <w:sz w:val="144"/>
                <w:szCs w:val="144"/>
              </w:rPr>
              <w:t>ş</w:t>
            </w:r>
          </w:p>
        </w:tc>
        <w:tc>
          <w:tcPr>
            <w:tcW w:w="7072" w:type="dxa"/>
          </w:tcPr>
          <w:p w:rsidR="000F6741" w:rsidRDefault="00B33278" w:rsidP="00A17368">
            <w:pPr>
              <w:spacing w:after="0" w:line="240" w:lineRule="auto"/>
            </w:pPr>
            <w:r w:rsidRPr="00B33278">
              <w:rPr>
                <w:noProof/>
                <w:lang w:eastAsia="tr-TR"/>
              </w:rPr>
              <w:drawing>
                <wp:inline distT="0" distB="0" distL="0" distR="0">
                  <wp:extent cx="2905125" cy="3419475"/>
                  <wp:effectExtent l="0" t="0" r="0" b="0"/>
                  <wp:docPr id="19" name="Resim 3" descr="MCj01989680000[1]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79" name="Picture 231" descr="MCj0198968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0826" cy="342618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741144">
              <w:t xml:space="preserve"> </w:t>
            </w:r>
            <w:r w:rsidR="009D4821">
              <w:t xml:space="preserve">              </w:t>
            </w:r>
            <w:r w:rsidR="00741144" w:rsidRPr="00741144">
              <w:rPr>
                <w:rFonts w:ascii="Hand writing Mutlu" w:hAnsi="Hand writing Mutlu"/>
                <w:sz w:val="96"/>
                <w:szCs w:val="96"/>
              </w:rPr>
              <w:t>zil</w:t>
            </w:r>
          </w:p>
          <w:p w:rsidR="00741144" w:rsidRDefault="00741144" w:rsidP="00A17368">
            <w:pPr>
              <w:spacing w:after="0" w:line="240" w:lineRule="auto"/>
            </w:pPr>
          </w:p>
          <w:p w:rsidR="00741144" w:rsidRPr="00741144" w:rsidRDefault="00741144" w:rsidP="00A17368">
            <w:pPr>
              <w:spacing w:after="0" w:line="240" w:lineRule="auto"/>
              <w:rPr>
                <w:rFonts w:ascii="Hand writing Mutlu" w:hAnsi="Hand writing Mutlu"/>
                <w:sz w:val="144"/>
                <w:szCs w:val="144"/>
              </w:rPr>
            </w:pPr>
            <w:r w:rsidRPr="00741144">
              <w:rPr>
                <w:rFonts w:ascii="Hand writing Mutlu" w:hAnsi="Hand writing Mutlu"/>
                <w:sz w:val="144"/>
                <w:szCs w:val="144"/>
              </w:rPr>
              <w:t xml:space="preserve">Z  </w:t>
            </w:r>
            <w:r>
              <w:rPr>
                <w:rFonts w:ascii="Hand writing Mutlu" w:hAnsi="Hand writing Mutlu"/>
                <w:sz w:val="144"/>
                <w:szCs w:val="144"/>
              </w:rPr>
              <w:t xml:space="preserve"> </w:t>
            </w:r>
            <w:r w:rsidRPr="00741144">
              <w:rPr>
                <w:rFonts w:ascii="Hand writing Mutlu" w:hAnsi="Hand writing Mutlu"/>
                <w:sz w:val="144"/>
                <w:szCs w:val="144"/>
              </w:rPr>
              <w:t xml:space="preserve">   </w:t>
            </w:r>
            <w:r w:rsidR="009D4821">
              <w:rPr>
                <w:rFonts w:ascii="Hand writing Mutlu" w:hAnsi="Hand writing Mutlu"/>
                <w:sz w:val="144"/>
                <w:szCs w:val="144"/>
              </w:rPr>
              <w:t xml:space="preserve"> </w:t>
            </w:r>
            <w:r w:rsidRPr="00741144">
              <w:rPr>
                <w:rFonts w:ascii="Hand writing Mutlu" w:hAnsi="Hand writing Mutlu"/>
                <w:sz w:val="144"/>
                <w:szCs w:val="144"/>
              </w:rPr>
              <w:lastRenderedPageBreak/>
              <w:t>z</w:t>
            </w:r>
          </w:p>
        </w:tc>
      </w:tr>
    </w:tbl>
    <w:p w:rsidR="000F6741" w:rsidRDefault="000F674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72"/>
        <w:gridCol w:w="7072"/>
      </w:tblGrid>
      <w:tr w:rsidR="00741144" w:rsidRPr="00A17368" w:rsidTr="008172FD">
        <w:trPr>
          <w:trHeight w:val="8646"/>
        </w:trPr>
        <w:tc>
          <w:tcPr>
            <w:tcW w:w="7072" w:type="dxa"/>
          </w:tcPr>
          <w:p w:rsidR="00741144" w:rsidRDefault="00741144" w:rsidP="008172FD">
            <w:pPr>
              <w:spacing w:after="0" w:line="240" w:lineRule="auto"/>
              <w:rPr>
                <w:rFonts w:ascii="Hand writing Mutlu" w:hAnsi="Hand writing Mutlu"/>
                <w:sz w:val="96"/>
                <w:szCs w:val="96"/>
              </w:rPr>
            </w:pPr>
            <w:r w:rsidRPr="00B33278"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2534025" cy="3466928"/>
                  <wp:effectExtent l="0" t="0" r="113925" b="171622"/>
                  <wp:docPr id="28" name="Resim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5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1773385">
                            <a:off x="0" y="0"/>
                            <a:ext cx="2533294" cy="346592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9D4821">
              <w:rPr>
                <w:rFonts w:ascii="Hand writing Mutlu" w:hAnsi="Hand writing Mutlu"/>
                <w:sz w:val="96"/>
                <w:szCs w:val="96"/>
              </w:rPr>
              <w:t xml:space="preserve"> </w:t>
            </w:r>
            <w:r w:rsidRPr="00741144">
              <w:rPr>
                <w:rFonts w:ascii="Hand writing Mutlu" w:hAnsi="Hand writing Mutlu"/>
                <w:sz w:val="96"/>
                <w:szCs w:val="96"/>
              </w:rPr>
              <w:t>çilek</w:t>
            </w:r>
          </w:p>
          <w:p w:rsidR="00741144" w:rsidRPr="00741144" w:rsidRDefault="00741144" w:rsidP="008172FD">
            <w:pPr>
              <w:spacing w:after="0" w:line="240" w:lineRule="auto"/>
              <w:rPr>
                <w:sz w:val="144"/>
                <w:szCs w:val="144"/>
              </w:rPr>
            </w:pPr>
            <w:r>
              <w:rPr>
                <w:rFonts w:ascii="Hand writing Mutlu" w:hAnsi="Hand writing Mutlu"/>
                <w:sz w:val="144"/>
                <w:szCs w:val="144"/>
              </w:rPr>
              <w:t>Ç</w:t>
            </w:r>
            <w:r w:rsidRPr="00741144">
              <w:rPr>
                <w:rFonts w:ascii="Hand writing Mutlu" w:hAnsi="Hand writing Mutlu"/>
                <w:sz w:val="144"/>
                <w:szCs w:val="144"/>
              </w:rPr>
              <w:t xml:space="preserve"> </w:t>
            </w:r>
            <w:r>
              <w:rPr>
                <w:rFonts w:ascii="Hand writing Mutlu" w:hAnsi="Hand writing Mutlu"/>
                <w:sz w:val="144"/>
                <w:szCs w:val="144"/>
              </w:rPr>
              <w:t xml:space="preserve">  </w:t>
            </w:r>
            <w:r w:rsidRPr="00741144">
              <w:rPr>
                <w:rFonts w:ascii="Hand writing Mutlu" w:hAnsi="Hand writing Mutlu"/>
                <w:sz w:val="144"/>
                <w:szCs w:val="144"/>
              </w:rPr>
              <w:t xml:space="preserve">   </w:t>
            </w:r>
            <w:r w:rsidR="009D4821">
              <w:rPr>
                <w:rFonts w:ascii="Hand writing Mutlu" w:hAnsi="Hand writing Mutlu"/>
                <w:sz w:val="144"/>
                <w:szCs w:val="144"/>
              </w:rPr>
              <w:t xml:space="preserve"> </w:t>
            </w:r>
            <w:r w:rsidRPr="00741144">
              <w:rPr>
                <w:rFonts w:ascii="Hand writing Mutlu" w:hAnsi="Hand writing Mutlu"/>
                <w:sz w:val="144"/>
                <w:szCs w:val="144"/>
              </w:rPr>
              <w:t xml:space="preserve"> </w:t>
            </w:r>
            <w:r w:rsidRPr="00741144">
              <w:rPr>
                <w:rFonts w:ascii="Hand writing Mutlu" w:hAnsi="Hand writing Mutlu"/>
                <w:sz w:val="144"/>
                <w:szCs w:val="144"/>
              </w:rPr>
              <w:lastRenderedPageBreak/>
              <w:t>ç</w:t>
            </w:r>
          </w:p>
        </w:tc>
        <w:tc>
          <w:tcPr>
            <w:tcW w:w="7072" w:type="dxa"/>
          </w:tcPr>
          <w:p w:rsidR="009D4821" w:rsidRDefault="00741144" w:rsidP="008172FD">
            <w:pPr>
              <w:spacing w:after="0" w:line="240" w:lineRule="auto"/>
              <w:rPr>
                <w:rFonts w:ascii="Hand writing Mutlu" w:hAnsi="Hand writing Mutlu"/>
                <w:sz w:val="96"/>
                <w:szCs w:val="96"/>
              </w:rPr>
            </w:pPr>
            <w:r w:rsidRPr="00B33278"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3334390" cy="1645034"/>
                  <wp:effectExtent l="0" t="590550" r="0" b="717166"/>
                  <wp:docPr id="29" name="Resim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9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4333849">
                            <a:off x="0" y="0"/>
                            <a:ext cx="3342709" cy="164913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FA7461" w:rsidRDefault="009D4821" w:rsidP="008172FD">
            <w:pPr>
              <w:spacing w:after="0" w:line="240" w:lineRule="auto"/>
              <w:rPr>
                <w:rFonts w:ascii="Hand writing Mutlu" w:hAnsi="Hand writing Mutlu"/>
                <w:sz w:val="96"/>
                <w:szCs w:val="96"/>
              </w:rPr>
            </w:pPr>
            <w:r>
              <w:rPr>
                <w:rFonts w:ascii="Hand writing Mutlu" w:hAnsi="Hand writing Mutlu"/>
                <w:sz w:val="96"/>
                <w:szCs w:val="96"/>
              </w:rPr>
              <w:t xml:space="preserve">            </w:t>
            </w:r>
            <w:r w:rsidR="00FA7461" w:rsidRPr="00FA7461">
              <w:rPr>
                <w:rFonts w:ascii="Hand writing Mutlu" w:hAnsi="Hand writing Mutlu"/>
                <w:sz w:val="96"/>
                <w:szCs w:val="96"/>
              </w:rPr>
              <w:t>gül</w:t>
            </w:r>
          </w:p>
          <w:p w:rsidR="00FA7461" w:rsidRPr="00FA7461" w:rsidRDefault="00FA7461" w:rsidP="008172FD">
            <w:pPr>
              <w:spacing w:after="0" w:line="240" w:lineRule="auto"/>
              <w:rPr>
                <w:sz w:val="144"/>
                <w:szCs w:val="144"/>
              </w:rPr>
            </w:pPr>
            <w:r w:rsidRPr="00FA7461">
              <w:rPr>
                <w:rFonts w:ascii="Hand writing Mutlu" w:hAnsi="Hand writing Mutlu"/>
                <w:sz w:val="144"/>
                <w:szCs w:val="144"/>
              </w:rPr>
              <w:t xml:space="preserve">G </w:t>
            </w:r>
            <w:r>
              <w:rPr>
                <w:rFonts w:ascii="Hand writing Mutlu" w:hAnsi="Hand writing Mutlu"/>
                <w:sz w:val="144"/>
                <w:szCs w:val="144"/>
              </w:rPr>
              <w:t xml:space="preserve">     </w:t>
            </w:r>
            <w:r w:rsidR="009D4821">
              <w:rPr>
                <w:rFonts w:ascii="Hand writing Mutlu" w:hAnsi="Hand writing Mutlu"/>
                <w:sz w:val="144"/>
                <w:szCs w:val="144"/>
              </w:rPr>
              <w:t xml:space="preserve"> </w:t>
            </w:r>
            <w:r>
              <w:rPr>
                <w:rFonts w:ascii="Hand writing Mutlu" w:hAnsi="Hand writing Mutlu"/>
                <w:sz w:val="144"/>
                <w:szCs w:val="144"/>
              </w:rPr>
              <w:t xml:space="preserve"> </w:t>
            </w:r>
            <w:r w:rsidRPr="00FA7461">
              <w:rPr>
                <w:rFonts w:ascii="Hand writing Mutlu" w:hAnsi="Hand writing Mutlu"/>
                <w:sz w:val="144"/>
                <w:szCs w:val="144"/>
              </w:rPr>
              <w:lastRenderedPageBreak/>
              <w:t>g</w:t>
            </w:r>
          </w:p>
        </w:tc>
      </w:tr>
      <w:tr w:rsidR="00741144" w:rsidRPr="00A17368" w:rsidTr="008172FD">
        <w:trPr>
          <w:trHeight w:val="8646"/>
        </w:trPr>
        <w:tc>
          <w:tcPr>
            <w:tcW w:w="7072" w:type="dxa"/>
          </w:tcPr>
          <w:p w:rsidR="00741144" w:rsidRDefault="00741144" w:rsidP="008172FD">
            <w:pPr>
              <w:spacing w:after="0" w:line="240" w:lineRule="auto"/>
              <w:rPr>
                <w:rFonts w:ascii="Hand writing Mutlu" w:hAnsi="Hand writing Mutlu"/>
                <w:sz w:val="96"/>
                <w:szCs w:val="96"/>
              </w:rPr>
            </w:pPr>
            <w:r>
              <w:lastRenderedPageBreak/>
              <w:br w:type="page"/>
            </w:r>
            <w:r w:rsidRPr="00B33278">
              <w:rPr>
                <w:noProof/>
                <w:lang w:eastAsia="tr-TR"/>
              </w:rPr>
              <w:drawing>
                <wp:inline distT="0" distB="0" distL="0" distR="0">
                  <wp:extent cx="2428875" cy="3619500"/>
                  <wp:effectExtent l="19050" t="0" r="9525" b="0"/>
                  <wp:docPr id="30" name="Resim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3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875" cy="3619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FA7461">
              <w:t xml:space="preserve"> </w:t>
            </w:r>
            <w:r w:rsidR="00FA7461" w:rsidRPr="00FA7461">
              <w:rPr>
                <w:rFonts w:ascii="Hand writing Mutlu" w:hAnsi="Hand writing Mutlu"/>
                <w:sz w:val="96"/>
                <w:szCs w:val="96"/>
              </w:rPr>
              <w:t>civciv</w:t>
            </w:r>
          </w:p>
          <w:p w:rsidR="00FA7461" w:rsidRPr="00FA7461" w:rsidRDefault="00FA7461" w:rsidP="008172FD">
            <w:pPr>
              <w:spacing w:after="0" w:line="240" w:lineRule="auto"/>
              <w:rPr>
                <w:sz w:val="144"/>
                <w:szCs w:val="144"/>
              </w:rPr>
            </w:pPr>
            <w:r w:rsidRPr="00FA7461">
              <w:rPr>
                <w:rFonts w:ascii="Hand writing Mutlu" w:hAnsi="Hand writing Mutlu"/>
                <w:sz w:val="144"/>
                <w:szCs w:val="144"/>
              </w:rPr>
              <w:t xml:space="preserve">C </w:t>
            </w:r>
            <w:r>
              <w:rPr>
                <w:rFonts w:ascii="Hand writing Mutlu" w:hAnsi="Hand writing Mutlu"/>
                <w:sz w:val="144"/>
                <w:szCs w:val="144"/>
              </w:rPr>
              <w:t xml:space="preserve">       </w:t>
            </w:r>
            <w:r w:rsidRPr="00FA7461">
              <w:rPr>
                <w:rFonts w:ascii="Hand writing Mutlu" w:hAnsi="Hand writing Mutlu"/>
                <w:sz w:val="144"/>
                <w:szCs w:val="144"/>
              </w:rPr>
              <w:lastRenderedPageBreak/>
              <w:t>c</w:t>
            </w:r>
          </w:p>
        </w:tc>
        <w:tc>
          <w:tcPr>
            <w:tcW w:w="7072" w:type="dxa"/>
          </w:tcPr>
          <w:p w:rsidR="00741144" w:rsidRDefault="00741144" w:rsidP="008172FD">
            <w:pPr>
              <w:spacing w:after="0" w:line="240" w:lineRule="auto"/>
              <w:rPr>
                <w:rFonts w:ascii="Hand writing Mutlu" w:hAnsi="Hand writing Mutlu"/>
                <w:sz w:val="96"/>
                <w:szCs w:val="96"/>
              </w:rPr>
            </w:pPr>
            <w:r w:rsidRPr="00B33278"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1409700" cy="3619500"/>
                  <wp:effectExtent l="19050" t="0" r="0" b="0"/>
                  <wp:docPr id="31" name="Resim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8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3619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FA7461">
              <w:t xml:space="preserve">  </w:t>
            </w:r>
            <w:r w:rsidR="00FA7461" w:rsidRPr="00FA7461">
              <w:rPr>
                <w:rFonts w:ascii="Hand writing Mutlu" w:hAnsi="Hand writing Mutlu"/>
                <w:sz w:val="96"/>
                <w:szCs w:val="96"/>
              </w:rPr>
              <w:t xml:space="preserve"> papatya</w:t>
            </w:r>
          </w:p>
          <w:p w:rsidR="00FA7461" w:rsidRPr="00FA7461" w:rsidRDefault="00FA7461" w:rsidP="008172FD">
            <w:pPr>
              <w:spacing w:after="0" w:line="240" w:lineRule="auto"/>
              <w:rPr>
                <w:sz w:val="144"/>
                <w:szCs w:val="144"/>
              </w:rPr>
            </w:pPr>
            <w:r w:rsidRPr="00FA7461">
              <w:rPr>
                <w:rFonts w:ascii="Hand writing Mutlu" w:hAnsi="Hand writing Mutlu"/>
                <w:sz w:val="144"/>
                <w:szCs w:val="144"/>
              </w:rPr>
              <w:t>P</w:t>
            </w:r>
            <w:r>
              <w:rPr>
                <w:rFonts w:ascii="Hand writing Mutlu" w:hAnsi="Hand writing Mutlu"/>
                <w:sz w:val="144"/>
                <w:szCs w:val="144"/>
              </w:rPr>
              <w:t xml:space="preserve">      </w:t>
            </w:r>
            <w:r w:rsidRPr="00FA7461">
              <w:rPr>
                <w:rFonts w:ascii="Hand writing Mutlu" w:hAnsi="Hand writing Mutlu"/>
                <w:sz w:val="144"/>
                <w:szCs w:val="144"/>
              </w:rPr>
              <w:t xml:space="preserve"> </w:t>
            </w:r>
            <w:r w:rsidRPr="00FA7461">
              <w:rPr>
                <w:rFonts w:ascii="Hand writing Mutlu" w:hAnsi="Hand writing Mutlu"/>
                <w:sz w:val="144"/>
                <w:szCs w:val="144"/>
              </w:rPr>
              <w:lastRenderedPageBreak/>
              <w:t>p</w:t>
            </w:r>
          </w:p>
        </w:tc>
      </w:tr>
    </w:tbl>
    <w:p w:rsidR="00741144" w:rsidRDefault="00741144">
      <w:r>
        <w:lastRenderedPageBreak/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72"/>
        <w:gridCol w:w="7072"/>
      </w:tblGrid>
      <w:tr w:rsidR="000F6741" w:rsidRPr="00A17368" w:rsidTr="00A17368">
        <w:trPr>
          <w:trHeight w:val="8646"/>
        </w:trPr>
        <w:tc>
          <w:tcPr>
            <w:tcW w:w="7072" w:type="dxa"/>
          </w:tcPr>
          <w:p w:rsidR="00FA7461" w:rsidRDefault="00B33278" w:rsidP="00A17368">
            <w:pPr>
              <w:spacing w:after="0" w:line="240" w:lineRule="auto"/>
              <w:rPr>
                <w:rFonts w:ascii="Hand writing Mutlu" w:hAnsi="Hand writing Mutlu"/>
                <w:sz w:val="96"/>
                <w:szCs w:val="96"/>
              </w:rPr>
            </w:pPr>
            <w:r w:rsidRPr="00B33278"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3324225" cy="2981325"/>
                  <wp:effectExtent l="0" t="0" r="9525" b="0"/>
                  <wp:docPr id="24" name="Resim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3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4224" cy="298132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FA7461" w:rsidRPr="00FA7461">
              <w:rPr>
                <w:rFonts w:ascii="Hand writing Mutlu" w:hAnsi="Hand writing Mutlu"/>
                <w:sz w:val="96"/>
                <w:szCs w:val="96"/>
              </w:rPr>
              <w:t xml:space="preserve"> helikopter</w:t>
            </w:r>
          </w:p>
          <w:p w:rsidR="00FA7461" w:rsidRPr="00FA7461" w:rsidRDefault="00FA7461" w:rsidP="00A17368">
            <w:pPr>
              <w:spacing w:after="0" w:line="240" w:lineRule="auto"/>
              <w:rPr>
                <w:sz w:val="144"/>
                <w:szCs w:val="144"/>
              </w:rPr>
            </w:pPr>
            <w:r w:rsidRPr="00FA7461">
              <w:rPr>
                <w:rFonts w:ascii="Hand writing Mutlu" w:hAnsi="Hand writing Mutlu"/>
                <w:sz w:val="144"/>
                <w:szCs w:val="144"/>
              </w:rPr>
              <w:t xml:space="preserve">H  </w:t>
            </w:r>
            <w:r>
              <w:rPr>
                <w:rFonts w:ascii="Hand writing Mutlu" w:hAnsi="Hand writing Mutlu"/>
                <w:sz w:val="144"/>
                <w:szCs w:val="144"/>
              </w:rPr>
              <w:t xml:space="preserve">   </w:t>
            </w:r>
            <w:r w:rsidRPr="00FA7461">
              <w:rPr>
                <w:rFonts w:ascii="Hand writing Mutlu" w:hAnsi="Hand writing Mutlu"/>
                <w:sz w:val="144"/>
                <w:szCs w:val="144"/>
              </w:rPr>
              <w:t xml:space="preserve">  h</w:t>
            </w:r>
          </w:p>
        </w:tc>
        <w:tc>
          <w:tcPr>
            <w:tcW w:w="7072" w:type="dxa"/>
          </w:tcPr>
          <w:p w:rsidR="000F6741" w:rsidRDefault="00741144" w:rsidP="00A17368">
            <w:pPr>
              <w:spacing w:after="0" w:line="240" w:lineRule="auto"/>
              <w:rPr>
                <w:rFonts w:ascii="Hand writing Mutlu" w:hAnsi="Hand writing Mutlu"/>
                <w:sz w:val="96"/>
                <w:szCs w:val="96"/>
              </w:rPr>
            </w:pPr>
            <w:r w:rsidRPr="00741144">
              <w:rPr>
                <w:noProof/>
                <w:lang w:eastAsia="tr-TR"/>
              </w:rPr>
              <w:drawing>
                <wp:inline distT="0" distB="0" distL="0" distR="0">
                  <wp:extent cx="2600325" cy="3648075"/>
                  <wp:effectExtent l="19050" t="0" r="0" b="0"/>
                  <wp:docPr id="25" name="Nesne 9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1524000" cy="2381250"/>
                            <a:chOff x="0" y="0"/>
                            <a:chExt cx="1524000" cy="2381250"/>
                          </a:xfrm>
                        </a:grpSpPr>
                        <a:grpSp>
                          <a:nvGrpSpPr>
                            <a:cNvPr id="2087" name="Group 39"/>
                            <a:cNvGrpSpPr>
                              <a:grpSpLocks/>
                            </a:cNvGrpSpPr>
                          </a:nvGrpSpPr>
                          <a:grpSpPr bwMode="auto">
                            <a:xfrm>
                              <a:off x="0" y="0"/>
                              <a:ext cx="1524000" cy="2381250"/>
                              <a:chOff x="0" y="0"/>
                              <a:chExt cx="1999" cy="2628"/>
                            </a:xfrm>
                          </a:grpSpPr>
                          <a:sp>
                            <a:nvSpPr>
                              <a:cNvPr id="2088" name="Freeform 40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581" y="1181"/>
                                <a:ext cx="782" cy="1202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176" y="211"/>
                                  </a:cxn>
                                  <a:cxn ang="0">
                                    <a:pos x="291" y="386"/>
                                  </a:cxn>
                                  <a:cxn ang="0">
                                    <a:pos x="291" y="216"/>
                                  </a:cxn>
                                  <a:cxn ang="0">
                                    <a:pos x="251" y="40"/>
                                  </a:cxn>
                                  <a:cxn ang="0">
                                    <a:pos x="396" y="241"/>
                                  </a:cxn>
                                  <a:cxn ang="0">
                                    <a:pos x="471" y="0"/>
                                  </a:cxn>
                                  <a:cxn ang="0">
                                    <a:pos x="536" y="75"/>
                                  </a:cxn>
                                  <a:cxn ang="0">
                                    <a:pos x="491" y="236"/>
                                  </a:cxn>
                                  <a:cxn ang="0">
                                    <a:pos x="471" y="516"/>
                                  </a:cxn>
                                  <a:cxn ang="0">
                                    <a:pos x="606" y="170"/>
                                  </a:cxn>
                                  <a:cxn ang="0">
                                    <a:pos x="707" y="65"/>
                                  </a:cxn>
                                  <a:cxn ang="0">
                                    <a:pos x="621" y="221"/>
                                  </a:cxn>
                                  <a:cxn ang="0">
                                    <a:pos x="546" y="451"/>
                                  </a:cxn>
                                  <a:cxn ang="0">
                                    <a:pos x="501" y="696"/>
                                  </a:cxn>
                                  <a:cxn ang="0">
                                    <a:pos x="501" y="876"/>
                                  </a:cxn>
                                  <a:cxn ang="0">
                                    <a:pos x="531" y="956"/>
                                  </a:cxn>
                                  <a:cxn ang="0">
                                    <a:pos x="636" y="1036"/>
                                  </a:cxn>
                                  <a:cxn ang="0">
                                    <a:pos x="782" y="1096"/>
                                  </a:cxn>
                                  <a:cxn ang="0">
                                    <a:pos x="681" y="1086"/>
                                  </a:cxn>
                                  <a:cxn ang="0">
                                    <a:pos x="561" y="1056"/>
                                  </a:cxn>
                                  <a:cxn ang="0">
                                    <a:pos x="546" y="1126"/>
                                  </a:cxn>
                                  <a:cxn ang="0">
                                    <a:pos x="496" y="1061"/>
                                  </a:cxn>
                                  <a:cxn ang="0">
                                    <a:pos x="436" y="1046"/>
                                  </a:cxn>
                                  <a:cxn ang="0">
                                    <a:pos x="396" y="1081"/>
                                  </a:cxn>
                                  <a:cxn ang="0">
                                    <a:pos x="396" y="1111"/>
                                  </a:cxn>
                                  <a:cxn ang="0">
                                    <a:pos x="431" y="1177"/>
                                  </a:cxn>
                                  <a:cxn ang="0">
                                    <a:pos x="426" y="1202"/>
                                  </a:cxn>
                                  <a:cxn ang="0">
                                    <a:pos x="386" y="1177"/>
                                  </a:cxn>
                                  <a:cxn ang="0">
                                    <a:pos x="331" y="1106"/>
                                  </a:cxn>
                                  <a:cxn ang="0">
                                    <a:pos x="306" y="1046"/>
                                  </a:cxn>
                                  <a:cxn ang="0">
                                    <a:pos x="281" y="1011"/>
                                  </a:cxn>
                                  <a:cxn ang="0">
                                    <a:pos x="251" y="1046"/>
                                  </a:cxn>
                                  <a:cxn ang="0">
                                    <a:pos x="211" y="1101"/>
                                  </a:cxn>
                                  <a:cxn ang="0">
                                    <a:pos x="116" y="1187"/>
                                  </a:cxn>
                                  <a:cxn ang="0">
                                    <a:pos x="196" y="1036"/>
                                  </a:cxn>
                                  <a:cxn ang="0">
                                    <a:pos x="196" y="1011"/>
                                  </a:cxn>
                                  <a:cxn ang="0">
                                    <a:pos x="146" y="1056"/>
                                  </a:cxn>
                                  <a:cxn ang="0">
                                    <a:pos x="100" y="1076"/>
                                  </a:cxn>
                                  <a:cxn ang="0">
                                    <a:pos x="0" y="1096"/>
                                  </a:cxn>
                                  <a:cxn ang="0">
                                    <a:pos x="136" y="996"/>
                                  </a:cxn>
                                  <a:cxn ang="0">
                                    <a:pos x="221" y="906"/>
                                  </a:cxn>
                                  <a:cxn ang="0">
                                    <a:pos x="281" y="731"/>
                                  </a:cxn>
                                  <a:cxn ang="0">
                                    <a:pos x="301" y="571"/>
                                  </a:cxn>
                                  <a:cxn ang="0">
                                    <a:pos x="281" y="481"/>
                                  </a:cxn>
                                  <a:cxn ang="0">
                                    <a:pos x="95" y="150"/>
                                  </a:cxn>
                                </a:cxnLst>
                                <a:rect l="0" t="0" r="r" b="b"/>
                                <a:pathLst>
                                  <a:path w="782" h="1202">
                                    <a:moveTo>
                                      <a:pt x="126" y="145"/>
                                    </a:moveTo>
                                    <a:lnTo>
                                      <a:pt x="126" y="145"/>
                                    </a:lnTo>
                                    <a:lnTo>
                                      <a:pt x="176" y="211"/>
                                    </a:lnTo>
                                    <a:lnTo>
                                      <a:pt x="231" y="291"/>
                                    </a:lnTo>
                                    <a:lnTo>
                                      <a:pt x="291" y="386"/>
                                    </a:lnTo>
                                    <a:lnTo>
                                      <a:pt x="291" y="386"/>
                                    </a:lnTo>
                                    <a:lnTo>
                                      <a:pt x="291" y="351"/>
                                    </a:lnTo>
                                    <a:lnTo>
                                      <a:pt x="291" y="271"/>
                                    </a:lnTo>
                                    <a:lnTo>
                                      <a:pt x="291" y="216"/>
                                    </a:lnTo>
                                    <a:lnTo>
                                      <a:pt x="281" y="155"/>
                                    </a:lnTo>
                                    <a:lnTo>
                                      <a:pt x="266" y="95"/>
                                    </a:lnTo>
                                    <a:lnTo>
                                      <a:pt x="251" y="40"/>
                                    </a:lnTo>
                                    <a:lnTo>
                                      <a:pt x="326" y="40"/>
                                    </a:lnTo>
                                    <a:lnTo>
                                      <a:pt x="396" y="241"/>
                                    </a:lnTo>
                                    <a:lnTo>
                                      <a:pt x="396" y="241"/>
                                    </a:lnTo>
                                    <a:lnTo>
                                      <a:pt x="426" y="160"/>
                                    </a:lnTo>
                                    <a:lnTo>
                                      <a:pt x="451" y="80"/>
                                    </a:lnTo>
                                    <a:lnTo>
                                      <a:pt x="471" y="0"/>
                                    </a:lnTo>
                                    <a:lnTo>
                                      <a:pt x="551" y="40"/>
                                    </a:lnTo>
                                    <a:lnTo>
                                      <a:pt x="551" y="40"/>
                                    </a:lnTo>
                                    <a:lnTo>
                                      <a:pt x="536" y="75"/>
                                    </a:lnTo>
                                    <a:lnTo>
                                      <a:pt x="521" y="115"/>
                                    </a:lnTo>
                                    <a:lnTo>
                                      <a:pt x="506" y="165"/>
                                    </a:lnTo>
                                    <a:lnTo>
                                      <a:pt x="491" y="236"/>
                                    </a:lnTo>
                                    <a:lnTo>
                                      <a:pt x="476" y="316"/>
                                    </a:lnTo>
                                    <a:lnTo>
                                      <a:pt x="471" y="411"/>
                                    </a:lnTo>
                                    <a:lnTo>
                                      <a:pt x="471" y="516"/>
                                    </a:lnTo>
                                    <a:lnTo>
                                      <a:pt x="471" y="516"/>
                                    </a:lnTo>
                                    <a:lnTo>
                                      <a:pt x="546" y="321"/>
                                    </a:lnTo>
                                    <a:lnTo>
                                      <a:pt x="606" y="170"/>
                                    </a:lnTo>
                                    <a:lnTo>
                                      <a:pt x="656" y="60"/>
                                    </a:lnTo>
                                    <a:lnTo>
                                      <a:pt x="707" y="65"/>
                                    </a:lnTo>
                                    <a:lnTo>
                                      <a:pt x="707" y="65"/>
                                    </a:lnTo>
                                    <a:lnTo>
                                      <a:pt x="692" y="90"/>
                                    </a:lnTo>
                                    <a:lnTo>
                                      <a:pt x="651" y="165"/>
                                    </a:lnTo>
                                    <a:lnTo>
                                      <a:pt x="621" y="221"/>
                                    </a:lnTo>
                                    <a:lnTo>
                                      <a:pt x="596" y="286"/>
                                    </a:lnTo>
                                    <a:lnTo>
                                      <a:pt x="571" y="361"/>
                                    </a:lnTo>
                                    <a:lnTo>
                                      <a:pt x="546" y="451"/>
                                    </a:lnTo>
                                    <a:lnTo>
                                      <a:pt x="546" y="451"/>
                                    </a:lnTo>
                                    <a:lnTo>
                                      <a:pt x="511" y="621"/>
                                    </a:lnTo>
                                    <a:lnTo>
                                      <a:pt x="501" y="696"/>
                                    </a:lnTo>
                                    <a:lnTo>
                                      <a:pt x="496" y="766"/>
                                    </a:lnTo>
                                    <a:lnTo>
                                      <a:pt x="496" y="826"/>
                                    </a:lnTo>
                                    <a:lnTo>
                                      <a:pt x="501" y="876"/>
                                    </a:lnTo>
                                    <a:lnTo>
                                      <a:pt x="511" y="921"/>
                                    </a:lnTo>
                                    <a:lnTo>
                                      <a:pt x="531" y="956"/>
                                    </a:lnTo>
                                    <a:lnTo>
                                      <a:pt x="531" y="956"/>
                                    </a:lnTo>
                                    <a:lnTo>
                                      <a:pt x="561" y="986"/>
                                    </a:lnTo>
                                    <a:lnTo>
                                      <a:pt x="596" y="1016"/>
                                    </a:lnTo>
                                    <a:lnTo>
                                      <a:pt x="636" y="1036"/>
                                    </a:lnTo>
                                    <a:lnTo>
                                      <a:pt x="681" y="1056"/>
                                    </a:lnTo>
                                    <a:lnTo>
                                      <a:pt x="752" y="1086"/>
                                    </a:lnTo>
                                    <a:lnTo>
                                      <a:pt x="782" y="1096"/>
                                    </a:lnTo>
                                    <a:lnTo>
                                      <a:pt x="782" y="1096"/>
                                    </a:lnTo>
                                    <a:lnTo>
                                      <a:pt x="752" y="1091"/>
                                    </a:lnTo>
                                    <a:lnTo>
                                      <a:pt x="681" y="1086"/>
                                    </a:lnTo>
                                    <a:lnTo>
                                      <a:pt x="641" y="1081"/>
                                    </a:lnTo>
                                    <a:lnTo>
                                      <a:pt x="596" y="1071"/>
                                    </a:lnTo>
                                    <a:lnTo>
                                      <a:pt x="561" y="1056"/>
                                    </a:lnTo>
                                    <a:lnTo>
                                      <a:pt x="531" y="1041"/>
                                    </a:lnTo>
                                    <a:lnTo>
                                      <a:pt x="546" y="1126"/>
                                    </a:lnTo>
                                    <a:lnTo>
                                      <a:pt x="546" y="1126"/>
                                    </a:lnTo>
                                    <a:lnTo>
                                      <a:pt x="536" y="1111"/>
                                    </a:lnTo>
                                    <a:lnTo>
                                      <a:pt x="511" y="1076"/>
                                    </a:lnTo>
                                    <a:lnTo>
                                      <a:pt x="496" y="1061"/>
                                    </a:lnTo>
                                    <a:lnTo>
                                      <a:pt x="476" y="1046"/>
                                    </a:lnTo>
                                    <a:lnTo>
                                      <a:pt x="456" y="1041"/>
                                    </a:lnTo>
                                    <a:lnTo>
                                      <a:pt x="436" y="1046"/>
                                    </a:lnTo>
                                    <a:lnTo>
                                      <a:pt x="436" y="1046"/>
                                    </a:lnTo>
                                    <a:lnTo>
                                      <a:pt x="406" y="1071"/>
                                    </a:lnTo>
                                    <a:lnTo>
                                      <a:pt x="396" y="1081"/>
                                    </a:lnTo>
                                    <a:lnTo>
                                      <a:pt x="391" y="1091"/>
                                    </a:lnTo>
                                    <a:lnTo>
                                      <a:pt x="396" y="1101"/>
                                    </a:lnTo>
                                    <a:lnTo>
                                      <a:pt x="396" y="1111"/>
                                    </a:lnTo>
                                    <a:lnTo>
                                      <a:pt x="416" y="1146"/>
                                    </a:lnTo>
                                    <a:lnTo>
                                      <a:pt x="416" y="1146"/>
                                    </a:lnTo>
                                    <a:lnTo>
                                      <a:pt x="431" y="1177"/>
                                    </a:lnTo>
                                    <a:lnTo>
                                      <a:pt x="431" y="1192"/>
                                    </a:lnTo>
                                    <a:lnTo>
                                      <a:pt x="431" y="1197"/>
                                    </a:lnTo>
                                    <a:lnTo>
                                      <a:pt x="426" y="1202"/>
                                    </a:lnTo>
                                    <a:lnTo>
                                      <a:pt x="416" y="1197"/>
                                    </a:lnTo>
                                    <a:lnTo>
                                      <a:pt x="401" y="1192"/>
                                    </a:lnTo>
                                    <a:lnTo>
                                      <a:pt x="386" y="1177"/>
                                    </a:lnTo>
                                    <a:lnTo>
                                      <a:pt x="386" y="1177"/>
                                    </a:lnTo>
                                    <a:lnTo>
                                      <a:pt x="356" y="1146"/>
                                    </a:lnTo>
                                    <a:lnTo>
                                      <a:pt x="331" y="1106"/>
                                    </a:lnTo>
                                    <a:lnTo>
                                      <a:pt x="316" y="1071"/>
                                    </a:lnTo>
                                    <a:lnTo>
                                      <a:pt x="306" y="1046"/>
                                    </a:lnTo>
                                    <a:lnTo>
                                      <a:pt x="306" y="1046"/>
                                    </a:lnTo>
                                    <a:lnTo>
                                      <a:pt x="301" y="1031"/>
                                    </a:lnTo>
                                    <a:lnTo>
                                      <a:pt x="291" y="1016"/>
                                    </a:lnTo>
                                    <a:lnTo>
                                      <a:pt x="281" y="1011"/>
                                    </a:lnTo>
                                    <a:lnTo>
                                      <a:pt x="276" y="1016"/>
                                    </a:lnTo>
                                    <a:lnTo>
                                      <a:pt x="261" y="1026"/>
                                    </a:lnTo>
                                    <a:lnTo>
                                      <a:pt x="251" y="1046"/>
                                    </a:lnTo>
                                    <a:lnTo>
                                      <a:pt x="251" y="1046"/>
                                    </a:lnTo>
                                    <a:lnTo>
                                      <a:pt x="231" y="1076"/>
                                    </a:lnTo>
                                    <a:lnTo>
                                      <a:pt x="211" y="1101"/>
                                    </a:lnTo>
                                    <a:lnTo>
                                      <a:pt x="166" y="1141"/>
                                    </a:lnTo>
                                    <a:lnTo>
                                      <a:pt x="116" y="1187"/>
                                    </a:lnTo>
                                    <a:lnTo>
                                      <a:pt x="116" y="1187"/>
                                    </a:lnTo>
                                    <a:lnTo>
                                      <a:pt x="161" y="1116"/>
                                    </a:lnTo>
                                    <a:lnTo>
                                      <a:pt x="191" y="1061"/>
                                    </a:lnTo>
                                    <a:lnTo>
                                      <a:pt x="196" y="1036"/>
                                    </a:lnTo>
                                    <a:lnTo>
                                      <a:pt x="201" y="1021"/>
                                    </a:lnTo>
                                    <a:lnTo>
                                      <a:pt x="201" y="1021"/>
                                    </a:lnTo>
                                    <a:lnTo>
                                      <a:pt x="196" y="1011"/>
                                    </a:lnTo>
                                    <a:lnTo>
                                      <a:pt x="191" y="1016"/>
                                    </a:lnTo>
                                    <a:lnTo>
                                      <a:pt x="171" y="1031"/>
                                    </a:lnTo>
                                    <a:lnTo>
                                      <a:pt x="146" y="1056"/>
                                    </a:lnTo>
                                    <a:lnTo>
                                      <a:pt x="146" y="1056"/>
                                    </a:lnTo>
                                    <a:lnTo>
                                      <a:pt x="126" y="1066"/>
                                    </a:lnTo>
                                    <a:lnTo>
                                      <a:pt x="100" y="1076"/>
                                    </a:lnTo>
                                    <a:lnTo>
                                      <a:pt x="55" y="1086"/>
                                    </a:lnTo>
                                    <a:lnTo>
                                      <a:pt x="0" y="1096"/>
                                    </a:lnTo>
                                    <a:lnTo>
                                      <a:pt x="0" y="1096"/>
                                    </a:lnTo>
                                    <a:lnTo>
                                      <a:pt x="30" y="1076"/>
                                    </a:lnTo>
                                    <a:lnTo>
                                      <a:pt x="95" y="1026"/>
                                    </a:lnTo>
                                    <a:lnTo>
                                      <a:pt x="136" y="996"/>
                                    </a:lnTo>
                                    <a:lnTo>
                                      <a:pt x="171" y="966"/>
                                    </a:lnTo>
                                    <a:lnTo>
                                      <a:pt x="201" y="936"/>
                                    </a:lnTo>
                                    <a:lnTo>
                                      <a:pt x="221" y="906"/>
                                    </a:lnTo>
                                    <a:lnTo>
                                      <a:pt x="221" y="906"/>
                                    </a:lnTo>
                                    <a:lnTo>
                                      <a:pt x="251" y="831"/>
                                    </a:lnTo>
                                    <a:lnTo>
                                      <a:pt x="281" y="731"/>
                                    </a:lnTo>
                                    <a:lnTo>
                                      <a:pt x="296" y="676"/>
                                    </a:lnTo>
                                    <a:lnTo>
                                      <a:pt x="301" y="621"/>
                                    </a:lnTo>
                                    <a:lnTo>
                                      <a:pt x="301" y="571"/>
                                    </a:lnTo>
                                    <a:lnTo>
                                      <a:pt x="296" y="526"/>
                                    </a:lnTo>
                                    <a:lnTo>
                                      <a:pt x="296" y="526"/>
                                    </a:lnTo>
                                    <a:lnTo>
                                      <a:pt x="281" y="481"/>
                                    </a:lnTo>
                                    <a:lnTo>
                                      <a:pt x="256" y="426"/>
                                    </a:lnTo>
                                    <a:lnTo>
                                      <a:pt x="186" y="301"/>
                                    </a:lnTo>
                                    <a:lnTo>
                                      <a:pt x="95" y="150"/>
                                    </a:lnTo>
                                    <a:lnTo>
                                      <a:pt x="126" y="14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089" name="Freeform 41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636" y="1166"/>
                                <a:ext cx="787" cy="1202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181" y="216"/>
                                  </a:cxn>
                                  <a:cxn ang="0">
                                    <a:pos x="291" y="386"/>
                                  </a:cxn>
                                  <a:cxn ang="0">
                                    <a:pos x="291" y="216"/>
                                  </a:cxn>
                                  <a:cxn ang="0">
                                    <a:pos x="251" y="40"/>
                                  </a:cxn>
                                  <a:cxn ang="0">
                                    <a:pos x="401" y="241"/>
                                  </a:cxn>
                                  <a:cxn ang="0">
                                    <a:pos x="476" y="0"/>
                                  </a:cxn>
                                  <a:cxn ang="0">
                                    <a:pos x="536" y="75"/>
                                  </a:cxn>
                                  <a:cxn ang="0">
                                    <a:pos x="491" y="236"/>
                                  </a:cxn>
                                  <a:cxn ang="0">
                                    <a:pos x="471" y="516"/>
                                  </a:cxn>
                                  <a:cxn ang="0">
                                    <a:pos x="611" y="170"/>
                                  </a:cxn>
                                  <a:cxn ang="0">
                                    <a:pos x="712" y="65"/>
                                  </a:cxn>
                                  <a:cxn ang="0">
                                    <a:pos x="626" y="221"/>
                                  </a:cxn>
                                  <a:cxn ang="0">
                                    <a:pos x="546" y="451"/>
                                  </a:cxn>
                                  <a:cxn ang="0">
                                    <a:pos x="506" y="701"/>
                                  </a:cxn>
                                  <a:cxn ang="0">
                                    <a:pos x="501" y="881"/>
                                  </a:cxn>
                                  <a:cxn ang="0">
                                    <a:pos x="531" y="961"/>
                                  </a:cxn>
                                  <a:cxn ang="0">
                                    <a:pos x="637" y="1041"/>
                                  </a:cxn>
                                  <a:cxn ang="0">
                                    <a:pos x="787" y="1096"/>
                                  </a:cxn>
                                  <a:cxn ang="0">
                                    <a:pos x="682" y="1086"/>
                                  </a:cxn>
                                  <a:cxn ang="0">
                                    <a:pos x="561" y="1061"/>
                                  </a:cxn>
                                  <a:cxn ang="0">
                                    <a:pos x="546" y="1131"/>
                                  </a:cxn>
                                  <a:cxn ang="0">
                                    <a:pos x="496" y="1061"/>
                                  </a:cxn>
                                  <a:cxn ang="0">
                                    <a:pos x="436" y="1051"/>
                                  </a:cxn>
                                  <a:cxn ang="0">
                                    <a:pos x="396" y="1081"/>
                                  </a:cxn>
                                  <a:cxn ang="0">
                                    <a:pos x="401" y="1116"/>
                                  </a:cxn>
                                  <a:cxn ang="0">
                                    <a:pos x="436" y="1182"/>
                                  </a:cxn>
                                  <a:cxn ang="0">
                                    <a:pos x="426" y="1202"/>
                                  </a:cxn>
                                  <a:cxn ang="0">
                                    <a:pos x="391" y="1182"/>
                                  </a:cxn>
                                  <a:cxn ang="0">
                                    <a:pos x="336" y="1106"/>
                                  </a:cxn>
                                  <a:cxn ang="0">
                                    <a:pos x="306" y="1051"/>
                                  </a:cxn>
                                  <a:cxn ang="0">
                                    <a:pos x="286" y="1016"/>
                                  </a:cxn>
                                  <a:cxn ang="0">
                                    <a:pos x="251" y="1051"/>
                                  </a:cxn>
                                  <a:cxn ang="0">
                                    <a:pos x="211" y="1101"/>
                                  </a:cxn>
                                  <a:cxn ang="0">
                                    <a:pos x="116" y="1187"/>
                                  </a:cxn>
                                  <a:cxn ang="0">
                                    <a:pos x="201" y="1041"/>
                                  </a:cxn>
                                  <a:cxn ang="0">
                                    <a:pos x="196" y="1011"/>
                                  </a:cxn>
                                  <a:cxn ang="0">
                                    <a:pos x="146" y="1056"/>
                                  </a:cxn>
                                  <a:cxn ang="0">
                                    <a:pos x="101" y="1076"/>
                                  </a:cxn>
                                  <a:cxn ang="0">
                                    <a:pos x="0" y="1096"/>
                                  </a:cxn>
                                  <a:cxn ang="0">
                                    <a:pos x="136" y="1001"/>
                                  </a:cxn>
                                  <a:cxn ang="0">
                                    <a:pos x="221" y="911"/>
                                  </a:cxn>
                                  <a:cxn ang="0">
                                    <a:pos x="286" y="731"/>
                                  </a:cxn>
                                  <a:cxn ang="0">
                                    <a:pos x="306" y="571"/>
                                  </a:cxn>
                                  <a:cxn ang="0">
                                    <a:pos x="281" y="486"/>
                                  </a:cxn>
                                  <a:cxn ang="0">
                                    <a:pos x="96" y="150"/>
                                  </a:cxn>
                                </a:cxnLst>
                                <a:rect l="0" t="0" r="r" b="b"/>
                                <a:pathLst>
                                  <a:path w="787" h="1202">
                                    <a:moveTo>
                                      <a:pt x="126" y="145"/>
                                    </a:moveTo>
                                    <a:lnTo>
                                      <a:pt x="126" y="145"/>
                                    </a:lnTo>
                                    <a:lnTo>
                                      <a:pt x="181" y="216"/>
                                    </a:lnTo>
                                    <a:lnTo>
                                      <a:pt x="231" y="291"/>
                                    </a:lnTo>
                                    <a:lnTo>
                                      <a:pt x="291" y="386"/>
                                    </a:lnTo>
                                    <a:lnTo>
                                      <a:pt x="291" y="386"/>
                                    </a:lnTo>
                                    <a:lnTo>
                                      <a:pt x="296" y="356"/>
                                    </a:lnTo>
                                    <a:lnTo>
                                      <a:pt x="296" y="271"/>
                                    </a:lnTo>
                                    <a:lnTo>
                                      <a:pt x="291" y="216"/>
                                    </a:lnTo>
                                    <a:lnTo>
                                      <a:pt x="281" y="160"/>
                                    </a:lnTo>
                                    <a:lnTo>
                                      <a:pt x="271" y="100"/>
                                    </a:lnTo>
                                    <a:lnTo>
                                      <a:pt x="251" y="40"/>
                                    </a:lnTo>
                                    <a:lnTo>
                                      <a:pt x="326" y="40"/>
                                    </a:lnTo>
                                    <a:lnTo>
                                      <a:pt x="401" y="241"/>
                                    </a:lnTo>
                                    <a:lnTo>
                                      <a:pt x="401" y="241"/>
                                    </a:lnTo>
                                    <a:lnTo>
                                      <a:pt x="426" y="160"/>
                                    </a:lnTo>
                                    <a:lnTo>
                                      <a:pt x="451" y="85"/>
                                    </a:lnTo>
                                    <a:lnTo>
                                      <a:pt x="476" y="0"/>
                                    </a:lnTo>
                                    <a:lnTo>
                                      <a:pt x="551" y="45"/>
                                    </a:lnTo>
                                    <a:lnTo>
                                      <a:pt x="551" y="45"/>
                                    </a:lnTo>
                                    <a:lnTo>
                                      <a:pt x="536" y="75"/>
                                    </a:lnTo>
                                    <a:lnTo>
                                      <a:pt x="521" y="115"/>
                                    </a:lnTo>
                                    <a:lnTo>
                                      <a:pt x="506" y="170"/>
                                    </a:lnTo>
                                    <a:lnTo>
                                      <a:pt x="491" y="236"/>
                                    </a:lnTo>
                                    <a:lnTo>
                                      <a:pt x="476" y="316"/>
                                    </a:lnTo>
                                    <a:lnTo>
                                      <a:pt x="471" y="411"/>
                                    </a:lnTo>
                                    <a:lnTo>
                                      <a:pt x="471" y="516"/>
                                    </a:lnTo>
                                    <a:lnTo>
                                      <a:pt x="471" y="516"/>
                                    </a:lnTo>
                                    <a:lnTo>
                                      <a:pt x="546" y="326"/>
                                    </a:lnTo>
                                    <a:lnTo>
                                      <a:pt x="611" y="170"/>
                                    </a:lnTo>
                                    <a:lnTo>
                                      <a:pt x="662" y="60"/>
                                    </a:lnTo>
                                    <a:lnTo>
                                      <a:pt x="712" y="65"/>
                                    </a:lnTo>
                                    <a:lnTo>
                                      <a:pt x="712" y="65"/>
                                    </a:lnTo>
                                    <a:lnTo>
                                      <a:pt x="692" y="90"/>
                                    </a:lnTo>
                                    <a:lnTo>
                                      <a:pt x="652" y="165"/>
                                    </a:lnTo>
                                    <a:lnTo>
                                      <a:pt x="626" y="221"/>
                                    </a:lnTo>
                                    <a:lnTo>
                                      <a:pt x="596" y="286"/>
                                    </a:lnTo>
                                    <a:lnTo>
                                      <a:pt x="571" y="366"/>
                                    </a:lnTo>
                                    <a:lnTo>
                                      <a:pt x="546" y="451"/>
                                    </a:lnTo>
                                    <a:lnTo>
                                      <a:pt x="546" y="451"/>
                                    </a:lnTo>
                                    <a:lnTo>
                                      <a:pt x="516" y="626"/>
                                    </a:lnTo>
                                    <a:lnTo>
                                      <a:pt x="506" y="701"/>
                                    </a:lnTo>
                                    <a:lnTo>
                                      <a:pt x="496" y="766"/>
                                    </a:lnTo>
                                    <a:lnTo>
                                      <a:pt x="496" y="826"/>
                                    </a:lnTo>
                                    <a:lnTo>
                                      <a:pt x="501" y="881"/>
                                    </a:lnTo>
                                    <a:lnTo>
                                      <a:pt x="516" y="921"/>
                                    </a:lnTo>
                                    <a:lnTo>
                                      <a:pt x="531" y="961"/>
                                    </a:lnTo>
                                    <a:lnTo>
                                      <a:pt x="531" y="961"/>
                                    </a:lnTo>
                                    <a:lnTo>
                                      <a:pt x="561" y="991"/>
                                    </a:lnTo>
                                    <a:lnTo>
                                      <a:pt x="596" y="1016"/>
                                    </a:lnTo>
                                    <a:lnTo>
                                      <a:pt x="637" y="1041"/>
                                    </a:lnTo>
                                    <a:lnTo>
                                      <a:pt x="682" y="1061"/>
                                    </a:lnTo>
                                    <a:lnTo>
                                      <a:pt x="752" y="1086"/>
                                    </a:lnTo>
                                    <a:lnTo>
                                      <a:pt x="787" y="1096"/>
                                    </a:lnTo>
                                    <a:lnTo>
                                      <a:pt x="787" y="1096"/>
                                    </a:lnTo>
                                    <a:lnTo>
                                      <a:pt x="757" y="1096"/>
                                    </a:lnTo>
                                    <a:lnTo>
                                      <a:pt x="682" y="1086"/>
                                    </a:lnTo>
                                    <a:lnTo>
                                      <a:pt x="642" y="1081"/>
                                    </a:lnTo>
                                    <a:lnTo>
                                      <a:pt x="601" y="1071"/>
                                    </a:lnTo>
                                    <a:lnTo>
                                      <a:pt x="561" y="1061"/>
                                    </a:lnTo>
                                    <a:lnTo>
                                      <a:pt x="531" y="1041"/>
                                    </a:lnTo>
                                    <a:lnTo>
                                      <a:pt x="546" y="1131"/>
                                    </a:lnTo>
                                    <a:lnTo>
                                      <a:pt x="546" y="1131"/>
                                    </a:lnTo>
                                    <a:lnTo>
                                      <a:pt x="541" y="1111"/>
                                    </a:lnTo>
                                    <a:lnTo>
                                      <a:pt x="516" y="1076"/>
                                    </a:lnTo>
                                    <a:lnTo>
                                      <a:pt x="496" y="1061"/>
                                    </a:lnTo>
                                    <a:lnTo>
                                      <a:pt x="476" y="1051"/>
                                    </a:lnTo>
                                    <a:lnTo>
                                      <a:pt x="456" y="1046"/>
                                    </a:lnTo>
                                    <a:lnTo>
                                      <a:pt x="436" y="1051"/>
                                    </a:lnTo>
                                    <a:lnTo>
                                      <a:pt x="436" y="1051"/>
                                    </a:lnTo>
                                    <a:lnTo>
                                      <a:pt x="406" y="1071"/>
                                    </a:lnTo>
                                    <a:lnTo>
                                      <a:pt x="396" y="1081"/>
                                    </a:lnTo>
                                    <a:lnTo>
                                      <a:pt x="396" y="1091"/>
                                    </a:lnTo>
                                    <a:lnTo>
                                      <a:pt x="396" y="1101"/>
                                    </a:lnTo>
                                    <a:lnTo>
                                      <a:pt x="401" y="1116"/>
                                    </a:lnTo>
                                    <a:lnTo>
                                      <a:pt x="416" y="1146"/>
                                    </a:lnTo>
                                    <a:lnTo>
                                      <a:pt x="416" y="1146"/>
                                    </a:lnTo>
                                    <a:lnTo>
                                      <a:pt x="436" y="1182"/>
                                    </a:lnTo>
                                    <a:lnTo>
                                      <a:pt x="436" y="1192"/>
                                    </a:lnTo>
                                    <a:lnTo>
                                      <a:pt x="431" y="1202"/>
                                    </a:lnTo>
                                    <a:lnTo>
                                      <a:pt x="426" y="1202"/>
                                    </a:lnTo>
                                    <a:lnTo>
                                      <a:pt x="416" y="1202"/>
                                    </a:lnTo>
                                    <a:lnTo>
                                      <a:pt x="406" y="1192"/>
                                    </a:lnTo>
                                    <a:lnTo>
                                      <a:pt x="391" y="1182"/>
                                    </a:lnTo>
                                    <a:lnTo>
                                      <a:pt x="391" y="1182"/>
                                    </a:lnTo>
                                    <a:lnTo>
                                      <a:pt x="361" y="1146"/>
                                    </a:lnTo>
                                    <a:lnTo>
                                      <a:pt x="336" y="1106"/>
                                    </a:lnTo>
                                    <a:lnTo>
                                      <a:pt x="316" y="1076"/>
                                    </a:lnTo>
                                    <a:lnTo>
                                      <a:pt x="306" y="1051"/>
                                    </a:lnTo>
                                    <a:lnTo>
                                      <a:pt x="306" y="1051"/>
                                    </a:lnTo>
                                    <a:lnTo>
                                      <a:pt x="301" y="1031"/>
                                    </a:lnTo>
                                    <a:lnTo>
                                      <a:pt x="291" y="1016"/>
                                    </a:lnTo>
                                    <a:lnTo>
                                      <a:pt x="286" y="1016"/>
                                    </a:lnTo>
                                    <a:lnTo>
                                      <a:pt x="276" y="1016"/>
                                    </a:lnTo>
                                    <a:lnTo>
                                      <a:pt x="266" y="1031"/>
                                    </a:lnTo>
                                    <a:lnTo>
                                      <a:pt x="251" y="1051"/>
                                    </a:lnTo>
                                    <a:lnTo>
                                      <a:pt x="251" y="1051"/>
                                    </a:lnTo>
                                    <a:lnTo>
                                      <a:pt x="231" y="1076"/>
                                    </a:lnTo>
                                    <a:lnTo>
                                      <a:pt x="211" y="1101"/>
                                    </a:lnTo>
                                    <a:lnTo>
                                      <a:pt x="171" y="1146"/>
                                    </a:lnTo>
                                    <a:lnTo>
                                      <a:pt x="116" y="1187"/>
                                    </a:lnTo>
                                    <a:lnTo>
                                      <a:pt x="116" y="1187"/>
                                    </a:lnTo>
                                    <a:lnTo>
                                      <a:pt x="161" y="1116"/>
                                    </a:lnTo>
                                    <a:lnTo>
                                      <a:pt x="191" y="1061"/>
                                    </a:lnTo>
                                    <a:lnTo>
                                      <a:pt x="201" y="1041"/>
                                    </a:lnTo>
                                    <a:lnTo>
                                      <a:pt x="201" y="1026"/>
                                    </a:lnTo>
                                    <a:lnTo>
                                      <a:pt x="201" y="1026"/>
                                    </a:lnTo>
                                    <a:lnTo>
                                      <a:pt x="196" y="1011"/>
                                    </a:lnTo>
                                    <a:lnTo>
                                      <a:pt x="191" y="1016"/>
                                    </a:lnTo>
                                    <a:lnTo>
                                      <a:pt x="176" y="1036"/>
                                    </a:lnTo>
                                    <a:lnTo>
                                      <a:pt x="146" y="1056"/>
                                    </a:lnTo>
                                    <a:lnTo>
                                      <a:pt x="146" y="1056"/>
                                    </a:lnTo>
                                    <a:lnTo>
                                      <a:pt x="126" y="1066"/>
                                    </a:lnTo>
                                    <a:lnTo>
                                      <a:pt x="101" y="1076"/>
                                    </a:lnTo>
                                    <a:lnTo>
                                      <a:pt x="55" y="1091"/>
                                    </a:lnTo>
                                    <a:lnTo>
                                      <a:pt x="0" y="1096"/>
                                    </a:lnTo>
                                    <a:lnTo>
                                      <a:pt x="0" y="1096"/>
                                    </a:lnTo>
                                    <a:lnTo>
                                      <a:pt x="30" y="1076"/>
                                    </a:lnTo>
                                    <a:lnTo>
                                      <a:pt x="101" y="1031"/>
                                    </a:lnTo>
                                    <a:lnTo>
                                      <a:pt x="136" y="1001"/>
                                    </a:lnTo>
                                    <a:lnTo>
                                      <a:pt x="176" y="971"/>
                                    </a:lnTo>
                                    <a:lnTo>
                                      <a:pt x="206" y="936"/>
                                    </a:lnTo>
                                    <a:lnTo>
                                      <a:pt x="221" y="911"/>
                                    </a:lnTo>
                                    <a:lnTo>
                                      <a:pt x="221" y="911"/>
                                    </a:lnTo>
                                    <a:lnTo>
                                      <a:pt x="251" y="836"/>
                                    </a:lnTo>
                                    <a:lnTo>
                                      <a:pt x="286" y="731"/>
                                    </a:lnTo>
                                    <a:lnTo>
                                      <a:pt x="296" y="676"/>
                                    </a:lnTo>
                                    <a:lnTo>
                                      <a:pt x="301" y="621"/>
                                    </a:lnTo>
                                    <a:lnTo>
                                      <a:pt x="306" y="571"/>
                                    </a:lnTo>
                                    <a:lnTo>
                                      <a:pt x="301" y="531"/>
                                    </a:lnTo>
                                    <a:lnTo>
                                      <a:pt x="301" y="531"/>
                                    </a:lnTo>
                                    <a:lnTo>
                                      <a:pt x="281" y="486"/>
                                    </a:lnTo>
                                    <a:lnTo>
                                      <a:pt x="256" y="426"/>
                                    </a:lnTo>
                                    <a:lnTo>
                                      <a:pt x="186" y="301"/>
                                    </a:lnTo>
                                    <a:lnTo>
                                      <a:pt x="96" y="150"/>
                                    </a:lnTo>
                                    <a:lnTo>
                                      <a:pt x="126" y="14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E5612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090" name="Freeform 42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0" y="15"/>
                                <a:ext cx="1884" cy="1397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737" y="1206"/>
                                  </a:cxn>
                                  <a:cxn ang="0">
                                    <a:pos x="691" y="1256"/>
                                  </a:cxn>
                                  <a:cxn ang="0">
                                    <a:pos x="571" y="1236"/>
                                  </a:cxn>
                                  <a:cxn ang="0">
                                    <a:pos x="511" y="1316"/>
                                  </a:cxn>
                                  <a:cxn ang="0">
                                    <a:pos x="441" y="1291"/>
                                  </a:cxn>
                                  <a:cxn ang="0">
                                    <a:pos x="336" y="1387"/>
                                  </a:cxn>
                                  <a:cxn ang="0">
                                    <a:pos x="131" y="1367"/>
                                  </a:cxn>
                                  <a:cxn ang="0">
                                    <a:pos x="50" y="1266"/>
                                  </a:cxn>
                                  <a:cxn ang="0">
                                    <a:pos x="90" y="1141"/>
                                  </a:cxn>
                                  <a:cxn ang="0">
                                    <a:pos x="216" y="1066"/>
                                  </a:cxn>
                                  <a:cxn ang="0">
                                    <a:pos x="136" y="1021"/>
                                  </a:cxn>
                                  <a:cxn ang="0">
                                    <a:pos x="181" y="921"/>
                                  </a:cxn>
                                  <a:cxn ang="0">
                                    <a:pos x="70" y="906"/>
                                  </a:cxn>
                                  <a:cxn ang="0">
                                    <a:pos x="0" y="801"/>
                                  </a:cxn>
                                  <a:cxn ang="0">
                                    <a:pos x="30" y="676"/>
                                  </a:cxn>
                                  <a:cxn ang="0">
                                    <a:pos x="176" y="606"/>
                                  </a:cxn>
                                  <a:cxn ang="0">
                                    <a:pos x="316" y="611"/>
                                  </a:cxn>
                                  <a:cxn ang="0">
                                    <a:pos x="241" y="561"/>
                                  </a:cxn>
                                  <a:cxn ang="0">
                                    <a:pos x="241" y="501"/>
                                  </a:cxn>
                                  <a:cxn ang="0">
                                    <a:pos x="326" y="456"/>
                                  </a:cxn>
                                  <a:cxn ang="0">
                                    <a:pos x="241" y="376"/>
                                  </a:cxn>
                                  <a:cxn ang="0">
                                    <a:pos x="246" y="205"/>
                                  </a:cxn>
                                  <a:cxn ang="0">
                                    <a:pos x="356" y="130"/>
                                  </a:cxn>
                                  <a:cxn ang="0">
                                    <a:pos x="466" y="205"/>
                                  </a:cxn>
                                  <a:cxn ang="0">
                                    <a:pos x="491" y="80"/>
                                  </a:cxn>
                                  <a:cxn ang="0">
                                    <a:pos x="691" y="0"/>
                                  </a:cxn>
                                  <a:cxn ang="0">
                                    <a:pos x="882" y="75"/>
                                  </a:cxn>
                                  <a:cxn ang="0">
                                    <a:pos x="927" y="150"/>
                                  </a:cxn>
                                  <a:cxn ang="0">
                                    <a:pos x="1032" y="75"/>
                                  </a:cxn>
                                  <a:cxn ang="0">
                                    <a:pos x="1147" y="125"/>
                                  </a:cxn>
                                  <a:cxn ang="0">
                                    <a:pos x="1182" y="150"/>
                                  </a:cxn>
                                  <a:cxn ang="0">
                                    <a:pos x="1278" y="115"/>
                                  </a:cxn>
                                  <a:cxn ang="0">
                                    <a:pos x="1543" y="170"/>
                                  </a:cxn>
                                  <a:cxn ang="0">
                                    <a:pos x="1653" y="335"/>
                                  </a:cxn>
                                  <a:cxn ang="0">
                                    <a:pos x="1598" y="461"/>
                                  </a:cxn>
                                  <a:cxn ang="0">
                                    <a:pos x="1513" y="511"/>
                                  </a:cxn>
                                  <a:cxn ang="0">
                                    <a:pos x="1583" y="556"/>
                                  </a:cxn>
                                  <a:cxn ang="0">
                                    <a:pos x="1568" y="601"/>
                                  </a:cxn>
                                  <a:cxn ang="0">
                                    <a:pos x="1703" y="581"/>
                                  </a:cxn>
                                  <a:cxn ang="0">
                                    <a:pos x="1849" y="656"/>
                                  </a:cxn>
                                  <a:cxn ang="0">
                                    <a:pos x="1884" y="786"/>
                                  </a:cxn>
                                  <a:cxn ang="0">
                                    <a:pos x="1808" y="896"/>
                                  </a:cxn>
                                  <a:cxn ang="0">
                                    <a:pos x="1643" y="931"/>
                                  </a:cxn>
                                  <a:cxn ang="0">
                                    <a:pos x="1658" y="936"/>
                                  </a:cxn>
                                  <a:cxn ang="0">
                                    <a:pos x="1743" y="1006"/>
                                  </a:cxn>
                                  <a:cxn ang="0">
                                    <a:pos x="1653" y="1041"/>
                                  </a:cxn>
                                  <a:cxn ang="0">
                                    <a:pos x="1783" y="1106"/>
                                  </a:cxn>
                                  <a:cxn ang="0">
                                    <a:pos x="1793" y="1241"/>
                                  </a:cxn>
                                  <a:cxn ang="0">
                                    <a:pos x="1683" y="1331"/>
                                  </a:cxn>
                                  <a:cxn ang="0">
                                    <a:pos x="1458" y="1346"/>
                                  </a:cxn>
                                  <a:cxn ang="0">
                                    <a:pos x="1383" y="1266"/>
                                  </a:cxn>
                                  <a:cxn ang="0">
                                    <a:pos x="1378" y="1231"/>
                                  </a:cxn>
                                  <a:cxn ang="0">
                                    <a:pos x="1293" y="1251"/>
                                  </a:cxn>
                                  <a:cxn ang="0">
                                    <a:pos x="1192" y="1196"/>
                                  </a:cxn>
                                  <a:cxn ang="0">
                                    <a:pos x="1192" y="1111"/>
                                  </a:cxn>
                                  <a:cxn ang="0">
                                    <a:pos x="1152" y="1126"/>
                                  </a:cxn>
                                  <a:cxn ang="0">
                                    <a:pos x="1022" y="1096"/>
                                  </a:cxn>
                                  <a:cxn ang="0">
                                    <a:pos x="987" y="1056"/>
                                  </a:cxn>
                                  <a:cxn ang="0">
                                    <a:pos x="942" y="1111"/>
                                  </a:cxn>
                                  <a:cxn ang="0">
                                    <a:pos x="712" y="1136"/>
                                  </a:cxn>
                                </a:cxnLst>
                                <a:rect l="0" t="0" r="r" b="b"/>
                                <a:pathLst>
                                  <a:path w="1884" h="1397">
                                    <a:moveTo>
                                      <a:pt x="712" y="1136"/>
                                    </a:moveTo>
                                    <a:lnTo>
                                      <a:pt x="712" y="1136"/>
                                    </a:lnTo>
                                    <a:lnTo>
                                      <a:pt x="722" y="1151"/>
                                    </a:lnTo>
                                    <a:lnTo>
                                      <a:pt x="732" y="1166"/>
                                    </a:lnTo>
                                    <a:lnTo>
                                      <a:pt x="737" y="1186"/>
                                    </a:lnTo>
                                    <a:lnTo>
                                      <a:pt x="737" y="1206"/>
                                    </a:lnTo>
                                    <a:lnTo>
                                      <a:pt x="737" y="1206"/>
                                    </a:lnTo>
                                    <a:lnTo>
                                      <a:pt x="727" y="1221"/>
                                    </a:lnTo>
                                    <a:lnTo>
                                      <a:pt x="717" y="1236"/>
                                    </a:lnTo>
                                    <a:lnTo>
                                      <a:pt x="707" y="1246"/>
                                    </a:lnTo>
                                    <a:lnTo>
                                      <a:pt x="691" y="1256"/>
                                    </a:lnTo>
                                    <a:lnTo>
                                      <a:pt x="691" y="1256"/>
                                    </a:lnTo>
                                    <a:lnTo>
                                      <a:pt x="661" y="1261"/>
                                    </a:lnTo>
                                    <a:lnTo>
                                      <a:pt x="626" y="1261"/>
                                    </a:lnTo>
                                    <a:lnTo>
                                      <a:pt x="591" y="1256"/>
                                    </a:lnTo>
                                    <a:lnTo>
                                      <a:pt x="581" y="1246"/>
                                    </a:lnTo>
                                    <a:lnTo>
                                      <a:pt x="571" y="1236"/>
                                    </a:lnTo>
                                    <a:lnTo>
                                      <a:pt x="571" y="1236"/>
                                    </a:lnTo>
                                    <a:lnTo>
                                      <a:pt x="571" y="1261"/>
                                    </a:lnTo>
                                    <a:lnTo>
                                      <a:pt x="566" y="1281"/>
                                    </a:lnTo>
                                    <a:lnTo>
                                      <a:pt x="556" y="1296"/>
                                    </a:lnTo>
                                    <a:lnTo>
                                      <a:pt x="536" y="1311"/>
                                    </a:lnTo>
                                    <a:lnTo>
                                      <a:pt x="536" y="1311"/>
                                    </a:lnTo>
                                    <a:lnTo>
                                      <a:pt x="511" y="1316"/>
                                    </a:lnTo>
                                    <a:lnTo>
                                      <a:pt x="476" y="1321"/>
                                    </a:lnTo>
                                    <a:lnTo>
                                      <a:pt x="461" y="1321"/>
                                    </a:lnTo>
                                    <a:lnTo>
                                      <a:pt x="446" y="1316"/>
                                    </a:lnTo>
                                    <a:lnTo>
                                      <a:pt x="436" y="1306"/>
                                    </a:lnTo>
                                    <a:lnTo>
                                      <a:pt x="441" y="1291"/>
                                    </a:lnTo>
                                    <a:lnTo>
                                      <a:pt x="441" y="1291"/>
                                    </a:lnTo>
                                    <a:lnTo>
                                      <a:pt x="421" y="1326"/>
                                    </a:lnTo>
                                    <a:lnTo>
                                      <a:pt x="401" y="1352"/>
                                    </a:lnTo>
                                    <a:lnTo>
                                      <a:pt x="401" y="1352"/>
                                    </a:lnTo>
                                    <a:lnTo>
                                      <a:pt x="381" y="1372"/>
                                    </a:lnTo>
                                    <a:lnTo>
                                      <a:pt x="356" y="1382"/>
                                    </a:lnTo>
                                    <a:lnTo>
                                      <a:pt x="336" y="1387"/>
                                    </a:lnTo>
                                    <a:lnTo>
                                      <a:pt x="306" y="1392"/>
                                    </a:lnTo>
                                    <a:lnTo>
                                      <a:pt x="306" y="1392"/>
                                    </a:lnTo>
                                    <a:lnTo>
                                      <a:pt x="256" y="1397"/>
                                    </a:lnTo>
                                    <a:lnTo>
                                      <a:pt x="206" y="1392"/>
                                    </a:lnTo>
                                    <a:lnTo>
                                      <a:pt x="156" y="1377"/>
                                    </a:lnTo>
                                    <a:lnTo>
                                      <a:pt x="131" y="1367"/>
                                    </a:lnTo>
                                    <a:lnTo>
                                      <a:pt x="105" y="1357"/>
                                    </a:lnTo>
                                    <a:lnTo>
                                      <a:pt x="105" y="1357"/>
                                    </a:lnTo>
                                    <a:lnTo>
                                      <a:pt x="85" y="1336"/>
                                    </a:lnTo>
                                    <a:lnTo>
                                      <a:pt x="65" y="1316"/>
                                    </a:lnTo>
                                    <a:lnTo>
                                      <a:pt x="55" y="1291"/>
                                    </a:lnTo>
                                    <a:lnTo>
                                      <a:pt x="50" y="1266"/>
                                    </a:lnTo>
                                    <a:lnTo>
                                      <a:pt x="50" y="1241"/>
                                    </a:lnTo>
                                    <a:lnTo>
                                      <a:pt x="55" y="1216"/>
                                    </a:lnTo>
                                    <a:lnTo>
                                      <a:pt x="60" y="1186"/>
                                    </a:lnTo>
                                    <a:lnTo>
                                      <a:pt x="75" y="1161"/>
                                    </a:lnTo>
                                    <a:lnTo>
                                      <a:pt x="75" y="1161"/>
                                    </a:lnTo>
                                    <a:lnTo>
                                      <a:pt x="90" y="1141"/>
                                    </a:lnTo>
                                    <a:lnTo>
                                      <a:pt x="105" y="1126"/>
                                    </a:lnTo>
                                    <a:lnTo>
                                      <a:pt x="141" y="1096"/>
                                    </a:lnTo>
                                    <a:lnTo>
                                      <a:pt x="141" y="1096"/>
                                    </a:lnTo>
                                    <a:lnTo>
                                      <a:pt x="176" y="1076"/>
                                    </a:lnTo>
                                    <a:lnTo>
                                      <a:pt x="196" y="1066"/>
                                    </a:lnTo>
                                    <a:lnTo>
                                      <a:pt x="216" y="1066"/>
                                    </a:lnTo>
                                    <a:lnTo>
                                      <a:pt x="216" y="1066"/>
                                    </a:lnTo>
                                    <a:lnTo>
                                      <a:pt x="196" y="1061"/>
                                    </a:lnTo>
                                    <a:lnTo>
                                      <a:pt x="171" y="1056"/>
                                    </a:lnTo>
                                    <a:lnTo>
                                      <a:pt x="151" y="1036"/>
                                    </a:lnTo>
                                    <a:lnTo>
                                      <a:pt x="136" y="1021"/>
                                    </a:lnTo>
                                    <a:lnTo>
                                      <a:pt x="136" y="1021"/>
                                    </a:lnTo>
                                    <a:lnTo>
                                      <a:pt x="131" y="1006"/>
                                    </a:lnTo>
                                    <a:lnTo>
                                      <a:pt x="126" y="996"/>
                                    </a:lnTo>
                                    <a:lnTo>
                                      <a:pt x="131" y="981"/>
                                    </a:lnTo>
                                    <a:lnTo>
                                      <a:pt x="136" y="966"/>
                                    </a:lnTo>
                                    <a:lnTo>
                                      <a:pt x="156" y="941"/>
                                    </a:lnTo>
                                    <a:lnTo>
                                      <a:pt x="181" y="921"/>
                                    </a:lnTo>
                                    <a:lnTo>
                                      <a:pt x="181" y="921"/>
                                    </a:lnTo>
                                    <a:lnTo>
                                      <a:pt x="146" y="926"/>
                                    </a:lnTo>
                                    <a:lnTo>
                                      <a:pt x="146" y="926"/>
                                    </a:lnTo>
                                    <a:lnTo>
                                      <a:pt x="105" y="921"/>
                                    </a:lnTo>
                                    <a:lnTo>
                                      <a:pt x="85" y="916"/>
                                    </a:lnTo>
                                    <a:lnTo>
                                      <a:pt x="70" y="906"/>
                                    </a:lnTo>
                                    <a:lnTo>
                                      <a:pt x="70" y="906"/>
                                    </a:lnTo>
                                    <a:lnTo>
                                      <a:pt x="50" y="891"/>
                                    </a:lnTo>
                                    <a:lnTo>
                                      <a:pt x="30" y="871"/>
                                    </a:lnTo>
                                    <a:lnTo>
                                      <a:pt x="20" y="851"/>
                                    </a:lnTo>
                                    <a:lnTo>
                                      <a:pt x="10" y="826"/>
                                    </a:lnTo>
                                    <a:lnTo>
                                      <a:pt x="0" y="801"/>
                                    </a:lnTo>
                                    <a:lnTo>
                                      <a:pt x="0" y="776"/>
                                    </a:lnTo>
                                    <a:lnTo>
                                      <a:pt x="0" y="751"/>
                                    </a:lnTo>
                                    <a:lnTo>
                                      <a:pt x="5" y="726"/>
                                    </a:lnTo>
                                    <a:lnTo>
                                      <a:pt x="5" y="726"/>
                                    </a:lnTo>
                                    <a:lnTo>
                                      <a:pt x="15" y="701"/>
                                    </a:lnTo>
                                    <a:lnTo>
                                      <a:pt x="30" y="676"/>
                                    </a:lnTo>
                                    <a:lnTo>
                                      <a:pt x="45" y="661"/>
                                    </a:lnTo>
                                    <a:lnTo>
                                      <a:pt x="70" y="641"/>
                                    </a:lnTo>
                                    <a:lnTo>
                                      <a:pt x="95" y="631"/>
                                    </a:lnTo>
                                    <a:lnTo>
                                      <a:pt x="120" y="621"/>
                                    </a:lnTo>
                                    <a:lnTo>
                                      <a:pt x="176" y="606"/>
                                    </a:lnTo>
                                    <a:lnTo>
                                      <a:pt x="176" y="606"/>
                                    </a:lnTo>
                                    <a:lnTo>
                                      <a:pt x="231" y="596"/>
                                    </a:lnTo>
                                    <a:lnTo>
                                      <a:pt x="261" y="601"/>
                                    </a:lnTo>
                                    <a:lnTo>
                                      <a:pt x="286" y="606"/>
                                    </a:lnTo>
                                    <a:lnTo>
                                      <a:pt x="286" y="606"/>
                                    </a:lnTo>
                                    <a:lnTo>
                                      <a:pt x="301" y="611"/>
                                    </a:lnTo>
                                    <a:lnTo>
                                      <a:pt x="316" y="611"/>
                                    </a:lnTo>
                                    <a:lnTo>
                                      <a:pt x="316" y="611"/>
                                    </a:lnTo>
                                    <a:lnTo>
                                      <a:pt x="301" y="611"/>
                                    </a:lnTo>
                                    <a:lnTo>
                                      <a:pt x="286" y="601"/>
                                    </a:lnTo>
                                    <a:lnTo>
                                      <a:pt x="261" y="581"/>
                                    </a:lnTo>
                                    <a:lnTo>
                                      <a:pt x="261" y="581"/>
                                    </a:lnTo>
                                    <a:lnTo>
                                      <a:pt x="241" y="561"/>
                                    </a:lnTo>
                                    <a:lnTo>
                                      <a:pt x="231" y="541"/>
                                    </a:lnTo>
                                    <a:lnTo>
                                      <a:pt x="226" y="531"/>
                                    </a:lnTo>
                                    <a:lnTo>
                                      <a:pt x="226" y="521"/>
                                    </a:lnTo>
                                    <a:lnTo>
                                      <a:pt x="231" y="511"/>
                                    </a:lnTo>
                                    <a:lnTo>
                                      <a:pt x="241" y="501"/>
                                    </a:lnTo>
                                    <a:lnTo>
                                      <a:pt x="241" y="501"/>
                                    </a:lnTo>
                                    <a:lnTo>
                                      <a:pt x="261" y="476"/>
                                    </a:lnTo>
                                    <a:lnTo>
                                      <a:pt x="286" y="466"/>
                                    </a:lnTo>
                                    <a:lnTo>
                                      <a:pt x="316" y="466"/>
                                    </a:lnTo>
                                    <a:lnTo>
                                      <a:pt x="346" y="471"/>
                                    </a:lnTo>
                                    <a:lnTo>
                                      <a:pt x="346" y="471"/>
                                    </a:lnTo>
                                    <a:lnTo>
                                      <a:pt x="326" y="456"/>
                                    </a:lnTo>
                                    <a:lnTo>
                                      <a:pt x="306" y="441"/>
                                    </a:lnTo>
                                    <a:lnTo>
                                      <a:pt x="286" y="431"/>
                                    </a:lnTo>
                                    <a:lnTo>
                                      <a:pt x="266" y="416"/>
                                    </a:lnTo>
                                    <a:lnTo>
                                      <a:pt x="266" y="416"/>
                                    </a:lnTo>
                                    <a:lnTo>
                                      <a:pt x="251" y="396"/>
                                    </a:lnTo>
                                    <a:lnTo>
                                      <a:pt x="241" y="376"/>
                                    </a:lnTo>
                                    <a:lnTo>
                                      <a:pt x="231" y="350"/>
                                    </a:lnTo>
                                    <a:lnTo>
                                      <a:pt x="226" y="325"/>
                                    </a:lnTo>
                                    <a:lnTo>
                                      <a:pt x="226" y="275"/>
                                    </a:lnTo>
                                    <a:lnTo>
                                      <a:pt x="236" y="225"/>
                                    </a:lnTo>
                                    <a:lnTo>
                                      <a:pt x="236" y="225"/>
                                    </a:lnTo>
                                    <a:lnTo>
                                      <a:pt x="246" y="205"/>
                                    </a:lnTo>
                                    <a:lnTo>
                                      <a:pt x="256" y="180"/>
                                    </a:lnTo>
                                    <a:lnTo>
                                      <a:pt x="271" y="165"/>
                                    </a:lnTo>
                                    <a:lnTo>
                                      <a:pt x="286" y="150"/>
                                    </a:lnTo>
                                    <a:lnTo>
                                      <a:pt x="306" y="140"/>
                                    </a:lnTo>
                                    <a:lnTo>
                                      <a:pt x="331" y="130"/>
                                    </a:lnTo>
                                    <a:lnTo>
                                      <a:pt x="356" y="130"/>
                                    </a:lnTo>
                                    <a:lnTo>
                                      <a:pt x="381" y="135"/>
                                    </a:lnTo>
                                    <a:lnTo>
                                      <a:pt x="381" y="135"/>
                                    </a:lnTo>
                                    <a:lnTo>
                                      <a:pt x="411" y="145"/>
                                    </a:lnTo>
                                    <a:lnTo>
                                      <a:pt x="431" y="160"/>
                                    </a:lnTo>
                                    <a:lnTo>
                                      <a:pt x="451" y="180"/>
                                    </a:lnTo>
                                    <a:lnTo>
                                      <a:pt x="466" y="205"/>
                                    </a:lnTo>
                                    <a:lnTo>
                                      <a:pt x="466" y="205"/>
                                    </a:lnTo>
                                    <a:lnTo>
                                      <a:pt x="466" y="170"/>
                                    </a:lnTo>
                                    <a:lnTo>
                                      <a:pt x="466" y="140"/>
                                    </a:lnTo>
                                    <a:lnTo>
                                      <a:pt x="471" y="110"/>
                                    </a:lnTo>
                                    <a:lnTo>
                                      <a:pt x="491" y="80"/>
                                    </a:lnTo>
                                    <a:lnTo>
                                      <a:pt x="491" y="80"/>
                                    </a:lnTo>
                                    <a:lnTo>
                                      <a:pt x="506" y="60"/>
                                    </a:lnTo>
                                    <a:lnTo>
                                      <a:pt x="531" y="45"/>
                                    </a:lnTo>
                                    <a:lnTo>
                                      <a:pt x="556" y="30"/>
                                    </a:lnTo>
                                    <a:lnTo>
                                      <a:pt x="581" y="15"/>
                                    </a:lnTo>
                                    <a:lnTo>
                                      <a:pt x="636" y="5"/>
                                    </a:lnTo>
                                    <a:lnTo>
                                      <a:pt x="691" y="0"/>
                                    </a:lnTo>
                                    <a:lnTo>
                                      <a:pt x="691" y="0"/>
                                    </a:lnTo>
                                    <a:lnTo>
                                      <a:pt x="747" y="5"/>
                                    </a:lnTo>
                                    <a:lnTo>
                                      <a:pt x="792" y="20"/>
                                    </a:lnTo>
                                    <a:lnTo>
                                      <a:pt x="842" y="40"/>
                                    </a:lnTo>
                                    <a:lnTo>
                                      <a:pt x="882" y="75"/>
                                    </a:lnTo>
                                    <a:lnTo>
                                      <a:pt x="882" y="75"/>
                                    </a:lnTo>
                                    <a:lnTo>
                                      <a:pt x="902" y="100"/>
                                    </a:lnTo>
                                    <a:lnTo>
                                      <a:pt x="912" y="125"/>
                                    </a:lnTo>
                                    <a:lnTo>
                                      <a:pt x="912" y="125"/>
                                    </a:lnTo>
                                    <a:lnTo>
                                      <a:pt x="917" y="140"/>
                                    </a:lnTo>
                                    <a:lnTo>
                                      <a:pt x="927" y="150"/>
                                    </a:lnTo>
                                    <a:lnTo>
                                      <a:pt x="927" y="150"/>
                                    </a:lnTo>
                                    <a:lnTo>
                                      <a:pt x="932" y="135"/>
                                    </a:lnTo>
                                    <a:lnTo>
                                      <a:pt x="942" y="120"/>
                                    </a:lnTo>
                                    <a:lnTo>
                                      <a:pt x="967" y="100"/>
                                    </a:lnTo>
                                    <a:lnTo>
                                      <a:pt x="1002" y="80"/>
                                    </a:lnTo>
                                    <a:lnTo>
                                      <a:pt x="1032" y="75"/>
                                    </a:lnTo>
                                    <a:lnTo>
                                      <a:pt x="1032" y="75"/>
                                    </a:lnTo>
                                    <a:lnTo>
                                      <a:pt x="1052" y="75"/>
                                    </a:lnTo>
                                    <a:lnTo>
                                      <a:pt x="1077" y="80"/>
                                    </a:lnTo>
                                    <a:lnTo>
                                      <a:pt x="1097" y="85"/>
                                    </a:lnTo>
                                    <a:lnTo>
                                      <a:pt x="1117" y="95"/>
                                    </a:lnTo>
                                    <a:lnTo>
                                      <a:pt x="1132" y="110"/>
                                    </a:lnTo>
                                    <a:lnTo>
                                      <a:pt x="1147" y="125"/>
                                    </a:lnTo>
                                    <a:lnTo>
                                      <a:pt x="1157" y="145"/>
                                    </a:lnTo>
                                    <a:lnTo>
                                      <a:pt x="1162" y="165"/>
                                    </a:lnTo>
                                    <a:lnTo>
                                      <a:pt x="1162" y="165"/>
                                    </a:lnTo>
                                    <a:lnTo>
                                      <a:pt x="1167" y="165"/>
                                    </a:lnTo>
                                    <a:lnTo>
                                      <a:pt x="1172" y="160"/>
                                    </a:lnTo>
                                    <a:lnTo>
                                      <a:pt x="1182" y="150"/>
                                    </a:lnTo>
                                    <a:lnTo>
                                      <a:pt x="1182" y="150"/>
                                    </a:lnTo>
                                    <a:lnTo>
                                      <a:pt x="1202" y="135"/>
                                    </a:lnTo>
                                    <a:lnTo>
                                      <a:pt x="1227" y="125"/>
                                    </a:lnTo>
                                    <a:lnTo>
                                      <a:pt x="1252" y="115"/>
                                    </a:lnTo>
                                    <a:lnTo>
                                      <a:pt x="1278" y="115"/>
                                    </a:lnTo>
                                    <a:lnTo>
                                      <a:pt x="1278" y="115"/>
                                    </a:lnTo>
                                    <a:lnTo>
                                      <a:pt x="1358" y="110"/>
                                    </a:lnTo>
                                    <a:lnTo>
                                      <a:pt x="1398" y="115"/>
                                    </a:lnTo>
                                    <a:lnTo>
                                      <a:pt x="1438" y="125"/>
                                    </a:lnTo>
                                    <a:lnTo>
                                      <a:pt x="1473" y="135"/>
                                    </a:lnTo>
                                    <a:lnTo>
                                      <a:pt x="1508" y="150"/>
                                    </a:lnTo>
                                    <a:lnTo>
                                      <a:pt x="1543" y="170"/>
                                    </a:lnTo>
                                    <a:lnTo>
                                      <a:pt x="1568" y="195"/>
                                    </a:lnTo>
                                    <a:lnTo>
                                      <a:pt x="1568" y="195"/>
                                    </a:lnTo>
                                    <a:lnTo>
                                      <a:pt x="1608" y="235"/>
                                    </a:lnTo>
                                    <a:lnTo>
                                      <a:pt x="1638" y="285"/>
                                    </a:lnTo>
                                    <a:lnTo>
                                      <a:pt x="1648" y="310"/>
                                    </a:lnTo>
                                    <a:lnTo>
                                      <a:pt x="1653" y="335"/>
                                    </a:lnTo>
                                    <a:lnTo>
                                      <a:pt x="1658" y="365"/>
                                    </a:lnTo>
                                    <a:lnTo>
                                      <a:pt x="1648" y="391"/>
                                    </a:lnTo>
                                    <a:lnTo>
                                      <a:pt x="1648" y="391"/>
                                    </a:lnTo>
                                    <a:lnTo>
                                      <a:pt x="1638" y="416"/>
                                    </a:lnTo>
                                    <a:lnTo>
                                      <a:pt x="1618" y="441"/>
                                    </a:lnTo>
                                    <a:lnTo>
                                      <a:pt x="1598" y="461"/>
                                    </a:lnTo>
                                    <a:lnTo>
                                      <a:pt x="1573" y="476"/>
                                    </a:lnTo>
                                    <a:lnTo>
                                      <a:pt x="1573" y="476"/>
                                    </a:lnTo>
                                    <a:lnTo>
                                      <a:pt x="1543" y="496"/>
                                    </a:lnTo>
                                    <a:lnTo>
                                      <a:pt x="1523" y="501"/>
                                    </a:lnTo>
                                    <a:lnTo>
                                      <a:pt x="1513" y="511"/>
                                    </a:lnTo>
                                    <a:lnTo>
                                      <a:pt x="1513" y="511"/>
                                    </a:lnTo>
                                    <a:lnTo>
                                      <a:pt x="1528" y="521"/>
                                    </a:lnTo>
                                    <a:lnTo>
                                      <a:pt x="1548" y="531"/>
                                    </a:lnTo>
                                    <a:lnTo>
                                      <a:pt x="1568" y="541"/>
                                    </a:lnTo>
                                    <a:lnTo>
                                      <a:pt x="1578" y="546"/>
                                    </a:lnTo>
                                    <a:lnTo>
                                      <a:pt x="1583" y="556"/>
                                    </a:lnTo>
                                    <a:lnTo>
                                      <a:pt x="1583" y="556"/>
                                    </a:lnTo>
                                    <a:lnTo>
                                      <a:pt x="1588" y="571"/>
                                    </a:lnTo>
                                    <a:lnTo>
                                      <a:pt x="1583" y="586"/>
                                    </a:lnTo>
                                    <a:lnTo>
                                      <a:pt x="1573" y="596"/>
                                    </a:lnTo>
                                    <a:lnTo>
                                      <a:pt x="1563" y="611"/>
                                    </a:lnTo>
                                    <a:lnTo>
                                      <a:pt x="1563" y="611"/>
                                    </a:lnTo>
                                    <a:lnTo>
                                      <a:pt x="1568" y="601"/>
                                    </a:lnTo>
                                    <a:lnTo>
                                      <a:pt x="1578" y="601"/>
                                    </a:lnTo>
                                    <a:lnTo>
                                      <a:pt x="1578" y="601"/>
                                    </a:lnTo>
                                    <a:lnTo>
                                      <a:pt x="1628" y="586"/>
                                    </a:lnTo>
                                    <a:lnTo>
                                      <a:pt x="1673" y="581"/>
                                    </a:lnTo>
                                    <a:lnTo>
                                      <a:pt x="1673" y="581"/>
                                    </a:lnTo>
                                    <a:lnTo>
                                      <a:pt x="1703" y="581"/>
                                    </a:lnTo>
                                    <a:lnTo>
                                      <a:pt x="1733" y="581"/>
                                    </a:lnTo>
                                    <a:lnTo>
                                      <a:pt x="1763" y="591"/>
                                    </a:lnTo>
                                    <a:lnTo>
                                      <a:pt x="1788" y="601"/>
                                    </a:lnTo>
                                    <a:lnTo>
                                      <a:pt x="1808" y="616"/>
                                    </a:lnTo>
                                    <a:lnTo>
                                      <a:pt x="1833" y="636"/>
                                    </a:lnTo>
                                    <a:lnTo>
                                      <a:pt x="1849" y="656"/>
                                    </a:lnTo>
                                    <a:lnTo>
                                      <a:pt x="1869" y="681"/>
                                    </a:lnTo>
                                    <a:lnTo>
                                      <a:pt x="1869" y="681"/>
                                    </a:lnTo>
                                    <a:lnTo>
                                      <a:pt x="1879" y="706"/>
                                    </a:lnTo>
                                    <a:lnTo>
                                      <a:pt x="1884" y="731"/>
                                    </a:lnTo>
                                    <a:lnTo>
                                      <a:pt x="1884" y="756"/>
                                    </a:lnTo>
                                    <a:lnTo>
                                      <a:pt x="1884" y="786"/>
                                    </a:lnTo>
                                    <a:lnTo>
                                      <a:pt x="1874" y="811"/>
                                    </a:lnTo>
                                    <a:lnTo>
                                      <a:pt x="1864" y="836"/>
                                    </a:lnTo>
                                    <a:lnTo>
                                      <a:pt x="1849" y="861"/>
                                    </a:lnTo>
                                    <a:lnTo>
                                      <a:pt x="1833" y="881"/>
                                    </a:lnTo>
                                    <a:lnTo>
                                      <a:pt x="1833" y="881"/>
                                    </a:lnTo>
                                    <a:lnTo>
                                      <a:pt x="1808" y="896"/>
                                    </a:lnTo>
                                    <a:lnTo>
                                      <a:pt x="1778" y="911"/>
                                    </a:lnTo>
                                    <a:lnTo>
                                      <a:pt x="1748" y="926"/>
                                    </a:lnTo>
                                    <a:lnTo>
                                      <a:pt x="1718" y="931"/>
                                    </a:lnTo>
                                    <a:lnTo>
                                      <a:pt x="1718" y="931"/>
                                    </a:lnTo>
                                    <a:lnTo>
                                      <a:pt x="1668" y="936"/>
                                    </a:lnTo>
                                    <a:lnTo>
                                      <a:pt x="1643" y="931"/>
                                    </a:lnTo>
                                    <a:lnTo>
                                      <a:pt x="1633" y="926"/>
                                    </a:lnTo>
                                    <a:lnTo>
                                      <a:pt x="1623" y="921"/>
                                    </a:lnTo>
                                    <a:lnTo>
                                      <a:pt x="1623" y="921"/>
                                    </a:lnTo>
                                    <a:lnTo>
                                      <a:pt x="1633" y="921"/>
                                    </a:lnTo>
                                    <a:lnTo>
                                      <a:pt x="1643" y="926"/>
                                    </a:lnTo>
                                    <a:lnTo>
                                      <a:pt x="1658" y="936"/>
                                    </a:lnTo>
                                    <a:lnTo>
                                      <a:pt x="1658" y="936"/>
                                    </a:lnTo>
                                    <a:lnTo>
                                      <a:pt x="1703" y="961"/>
                                    </a:lnTo>
                                    <a:lnTo>
                                      <a:pt x="1723" y="971"/>
                                    </a:lnTo>
                                    <a:lnTo>
                                      <a:pt x="1738" y="991"/>
                                    </a:lnTo>
                                    <a:lnTo>
                                      <a:pt x="1738" y="991"/>
                                    </a:lnTo>
                                    <a:lnTo>
                                      <a:pt x="1743" y="1006"/>
                                    </a:lnTo>
                                    <a:lnTo>
                                      <a:pt x="1743" y="1016"/>
                                    </a:lnTo>
                                    <a:lnTo>
                                      <a:pt x="1733" y="1026"/>
                                    </a:lnTo>
                                    <a:lnTo>
                                      <a:pt x="1718" y="1031"/>
                                    </a:lnTo>
                                    <a:lnTo>
                                      <a:pt x="1683" y="1041"/>
                                    </a:lnTo>
                                    <a:lnTo>
                                      <a:pt x="1653" y="1041"/>
                                    </a:lnTo>
                                    <a:lnTo>
                                      <a:pt x="1653" y="1041"/>
                                    </a:lnTo>
                                    <a:lnTo>
                                      <a:pt x="1673" y="1046"/>
                                    </a:lnTo>
                                    <a:lnTo>
                                      <a:pt x="1693" y="1051"/>
                                    </a:lnTo>
                                    <a:lnTo>
                                      <a:pt x="1693" y="1051"/>
                                    </a:lnTo>
                                    <a:lnTo>
                                      <a:pt x="1743" y="1076"/>
                                    </a:lnTo>
                                    <a:lnTo>
                                      <a:pt x="1763" y="1091"/>
                                    </a:lnTo>
                                    <a:lnTo>
                                      <a:pt x="1783" y="1106"/>
                                    </a:lnTo>
                                    <a:lnTo>
                                      <a:pt x="1783" y="1106"/>
                                    </a:lnTo>
                                    <a:lnTo>
                                      <a:pt x="1798" y="1131"/>
                                    </a:lnTo>
                                    <a:lnTo>
                                      <a:pt x="1803" y="1156"/>
                                    </a:lnTo>
                                    <a:lnTo>
                                      <a:pt x="1808" y="1186"/>
                                    </a:lnTo>
                                    <a:lnTo>
                                      <a:pt x="1803" y="1211"/>
                                    </a:lnTo>
                                    <a:lnTo>
                                      <a:pt x="1793" y="1241"/>
                                    </a:lnTo>
                                    <a:lnTo>
                                      <a:pt x="1778" y="1261"/>
                                    </a:lnTo>
                                    <a:lnTo>
                                      <a:pt x="1763" y="1286"/>
                                    </a:lnTo>
                                    <a:lnTo>
                                      <a:pt x="1743" y="1306"/>
                                    </a:lnTo>
                                    <a:lnTo>
                                      <a:pt x="1743" y="1306"/>
                                    </a:lnTo>
                                    <a:lnTo>
                                      <a:pt x="1713" y="1321"/>
                                    </a:lnTo>
                                    <a:lnTo>
                                      <a:pt x="1683" y="1331"/>
                                    </a:lnTo>
                                    <a:lnTo>
                                      <a:pt x="1623" y="1346"/>
                                    </a:lnTo>
                                    <a:lnTo>
                                      <a:pt x="1623" y="1346"/>
                                    </a:lnTo>
                                    <a:lnTo>
                                      <a:pt x="1583" y="1357"/>
                                    </a:lnTo>
                                    <a:lnTo>
                                      <a:pt x="1538" y="1357"/>
                                    </a:lnTo>
                                    <a:lnTo>
                                      <a:pt x="1498" y="1357"/>
                                    </a:lnTo>
                                    <a:lnTo>
                                      <a:pt x="1458" y="1346"/>
                                    </a:lnTo>
                                    <a:lnTo>
                                      <a:pt x="1458" y="1346"/>
                                    </a:lnTo>
                                    <a:lnTo>
                                      <a:pt x="1433" y="1331"/>
                                    </a:lnTo>
                                    <a:lnTo>
                                      <a:pt x="1413" y="1311"/>
                                    </a:lnTo>
                                    <a:lnTo>
                                      <a:pt x="1398" y="1291"/>
                                    </a:lnTo>
                                    <a:lnTo>
                                      <a:pt x="1383" y="1266"/>
                                    </a:lnTo>
                                    <a:lnTo>
                                      <a:pt x="1383" y="1266"/>
                                    </a:lnTo>
                                    <a:lnTo>
                                      <a:pt x="1378" y="1236"/>
                                    </a:lnTo>
                                    <a:lnTo>
                                      <a:pt x="1378" y="1216"/>
                                    </a:lnTo>
                                    <a:lnTo>
                                      <a:pt x="1378" y="1211"/>
                                    </a:lnTo>
                                    <a:lnTo>
                                      <a:pt x="1383" y="1211"/>
                                    </a:lnTo>
                                    <a:lnTo>
                                      <a:pt x="1383" y="1211"/>
                                    </a:lnTo>
                                    <a:lnTo>
                                      <a:pt x="1378" y="1231"/>
                                    </a:lnTo>
                                    <a:lnTo>
                                      <a:pt x="1378" y="1231"/>
                                    </a:lnTo>
                                    <a:lnTo>
                                      <a:pt x="1373" y="1241"/>
                                    </a:lnTo>
                                    <a:lnTo>
                                      <a:pt x="1363" y="1246"/>
                                    </a:lnTo>
                                    <a:lnTo>
                                      <a:pt x="1338" y="1256"/>
                                    </a:lnTo>
                                    <a:lnTo>
                                      <a:pt x="1313" y="1256"/>
                                    </a:lnTo>
                                    <a:lnTo>
                                      <a:pt x="1293" y="1251"/>
                                    </a:lnTo>
                                    <a:lnTo>
                                      <a:pt x="1293" y="1251"/>
                                    </a:lnTo>
                                    <a:lnTo>
                                      <a:pt x="1257" y="1246"/>
                                    </a:lnTo>
                                    <a:lnTo>
                                      <a:pt x="1222" y="1231"/>
                                    </a:lnTo>
                                    <a:lnTo>
                                      <a:pt x="1212" y="1221"/>
                                    </a:lnTo>
                                    <a:lnTo>
                                      <a:pt x="1197" y="1211"/>
                                    </a:lnTo>
                                    <a:lnTo>
                                      <a:pt x="1192" y="1196"/>
                                    </a:lnTo>
                                    <a:lnTo>
                                      <a:pt x="1187" y="1176"/>
                                    </a:lnTo>
                                    <a:lnTo>
                                      <a:pt x="1187" y="1176"/>
                                    </a:lnTo>
                                    <a:lnTo>
                                      <a:pt x="1187" y="1141"/>
                                    </a:lnTo>
                                    <a:lnTo>
                                      <a:pt x="1187" y="1141"/>
                                    </a:lnTo>
                                    <a:lnTo>
                                      <a:pt x="1192" y="1126"/>
                                    </a:lnTo>
                                    <a:lnTo>
                                      <a:pt x="1192" y="1111"/>
                                    </a:lnTo>
                                    <a:lnTo>
                                      <a:pt x="1192" y="1111"/>
                                    </a:lnTo>
                                    <a:lnTo>
                                      <a:pt x="1187" y="1111"/>
                                    </a:lnTo>
                                    <a:lnTo>
                                      <a:pt x="1182" y="1111"/>
                                    </a:lnTo>
                                    <a:lnTo>
                                      <a:pt x="1172" y="1121"/>
                                    </a:lnTo>
                                    <a:lnTo>
                                      <a:pt x="1172" y="1121"/>
                                    </a:lnTo>
                                    <a:lnTo>
                                      <a:pt x="1152" y="1126"/>
                                    </a:lnTo>
                                    <a:lnTo>
                                      <a:pt x="1127" y="1131"/>
                                    </a:lnTo>
                                    <a:lnTo>
                                      <a:pt x="1102" y="1126"/>
                                    </a:lnTo>
                                    <a:lnTo>
                                      <a:pt x="1082" y="1126"/>
                                    </a:lnTo>
                                    <a:lnTo>
                                      <a:pt x="1082" y="1126"/>
                                    </a:lnTo>
                                    <a:lnTo>
                                      <a:pt x="1042" y="1106"/>
                                    </a:lnTo>
                                    <a:lnTo>
                                      <a:pt x="1022" y="1096"/>
                                    </a:lnTo>
                                    <a:lnTo>
                                      <a:pt x="1007" y="1081"/>
                                    </a:lnTo>
                                    <a:lnTo>
                                      <a:pt x="1007" y="1081"/>
                                    </a:lnTo>
                                    <a:lnTo>
                                      <a:pt x="997" y="1061"/>
                                    </a:lnTo>
                                    <a:lnTo>
                                      <a:pt x="987" y="1036"/>
                                    </a:lnTo>
                                    <a:lnTo>
                                      <a:pt x="987" y="1036"/>
                                    </a:lnTo>
                                    <a:lnTo>
                                      <a:pt x="987" y="1056"/>
                                    </a:lnTo>
                                    <a:lnTo>
                                      <a:pt x="987" y="1071"/>
                                    </a:lnTo>
                                    <a:lnTo>
                                      <a:pt x="987" y="1071"/>
                                    </a:lnTo>
                                    <a:lnTo>
                                      <a:pt x="982" y="1086"/>
                                    </a:lnTo>
                                    <a:lnTo>
                                      <a:pt x="967" y="1091"/>
                                    </a:lnTo>
                                    <a:lnTo>
                                      <a:pt x="942" y="1111"/>
                                    </a:lnTo>
                                    <a:lnTo>
                                      <a:pt x="942" y="1111"/>
                                    </a:lnTo>
                                    <a:lnTo>
                                      <a:pt x="922" y="1121"/>
                                    </a:lnTo>
                                    <a:lnTo>
                                      <a:pt x="902" y="1126"/>
                                    </a:lnTo>
                                    <a:lnTo>
                                      <a:pt x="852" y="1131"/>
                                    </a:lnTo>
                                    <a:lnTo>
                                      <a:pt x="802" y="1136"/>
                                    </a:lnTo>
                                    <a:lnTo>
                                      <a:pt x="757" y="1136"/>
                                    </a:lnTo>
                                    <a:lnTo>
                                      <a:pt x="712" y="113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091" name="Freeform 43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80" y="100"/>
                                <a:ext cx="1884" cy="1402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737" y="1211"/>
                                  </a:cxn>
                                  <a:cxn ang="0">
                                    <a:pos x="692" y="1261"/>
                                  </a:cxn>
                                  <a:cxn ang="0">
                                    <a:pos x="571" y="1241"/>
                                  </a:cxn>
                                  <a:cxn ang="0">
                                    <a:pos x="511" y="1322"/>
                                  </a:cxn>
                                  <a:cxn ang="0">
                                    <a:pos x="441" y="1297"/>
                                  </a:cxn>
                                  <a:cxn ang="0">
                                    <a:pos x="336" y="1392"/>
                                  </a:cxn>
                                  <a:cxn ang="0">
                                    <a:pos x="131" y="1372"/>
                                  </a:cxn>
                                  <a:cxn ang="0">
                                    <a:pos x="51" y="1272"/>
                                  </a:cxn>
                                  <a:cxn ang="0">
                                    <a:pos x="91" y="1146"/>
                                  </a:cxn>
                                  <a:cxn ang="0">
                                    <a:pos x="216" y="1066"/>
                                  </a:cxn>
                                  <a:cxn ang="0">
                                    <a:pos x="136" y="1026"/>
                                  </a:cxn>
                                  <a:cxn ang="0">
                                    <a:pos x="181" y="926"/>
                                  </a:cxn>
                                  <a:cxn ang="0">
                                    <a:pos x="71" y="911"/>
                                  </a:cxn>
                                  <a:cxn ang="0">
                                    <a:pos x="0" y="806"/>
                                  </a:cxn>
                                  <a:cxn ang="0">
                                    <a:pos x="30" y="681"/>
                                  </a:cxn>
                                  <a:cxn ang="0">
                                    <a:pos x="176" y="611"/>
                                  </a:cxn>
                                  <a:cxn ang="0">
                                    <a:pos x="316" y="616"/>
                                  </a:cxn>
                                  <a:cxn ang="0">
                                    <a:pos x="241" y="566"/>
                                  </a:cxn>
                                  <a:cxn ang="0">
                                    <a:pos x="241" y="501"/>
                                  </a:cxn>
                                  <a:cxn ang="0">
                                    <a:pos x="326" y="461"/>
                                  </a:cxn>
                                  <a:cxn ang="0">
                                    <a:pos x="241" y="381"/>
                                  </a:cxn>
                                  <a:cxn ang="0">
                                    <a:pos x="246" y="205"/>
                                  </a:cxn>
                                  <a:cxn ang="0">
                                    <a:pos x="356" y="135"/>
                                  </a:cxn>
                                  <a:cxn ang="0">
                                    <a:pos x="466" y="210"/>
                                  </a:cxn>
                                  <a:cxn ang="0">
                                    <a:pos x="491" y="85"/>
                                  </a:cxn>
                                  <a:cxn ang="0">
                                    <a:pos x="692" y="0"/>
                                  </a:cxn>
                                  <a:cxn ang="0">
                                    <a:pos x="882" y="80"/>
                                  </a:cxn>
                                  <a:cxn ang="0">
                                    <a:pos x="927" y="150"/>
                                  </a:cxn>
                                  <a:cxn ang="0">
                                    <a:pos x="1032" y="80"/>
                                  </a:cxn>
                                  <a:cxn ang="0">
                                    <a:pos x="1147" y="130"/>
                                  </a:cxn>
                                  <a:cxn ang="0">
                                    <a:pos x="1182" y="155"/>
                                  </a:cxn>
                                  <a:cxn ang="0">
                                    <a:pos x="1278" y="115"/>
                                  </a:cxn>
                                  <a:cxn ang="0">
                                    <a:pos x="1543" y="175"/>
                                  </a:cxn>
                                  <a:cxn ang="0">
                                    <a:pos x="1653" y="341"/>
                                  </a:cxn>
                                  <a:cxn ang="0">
                                    <a:pos x="1598" y="466"/>
                                  </a:cxn>
                                  <a:cxn ang="0">
                                    <a:pos x="1513" y="516"/>
                                  </a:cxn>
                                  <a:cxn ang="0">
                                    <a:pos x="1583" y="556"/>
                                  </a:cxn>
                                  <a:cxn ang="0">
                                    <a:pos x="1568" y="606"/>
                                  </a:cxn>
                                  <a:cxn ang="0">
                                    <a:pos x="1703" y="581"/>
                                  </a:cxn>
                                  <a:cxn ang="0">
                                    <a:pos x="1849" y="661"/>
                                  </a:cxn>
                                  <a:cxn ang="0">
                                    <a:pos x="1884" y="791"/>
                                  </a:cxn>
                                  <a:cxn ang="0">
                                    <a:pos x="1809" y="901"/>
                                  </a:cxn>
                                  <a:cxn ang="0">
                                    <a:pos x="1643" y="936"/>
                                  </a:cxn>
                                  <a:cxn ang="0">
                                    <a:pos x="1658" y="941"/>
                                  </a:cxn>
                                  <a:cxn ang="0">
                                    <a:pos x="1743" y="1011"/>
                                  </a:cxn>
                                  <a:cxn ang="0">
                                    <a:pos x="1653" y="1041"/>
                                  </a:cxn>
                                  <a:cxn ang="0">
                                    <a:pos x="1784" y="1111"/>
                                  </a:cxn>
                                  <a:cxn ang="0">
                                    <a:pos x="1794" y="1241"/>
                                  </a:cxn>
                                  <a:cxn ang="0">
                                    <a:pos x="1683" y="1337"/>
                                  </a:cxn>
                                  <a:cxn ang="0">
                                    <a:pos x="1458" y="1352"/>
                                  </a:cxn>
                                  <a:cxn ang="0">
                                    <a:pos x="1383" y="1272"/>
                                  </a:cxn>
                                  <a:cxn ang="0">
                                    <a:pos x="1378" y="1236"/>
                                  </a:cxn>
                                  <a:cxn ang="0">
                                    <a:pos x="1293" y="1256"/>
                                  </a:cxn>
                                  <a:cxn ang="0">
                                    <a:pos x="1193" y="1201"/>
                                  </a:cxn>
                                  <a:cxn ang="0">
                                    <a:pos x="1193" y="1116"/>
                                  </a:cxn>
                                  <a:cxn ang="0">
                                    <a:pos x="1152" y="1131"/>
                                  </a:cxn>
                                  <a:cxn ang="0">
                                    <a:pos x="1022" y="1101"/>
                                  </a:cxn>
                                  <a:cxn ang="0">
                                    <a:pos x="987" y="1056"/>
                                  </a:cxn>
                                  <a:cxn ang="0">
                                    <a:pos x="942" y="1111"/>
                                  </a:cxn>
                                  <a:cxn ang="0">
                                    <a:pos x="712" y="1136"/>
                                  </a:cxn>
                                </a:cxnLst>
                                <a:rect l="0" t="0" r="r" b="b"/>
                                <a:pathLst>
                                  <a:path w="1884" h="1402">
                                    <a:moveTo>
                                      <a:pt x="712" y="1136"/>
                                    </a:moveTo>
                                    <a:lnTo>
                                      <a:pt x="712" y="1136"/>
                                    </a:lnTo>
                                    <a:lnTo>
                                      <a:pt x="722" y="1156"/>
                                    </a:lnTo>
                                    <a:lnTo>
                                      <a:pt x="732" y="1171"/>
                                    </a:lnTo>
                                    <a:lnTo>
                                      <a:pt x="737" y="1191"/>
                                    </a:lnTo>
                                    <a:lnTo>
                                      <a:pt x="737" y="1211"/>
                                    </a:lnTo>
                                    <a:lnTo>
                                      <a:pt x="737" y="1211"/>
                                    </a:lnTo>
                                    <a:lnTo>
                                      <a:pt x="727" y="1226"/>
                                    </a:lnTo>
                                    <a:lnTo>
                                      <a:pt x="717" y="1241"/>
                                    </a:lnTo>
                                    <a:lnTo>
                                      <a:pt x="707" y="1251"/>
                                    </a:lnTo>
                                    <a:lnTo>
                                      <a:pt x="692" y="1261"/>
                                    </a:lnTo>
                                    <a:lnTo>
                                      <a:pt x="692" y="1261"/>
                                    </a:lnTo>
                                    <a:lnTo>
                                      <a:pt x="662" y="1267"/>
                                    </a:lnTo>
                                    <a:lnTo>
                                      <a:pt x="627" y="1267"/>
                                    </a:lnTo>
                                    <a:lnTo>
                                      <a:pt x="591" y="1261"/>
                                    </a:lnTo>
                                    <a:lnTo>
                                      <a:pt x="581" y="1251"/>
                                    </a:lnTo>
                                    <a:lnTo>
                                      <a:pt x="571" y="1241"/>
                                    </a:lnTo>
                                    <a:lnTo>
                                      <a:pt x="571" y="1241"/>
                                    </a:lnTo>
                                    <a:lnTo>
                                      <a:pt x="571" y="1261"/>
                                    </a:lnTo>
                                    <a:lnTo>
                                      <a:pt x="566" y="1282"/>
                                    </a:lnTo>
                                    <a:lnTo>
                                      <a:pt x="556" y="1302"/>
                                    </a:lnTo>
                                    <a:lnTo>
                                      <a:pt x="536" y="1317"/>
                                    </a:lnTo>
                                    <a:lnTo>
                                      <a:pt x="536" y="1317"/>
                                    </a:lnTo>
                                    <a:lnTo>
                                      <a:pt x="511" y="1322"/>
                                    </a:lnTo>
                                    <a:lnTo>
                                      <a:pt x="476" y="1327"/>
                                    </a:lnTo>
                                    <a:lnTo>
                                      <a:pt x="461" y="1327"/>
                                    </a:lnTo>
                                    <a:lnTo>
                                      <a:pt x="446" y="1322"/>
                                    </a:lnTo>
                                    <a:lnTo>
                                      <a:pt x="436" y="1312"/>
                                    </a:lnTo>
                                    <a:lnTo>
                                      <a:pt x="441" y="1297"/>
                                    </a:lnTo>
                                    <a:lnTo>
                                      <a:pt x="441" y="1297"/>
                                    </a:lnTo>
                                    <a:lnTo>
                                      <a:pt x="421" y="1327"/>
                                    </a:lnTo>
                                    <a:lnTo>
                                      <a:pt x="401" y="1357"/>
                                    </a:lnTo>
                                    <a:lnTo>
                                      <a:pt x="401" y="1357"/>
                                    </a:lnTo>
                                    <a:lnTo>
                                      <a:pt x="381" y="1372"/>
                                    </a:lnTo>
                                    <a:lnTo>
                                      <a:pt x="356" y="1387"/>
                                    </a:lnTo>
                                    <a:lnTo>
                                      <a:pt x="336" y="1392"/>
                                    </a:lnTo>
                                    <a:lnTo>
                                      <a:pt x="306" y="1397"/>
                                    </a:lnTo>
                                    <a:lnTo>
                                      <a:pt x="306" y="1397"/>
                                    </a:lnTo>
                                    <a:lnTo>
                                      <a:pt x="256" y="1402"/>
                                    </a:lnTo>
                                    <a:lnTo>
                                      <a:pt x="206" y="1397"/>
                                    </a:lnTo>
                                    <a:lnTo>
                                      <a:pt x="156" y="1382"/>
                                    </a:lnTo>
                                    <a:lnTo>
                                      <a:pt x="131" y="1372"/>
                                    </a:lnTo>
                                    <a:lnTo>
                                      <a:pt x="106" y="1362"/>
                                    </a:lnTo>
                                    <a:lnTo>
                                      <a:pt x="106" y="1362"/>
                                    </a:lnTo>
                                    <a:lnTo>
                                      <a:pt x="86" y="1342"/>
                                    </a:lnTo>
                                    <a:lnTo>
                                      <a:pt x="66" y="1322"/>
                                    </a:lnTo>
                                    <a:lnTo>
                                      <a:pt x="56" y="1297"/>
                                    </a:lnTo>
                                    <a:lnTo>
                                      <a:pt x="51" y="1272"/>
                                    </a:lnTo>
                                    <a:lnTo>
                                      <a:pt x="51" y="1246"/>
                                    </a:lnTo>
                                    <a:lnTo>
                                      <a:pt x="56" y="1216"/>
                                    </a:lnTo>
                                    <a:lnTo>
                                      <a:pt x="61" y="1191"/>
                                    </a:lnTo>
                                    <a:lnTo>
                                      <a:pt x="76" y="1166"/>
                                    </a:lnTo>
                                    <a:lnTo>
                                      <a:pt x="76" y="1166"/>
                                    </a:lnTo>
                                    <a:lnTo>
                                      <a:pt x="91" y="1146"/>
                                    </a:lnTo>
                                    <a:lnTo>
                                      <a:pt x="106" y="1126"/>
                                    </a:lnTo>
                                    <a:lnTo>
                                      <a:pt x="141" y="1101"/>
                                    </a:lnTo>
                                    <a:lnTo>
                                      <a:pt x="141" y="1101"/>
                                    </a:lnTo>
                                    <a:lnTo>
                                      <a:pt x="176" y="1081"/>
                                    </a:lnTo>
                                    <a:lnTo>
                                      <a:pt x="196" y="1071"/>
                                    </a:lnTo>
                                    <a:lnTo>
                                      <a:pt x="216" y="1066"/>
                                    </a:lnTo>
                                    <a:lnTo>
                                      <a:pt x="216" y="1066"/>
                                    </a:lnTo>
                                    <a:lnTo>
                                      <a:pt x="196" y="1066"/>
                                    </a:lnTo>
                                    <a:lnTo>
                                      <a:pt x="171" y="1056"/>
                                    </a:lnTo>
                                    <a:lnTo>
                                      <a:pt x="151" y="1041"/>
                                    </a:lnTo>
                                    <a:lnTo>
                                      <a:pt x="136" y="1026"/>
                                    </a:lnTo>
                                    <a:lnTo>
                                      <a:pt x="136" y="1026"/>
                                    </a:lnTo>
                                    <a:lnTo>
                                      <a:pt x="131" y="1011"/>
                                    </a:lnTo>
                                    <a:lnTo>
                                      <a:pt x="126" y="996"/>
                                    </a:lnTo>
                                    <a:lnTo>
                                      <a:pt x="131" y="986"/>
                                    </a:lnTo>
                                    <a:lnTo>
                                      <a:pt x="136" y="971"/>
                                    </a:lnTo>
                                    <a:lnTo>
                                      <a:pt x="156" y="946"/>
                                    </a:lnTo>
                                    <a:lnTo>
                                      <a:pt x="181" y="926"/>
                                    </a:lnTo>
                                    <a:lnTo>
                                      <a:pt x="181" y="926"/>
                                    </a:lnTo>
                                    <a:lnTo>
                                      <a:pt x="146" y="931"/>
                                    </a:lnTo>
                                    <a:lnTo>
                                      <a:pt x="146" y="931"/>
                                    </a:lnTo>
                                    <a:lnTo>
                                      <a:pt x="106" y="926"/>
                                    </a:lnTo>
                                    <a:lnTo>
                                      <a:pt x="86" y="921"/>
                                    </a:lnTo>
                                    <a:lnTo>
                                      <a:pt x="71" y="911"/>
                                    </a:lnTo>
                                    <a:lnTo>
                                      <a:pt x="71" y="911"/>
                                    </a:lnTo>
                                    <a:lnTo>
                                      <a:pt x="51" y="896"/>
                                    </a:lnTo>
                                    <a:lnTo>
                                      <a:pt x="30" y="876"/>
                                    </a:lnTo>
                                    <a:lnTo>
                                      <a:pt x="20" y="856"/>
                                    </a:lnTo>
                                    <a:lnTo>
                                      <a:pt x="10" y="831"/>
                                    </a:lnTo>
                                    <a:lnTo>
                                      <a:pt x="0" y="806"/>
                                    </a:lnTo>
                                    <a:lnTo>
                                      <a:pt x="0" y="776"/>
                                    </a:lnTo>
                                    <a:lnTo>
                                      <a:pt x="0" y="751"/>
                                    </a:lnTo>
                                    <a:lnTo>
                                      <a:pt x="5" y="731"/>
                                    </a:lnTo>
                                    <a:lnTo>
                                      <a:pt x="5" y="731"/>
                                    </a:lnTo>
                                    <a:lnTo>
                                      <a:pt x="15" y="706"/>
                                    </a:lnTo>
                                    <a:lnTo>
                                      <a:pt x="30" y="681"/>
                                    </a:lnTo>
                                    <a:lnTo>
                                      <a:pt x="46" y="661"/>
                                    </a:lnTo>
                                    <a:lnTo>
                                      <a:pt x="71" y="646"/>
                                    </a:lnTo>
                                    <a:lnTo>
                                      <a:pt x="96" y="636"/>
                                    </a:lnTo>
                                    <a:lnTo>
                                      <a:pt x="121" y="626"/>
                                    </a:lnTo>
                                    <a:lnTo>
                                      <a:pt x="176" y="611"/>
                                    </a:lnTo>
                                    <a:lnTo>
                                      <a:pt x="176" y="611"/>
                                    </a:lnTo>
                                    <a:lnTo>
                                      <a:pt x="231" y="601"/>
                                    </a:lnTo>
                                    <a:lnTo>
                                      <a:pt x="261" y="606"/>
                                    </a:lnTo>
                                    <a:lnTo>
                                      <a:pt x="286" y="611"/>
                                    </a:lnTo>
                                    <a:lnTo>
                                      <a:pt x="286" y="611"/>
                                    </a:lnTo>
                                    <a:lnTo>
                                      <a:pt x="301" y="611"/>
                                    </a:lnTo>
                                    <a:lnTo>
                                      <a:pt x="316" y="616"/>
                                    </a:lnTo>
                                    <a:lnTo>
                                      <a:pt x="316" y="616"/>
                                    </a:lnTo>
                                    <a:lnTo>
                                      <a:pt x="301" y="616"/>
                                    </a:lnTo>
                                    <a:lnTo>
                                      <a:pt x="286" y="606"/>
                                    </a:lnTo>
                                    <a:lnTo>
                                      <a:pt x="261" y="581"/>
                                    </a:lnTo>
                                    <a:lnTo>
                                      <a:pt x="261" y="581"/>
                                    </a:lnTo>
                                    <a:lnTo>
                                      <a:pt x="241" y="566"/>
                                    </a:lnTo>
                                    <a:lnTo>
                                      <a:pt x="231" y="546"/>
                                    </a:lnTo>
                                    <a:lnTo>
                                      <a:pt x="226" y="536"/>
                                    </a:lnTo>
                                    <a:lnTo>
                                      <a:pt x="226" y="526"/>
                                    </a:lnTo>
                                    <a:lnTo>
                                      <a:pt x="231" y="516"/>
                                    </a:lnTo>
                                    <a:lnTo>
                                      <a:pt x="241" y="501"/>
                                    </a:lnTo>
                                    <a:lnTo>
                                      <a:pt x="241" y="501"/>
                                    </a:lnTo>
                                    <a:lnTo>
                                      <a:pt x="261" y="481"/>
                                    </a:lnTo>
                                    <a:lnTo>
                                      <a:pt x="286" y="471"/>
                                    </a:lnTo>
                                    <a:lnTo>
                                      <a:pt x="316" y="471"/>
                                    </a:lnTo>
                                    <a:lnTo>
                                      <a:pt x="346" y="476"/>
                                    </a:lnTo>
                                    <a:lnTo>
                                      <a:pt x="346" y="476"/>
                                    </a:lnTo>
                                    <a:lnTo>
                                      <a:pt x="326" y="461"/>
                                    </a:lnTo>
                                    <a:lnTo>
                                      <a:pt x="306" y="446"/>
                                    </a:lnTo>
                                    <a:lnTo>
                                      <a:pt x="286" y="436"/>
                                    </a:lnTo>
                                    <a:lnTo>
                                      <a:pt x="266" y="421"/>
                                    </a:lnTo>
                                    <a:lnTo>
                                      <a:pt x="266" y="421"/>
                                    </a:lnTo>
                                    <a:lnTo>
                                      <a:pt x="251" y="401"/>
                                    </a:lnTo>
                                    <a:lnTo>
                                      <a:pt x="241" y="381"/>
                                    </a:lnTo>
                                    <a:lnTo>
                                      <a:pt x="231" y="356"/>
                                    </a:lnTo>
                                    <a:lnTo>
                                      <a:pt x="226" y="331"/>
                                    </a:lnTo>
                                    <a:lnTo>
                                      <a:pt x="226" y="275"/>
                                    </a:lnTo>
                                    <a:lnTo>
                                      <a:pt x="236" y="230"/>
                                    </a:lnTo>
                                    <a:lnTo>
                                      <a:pt x="236" y="230"/>
                                    </a:lnTo>
                                    <a:lnTo>
                                      <a:pt x="246" y="205"/>
                                    </a:lnTo>
                                    <a:lnTo>
                                      <a:pt x="256" y="185"/>
                                    </a:lnTo>
                                    <a:lnTo>
                                      <a:pt x="271" y="170"/>
                                    </a:lnTo>
                                    <a:lnTo>
                                      <a:pt x="286" y="155"/>
                                    </a:lnTo>
                                    <a:lnTo>
                                      <a:pt x="306" y="140"/>
                                    </a:lnTo>
                                    <a:lnTo>
                                      <a:pt x="331" y="135"/>
                                    </a:lnTo>
                                    <a:lnTo>
                                      <a:pt x="356" y="135"/>
                                    </a:lnTo>
                                    <a:lnTo>
                                      <a:pt x="381" y="135"/>
                                    </a:lnTo>
                                    <a:lnTo>
                                      <a:pt x="381" y="135"/>
                                    </a:lnTo>
                                    <a:lnTo>
                                      <a:pt x="411" y="145"/>
                                    </a:lnTo>
                                    <a:lnTo>
                                      <a:pt x="431" y="160"/>
                                    </a:lnTo>
                                    <a:lnTo>
                                      <a:pt x="451" y="185"/>
                                    </a:lnTo>
                                    <a:lnTo>
                                      <a:pt x="466" y="210"/>
                                    </a:lnTo>
                                    <a:lnTo>
                                      <a:pt x="466" y="210"/>
                                    </a:lnTo>
                                    <a:lnTo>
                                      <a:pt x="466" y="175"/>
                                    </a:lnTo>
                                    <a:lnTo>
                                      <a:pt x="466" y="145"/>
                                    </a:lnTo>
                                    <a:lnTo>
                                      <a:pt x="471" y="115"/>
                                    </a:lnTo>
                                    <a:lnTo>
                                      <a:pt x="491" y="85"/>
                                    </a:lnTo>
                                    <a:lnTo>
                                      <a:pt x="491" y="85"/>
                                    </a:lnTo>
                                    <a:lnTo>
                                      <a:pt x="506" y="65"/>
                                    </a:lnTo>
                                    <a:lnTo>
                                      <a:pt x="531" y="45"/>
                                    </a:lnTo>
                                    <a:lnTo>
                                      <a:pt x="556" y="35"/>
                                    </a:lnTo>
                                    <a:lnTo>
                                      <a:pt x="581" y="20"/>
                                    </a:lnTo>
                                    <a:lnTo>
                                      <a:pt x="637" y="5"/>
                                    </a:lnTo>
                                    <a:lnTo>
                                      <a:pt x="692" y="0"/>
                                    </a:lnTo>
                                    <a:lnTo>
                                      <a:pt x="692" y="0"/>
                                    </a:lnTo>
                                    <a:lnTo>
                                      <a:pt x="747" y="5"/>
                                    </a:lnTo>
                                    <a:lnTo>
                                      <a:pt x="792" y="20"/>
                                    </a:lnTo>
                                    <a:lnTo>
                                      <a:pt x="842" y="45"/>
                                    </a:lnTo>
                                    <a:lnTo>
                                      <a:pt x="882" y="80"/>
                                    </a:lnTo>
                                    <a:lnTo>
                                      <a:pt x="882" y="80"/>
                                    </a:lnTo>
                                    <a:lnTo>
                                      <a:pt x="902" y="105"/>
                                    </a:lnTo>
                                    <a:lnTo>
                                      <a:pt x="912" y="130"/>
                                    </a:lnTo>
                                    <a:lnTo>
                                      <a:pt x="912" y="130"/>
                                    </a:lnTo>
                                    <a:lnTo>
                                      <a:pt x="917" y="145"/>
                                    </a:lnTo>
                                    <a:lnTo>
                                      <a:pt x="927" y="150"/>
                                    </a:lnTo>
                                    <a:lnTo>
                                      <a:pt x="927" y="150"/>
                                    </a:lnTo>
                                    <a:lnTo>
                                      <a:pt x="932" y="140"/>
                                    </a:lnTo>
                                    <a:lnTo>
                                      <a:pt x="942" y="125"/>
                                    </a:lnTo>
                                    <a:lnTo>
                                      <a:pt x="967" y="100"/>
                                    </a:lnTo>
                                    <a:lnTo>
                                      <a:pt x="1002" y="85"/>
                                    </a:lnTo>
                                    <a:lnTo>
                                      <a:pt x="1032" y="80"/>
                                    </a:lnTo>
                                    <a:lnTo>
                                      <a:pt x="1032" y="80"/>
                                    </a:lnTo>
                                    <a:lnTo>
                                      <a:pt x="1052" y="80"/>
                                    </a:lnTo>
                                    <a:lnTo>
                                      <a:pt x="1077" y="85"/>
                                    </a:lnTo>
                                    <a:lnTo>
                                      <a:pt x="1097" y="90"/>
                                    </a:lnTo>
                                    <a:lnTo>
                                      <a:pt x="1117" y="100"/>
                                    </a:lnTo>
                                    <a:lnTo>
                                      <a:pt x="1132" y="115"/>
                                    </a:lnTo>
                                    <a:lnTo>
                                      <a:pt x="1147" y="130"/>
                                    </a:lnTo>
                                    <a:lnTo>
                                      <a:pt x="1157" y="145"/>
                                    </a:lnTo>
                                    <a:lnTo>
                                      <a:pt x="1162" y="165"/>
                                    </a:lnTo>
                                    <a:lnTo>
                                      <a:pt x="1162" y="165"/>
                                    </a:lnTo>
                                    <a:lnTo>
                                      <a:pt x="1167" y="165"/>
                                    </a:lnTo>
                                    <a:lnTo>
                                      <a:pt x="1172" y="165"/>
                                    </a:lnTo>
                                    <a:lnTo>
                                      <a:pt x="1182" y="155"/>
                                    </a:lnTo>
                                    <a:lnTo>
                                      <a:pt x="1182" y="155"/>
                                    </a:lnTo>
                                    <a:lnTo>
                                      <a:pt x="1203" y="140"/>
                                    </a:lnTo>
                                    <a:lnTo>
                                      <a:pt x="1228" y="125"/>
                                    </a:lnTo>
                                    <a:lnTo>
                                      <a:pt x="1253" y="120"/>
                                    </a:lnTo>
                                    <a:lnTo>
                                      <a:pt x="1278" y="115"/>
                                    </a:lnTo>
                                    <a:lnTo>
                                      <a:pt x="1278" y="115"/>
                                    </a:lnTo>
                                    <a:lnTo>
                                      <a:pt x="1358" y="115"/>
                                    </a:lnTo>
                                    <a:lnTo>
                                      <a:pt x="1398" y="120"/>
                                    </a:lnTo>
                                    <a:lnTo>
                                      <a:pt x="1438" y="125"/>
                                    </a:lnTo>
                                    <a:lnTo>
                                      <a:pt x="1473" y="140"/>
                                    </a:lnTo>
                                    <a:lnTo>
                                      <a:pt x="1508" y="155"/>
                                    </a:lnTo>
                                    <a:lnTo>
                                      <a:pt x="1543" y="175"/>
                                    </a:lnTo>
                                    <a:lnTo>
                                      <a:pt x="1568" y="200"/>
                                    </a:lnTo>
                                    <a:lnTo>
                                      <a:pt x="1568" y="200"/>
                                    </a:lnTo>
                                    <a:lnTo>
                                      <a:pt x="1608" y="240"/>
                                    </a:lnTo>
                                    <a:lnTo>
                                      <a:pt x="1638" y="291"/>
                                    </a:lnTo>
                                    <a:lnTo>
                                      <a:pt x="1648" y="316"/>
                                    </a:lnTo>
                                    <a:lnTo>
                                      <a:pt x="1653" y="341"/>
                                    </a:lnTo>
                                    <a:lnTo>
                                      <a:pt x="1658" y="366"/>
                                    </a:lnTo>
                                    <a:lnTo>
                                      <a:pt x="1648" y="396"/>
                                    </a:lnTo>
                                    <a:lnTo>
                                      <a:pt x="1648" y="396"/>
                                    </a:lnTo>
                                    <a:lnTo>
                                      <a:pt x="1638" y="421"/>
                                    </a:lnTo>
                                    <a:lnTo>
                                      <a:pt x="1618" y="446"/>
                                    </a:lnTo>
                                    <a:lnTo>
                                      <a:pt x="1598" y="466"/>
                                    </a:lnTo>
                                    <a:lnTo>
                                      <a:pt x="1573" y="481"/>
                                    </a:lnTo>
                                    <a:lnTo>
                                      <a:pt x="1573" y="481"/>
                                    </a:lnTo>
                                    <a:lnTo>
                                      <a:pt x="1538" y="496"/>
                                    </a:lnTo>
                                    <a:lnTo>
                                      <a:pt x="1523" y="506"/>
                                    </a:lnTo>
                                    <a:lnTo>
                                      <a:pt x="1513" y="516"/>
                                    </a:lnTo>
                                    <a:lnTo>
                                      <a:pt x="1513" y="516"/>
                                    </a:lnTo>
                                    <a:lnTo>
                                      <a:pt x="1528" y="526"/>
                                    </a:lnTo>
                                    <a:lnTo>
                                      <a:pt x="1548" y="536"/>
                                    </a:lnTo>
                                    <a:lnTo>
                                      <a:pt x="1568" y="541"/>
                                    </a:lnTo>
                                    <a:lnTo>
                                      <a:pt x="1578" y="551"/>
                                    </a:lnTo>
                                    <a:lnTo>
                                      <a:pt x="1583" y="556"/>
                                    </a:lnTo>
                                    <a:lnTo>
                                      <a:pt x="1583" y="556"/>
                                    </a:lnTo>
                                    <a:lnTo>
                                      <a:pt x="1588" y="576"/>
                                    </a:lnTo>
                                    <a:lnTo>
                                      <a:pt x="1583" y="586"/>
                                    </a:lnTo>
                                    <a:lnTo>
                                      <a:pt x="1573" y="601"/>
                                    </a:lnTo>
                                    <a:lnTo>
                                      <a:pt x="1563" y="611"/>
                                    </a:lnTo>
                                    <a:lnTo>
                                      <a:pt x="1563" y="611"/>
                                    </a:lnTo>
                                    <a:lnTo>
                                      <a:pt x="1568" y="606"/>
                                    </a:lnTo>
                                    <a:lnTo>
                                      <a:pt x="1578" y="606"/>
                                    </a:lnTo>
                                    <a:lnTo>
                                      <a:pt x="1578" y="606"/>
                                    </a:lnTo>
                                    <a:lnTo>
                                      <a:pt x="1628" y="591"/>
                                    </a:lnTo>
                                    <a:lnTo>
                                      <a:pt x="1673" y="586"/>
                                    </a:lnTo>
                                    <a:lnTo>
                                      <a:pt x="1673" y="586"/>
                                    </a:lnTo>
                                    <a:lnTo>
                                      <a:pt x="1703" y="581"/>
                                    </a:lnTo>
                                    <a:lnTo>
                                      <a:pt x="1733" y="586"/>
                                    </a:lnTo>
                                    <a:lnTo>
                                      <a:pt x="1764" y="596"/>
                                    </a:lnTo>
                                    <a:lnTo>
                                      <a:pt x="1789" y="606"/>
                                    </a:lnTo>
                                    <a:lnTo>
                                      <a:pt x="1809" y="621"/>
                                    </a:lnTo>
                                    <a:lnTo>
                                      <a:pt x="1834" y="641"/>
                                    </a:lnTo>
                                    <a:lnTo>
                                      <a:pt x="1849" y="661"/>
                                    </a:lnTo>
                                    <a:lnTo>
                                      <a:pt x="1869" y="686"/>
                                    </a:lnTo>
                                    <a:lnTo>
                                      <a:pt x="1869" y="686"/>
                                    </a:lnTo>
                                    <a:lnTo>
                                      <a:pt x="1879" y="706"/>
                                    </a:lnTo>
                                    <a:lnTo>
                                      <a:pt x="1884" y="736"/>
                                    </a:lnTo>
                                    <a:lnTo>
                                      <a:pt x="1884" y="761"/>
                                    </a:lnTo>
                                    <a:lnTo>
                                      <a:pt x="1884" y="791"/>
                                    </a:lnTo>
                                    <a:lnTo>
                                      <a:pt x="1874" y="816"/>
                                    </a:lnTo>
                                    <a:lnTo>
                                      <a:pt x="1864" y="841"/>
                                    </a:lnTo>
                                    <a:lnTo>
                                      <a:pt x="1849" y="866"/>
                                    </a:lnTo>
                                    <a:lnTo>
                                      <a:pt x="1834" y="886"/>
                                    </a:lnTo>
                                    <a:lnTo>
                                      <a:pt x="1834" y="886"/>
                                    </a:lnTo>
                                    <a:lnTo>
                                      <a:pt x="1809" y="901"/>
                                    </a:lnTo>
                                    <a:lnTo>
                                      <a:pt x="1779" y="916"/>
                                    </a:lnTo>
                                    <a:lnTo>
                                      <a:pt x="1748" y="926"/>
                                    </a:lnTo>
                                    <a:lnTo>
                                      <a:pt x="1718" y="936"/>
                                    </a:lnTo>
                                    <a:lnTo>
                                      <a:pt x="1718" y="936"/>
                                    </a:lnTo>
                                    <a:lnTo>
                                      <a:pt x="1668" y="941"/>
                                    </a:lnTo>
                                    <a:lnTo>
                                      <a:pt x="1643" y="936"/>
                                    </a:lnTo>
                                    <a:lnTo>
                                      <a:pt x="1633" y="931"/>
                                    </a:lnTo>
                                    <a:lnTo>
                                      <a:pt x="1623" y="926"/>
                                    </a:lnTo>
                                    <a:lnTo>
                                      <a:pt x="1623" y="926"/>
                                    </a:lnTo>
                                    <a:lnTo>
                                      <a:pt x="1633" y="926"/>
                                    </a:lnTo>
                                    <a:lnTo>
                                      <a:pt x="1643" y="926"/>
                                    </a:lnTo>
                                    <a:lnTo>
                                      <a:pt x="1658" y="941"/>
                                    </a:lnTo>
                                    <a:lnTo>
                                      <a:pt x="1658" y="941"/>
                                    </a:lnTo>
                                    <a:lnTo>
                                      <a:pt x="1703" y="961"/>
                                    </a:lnTo>
                                    <a:lnTo>
                                      <a:pt x="1723" y="976"/>
                                    </a:lnTo>
                                    <a:lnTo>
                                      <a:pt x="1738" y="991"/>
                                    </a:lnTo>
                                    <a:lnTo>
                                      <a:pt x="1738" y="991"/>
                                    </a:lnTo>
                                    <a:lnTo>
                                      <a:pt x="1743" y="1011"/>
                                    </a:lnTo>
                                    <a:lnTo>
                                      <a:pt x="1743" y="1021"/>
                                    </a:lnTo>
                                    <a:lnTo>
                                      <a:pt x="1733" y="1031"/>
                                    </a:lnTo>
                                    <a:lnTo>
                                      <a:pt x="1718" y="1036"/>
                                    </a:lnTo>
                                    <a:lnTo>
                                      <a:pt x="1683" y="1041"/>
                                    </a:lnTo>
                                    <a:lnTo>
                                      <a:pt x="1653" y="1041"/>
                                    </a:lnTo>
                                    <a:lnTo>
                                      <a:pt x="1653" y="1041"/>
                                    </a:lnTo>
                                    <a:lnTo>
                                      <a:pt x="1673" y="1046"/>
                                    </a:lnTo>
                                    <a:lnTo>
                                      <a:pt x="1693" y="1056"/>
                                    </a:lnTo>
                                    <a:lnTo>
                                      <a:pt x="1693" y="1056"/>
                                    </a:lnTo>
                                    <a:lnTo>
                                      <a:pt x="1743" y="1081"/>
                                    </a:lnTo>
                                    <a:lnTo>
                                      <a:pt x="1764" y="1096"/>
                                    </a:lnTo>
                                    <a:lnTo>
                                      <a:pt x="1784" y="1111"/>
                                    </a:lnTo>
                                    <a:lnTo>
                                      <a:pt x="1784" y="1111"/>
                                    </a:lnTo>
                                    <a:lnTo>
                                      <a:pt x="1799" y="1136"/>
                                    </a:lnTo>
                                    <a:lnTo>
                                      <a:pt x="1804" y="1161"/>
                                    </a:lnTo>
                                    <a:lnTo>
                                      <a:pt x="1809" y="1191"/>
                                    </a:lnTo>
                                    <a:lnTo>
                                      <a:pt x="1804" y="1216"/>
                                    </a:lnTo>
                                    <a:lnTo>
                                      <a:pt x="1794" y="1241"/>
                                    </a:lnTo>
                                    <a:lnTo>
                                      <a:pt x="1779" y="1267"/>
                                    </a:lnTo>
                                    <a:lnTo>
                                      <a:pt x="1764" y="1292"/>
                                    </a:lnTo>
                                    <a:lnTo>
                                      <a:pt x="1743" y="1307"/>
                                    </a:lnTo>
                                    <a:lnTo>
                                      <a:pt x="1743" y="1307"/>
                                    </a:lnTo>
                                    <a:lnTo>
                                      <a:pt x="1713" y="1327"/>
                                    </a:lnTo>
                                    <a:lnTo>
                                      <a:pt x="1683" y="1337"/>
                                    </a:lnTo>
                                    <a:lnTo>
                                      <a:pt x="1623" y="1352"/>
                                    </a:lnTo>
                                    <a:lnTo>
                                      <a:pt x="1623" y="1352"/>
                                    </a:lnTo>
                                    <a:lnTo>
                                      <a:pt x="1583" y="1357"/>
                                    </a:lnTo>
                                    <a:lnTo>
                                      <a:pt x="1538" y="1362"/>
                                    </a:lnTo>
                                    <a:lnTo>
                                      <a:pt x="1498" y="1362"/>
                                    </a:lnTo>
                                    <a:lnTo>
                                      <a:pt x="1458" y="1352"/>
                                    </a:lnTo>
                                    <a:lnTo>
                                      <a:pt x="1458" y="1352"/>
                                    </a:lnTo>
                                    <a:lnTo>
                                      <a:pt x="1433" y="1337"/>
                                    </a:lnTo>
                                    <a:lnTo>
                                      <a:pt x="1413" y="1317"/>
                                    </a:lnTo>
                                    <a:lnTo>
                                      <a:pt x="1398" y="1292"/>
                                    </a:lnTo>
                                    <a:lnTo>
                                      <a:pt x="1383" y="1272"/>
                                    </a:lnTo>
                                    <a:lnTo>
                                      <a:pt x="1383" y="1272"/>
                                    </a:lnTo>
                                    <a:lnTo>
                                      <a:pt x="1378" y="1241"/>
                                    </a:lnTo>
                                    <a:lnTo>
                                      <a:pt x="1378" y="1221"/>
                                    </a:lnTo>
                                    <a:lnTo>
                                      <a:pt x="1378" y="1216"/>
                                    </a:lnTo>
                                    <a:lnTo>
                                      <a:pt x="1383" y="1216"/>
                                    </a:lnTo>
                                    <a:lnTo>
                                      <a:pt x="1383" y="1216"/>
                                    </a:lnTo>
                                    <a:lnTo>
                                      <a:pt x="1378" y="1236"/>
                                    </a:lnTo>
                                    <a:lnTo>
                                      <a:pt x="1378" y="1236"/>
                                    </a:lnTo>
                                    <a:lnTo>
                                      <a:pt x="1373" y="1246"/>
                                    </a:lnTo>
                                    <a:lnTo>
                                      <a:pt x="1363" y="1251"/>
                                    </a:lnTo>
                                    <a:lnTo>
                                      <a:pt x="1338" y="1256"/>
                                    </a:lnTo>
                                    <a:lnTo>
                                      <a:pt x="1313" y="1256"/>
                                    </a:lnTo>
                                    <a:lnTo>
                                      <a:pt x="1293" y="1256"/>
                                    </a:lnTo>
                                    <a:lnTo>
                                      <a:pt x="1293" y="1256"/>
                                    </a:lnTo>
                                    <a:lnTo>
                                      <a:pt x="1258" y="1251"/>
                                    </a:lnTo>
                                    <a:lnTo>
                                      <a:pt x="1223" y="1236"/>
                                    </a:lnTo>
                                    <a:lnTo>
                                      <a:pt x="1213" y="1226"/>
                                    </a:lnTo>
                                    <a:lnTo>
                                      <a:pt x="1198" y="1216"/>
                                    </a:lnTo>
                                    <a:lnTo>
                                      <a:pt x="1193" y="1201"/>
                                    </a:lnTo>
                                    <a:lnTo>
                                      <a:pt x="1188" y="1181"/>
                                    </a:lnTo>
                                    <a:lnTo>
                                      <a:pt x="1188" y="1181"/>
                                    </a:lnTo>
                                    <a:lnTo>
                                      <a:pt x="1188" y="1146"/>
                                    </a:lnTo>
                                    <a:lnTo>
                                      <a:pt x="1188" y="1146"/>
                                    </a:lnTo>
                                    <a:lnTo>
                                      <a:pt x="1193" y="1131"/>
                                    </a:lnTo>
                                    <a:lnTo>
                                      <a:pt x="1193" y="1116"/>
                                    </a:lnTo>
                                    <a:lnTo>
                                      <a:pt x="1193" y="1116"/>
                                    </a:lnTo>
                                    <a:lnTo>
                                      <a:pt x="1188" y="1111"/>
                                    </a:lnTo>
                                    <a:lnTo>
                                      <a:pt x="1182" y="1116"/>
                                    </a:lnTo>
                                    <a:lnTo>
                                      <a:pt x="1172" y="1126"/>
                                    </a:lnTo>
                                    <a:lnTo>
                                      <a:pt x="1172" y="1126"/>
                                    </a:lnTo>
                                    <a:lnTo>
                                      <a:pt x="1152" y="1131"/>
                                    </a:lnTo>
                                    <a:lnTo>
                                      <a:pt x="1127" y="1131"/>
                                    </a:lnTo>
                                    <a:lnTo>
                                      <a:pt x="1102" y="1131"/>
                                    </a:lnTo>
                                    <a:lnTo>
                                      <a:pt x="1082" y="1126"/>
                                    </a:lnTo>
                                    <a:lnTo>
                                      <a:pt x="1082" y="1126"/>
                                    </a:lnTo>
                                    <a:lnTo>
                                      <a:pt x="1042" y="1111"/>
                                    </a:lnTo>
                                    <a:lnTo>
                                      <a:pt x="1022" y="1101"/>
                                    </a:lnTo>
                                    <a:lnTo>
                                      <a:pt x="1007" y="1086"/>
                                    </a:lnTo>
                                    <a:lnTo>
                                      <a:pt x="1007" y="1086"/>
                                    </a:lnTo>
                                    <a:lnTo>
                                      <a:pt x="997" y="1061"/>
                                    </a:lnTo>
                                    <a:lnTo>
                                      <a:pt x="987" y="1041"/>
                                    </a:lnTo>
                                    <a:lnTo>
                                      <a:pt x="987" y="1041"/>
                                    </a:lnTo>
                                    <a:lnTo>
                                      <a:pt x="987" y="1056"/>
                                    </a:lnTo>
                                    <a:lnTo>
                                      <a:pt x="987" y="1076"/>
                                    </a:lnTo>
                                    <a:lnTo>
                                      <a:pt x="987" y="1076"/>
                                    </a:lnTo>
                                    <a:lnTo>
                                      <a:pt x="982" y="1086"/>
                                    </a:lnTo>
                                    <a:lnTo>
                                      <a:pt x="967" y="1096"/>
                                    </a:lnTo>
                                    <a:lnTo>
                                      <a:pt x="942" y="1111"/>
                                    </a:lnTo>
                                    <a:lnTo>
                                      <a:pt x="942" y="1111"/>
                                    </a:lnTo>
                                    <a:lnTo>
                                      <a:pt x="922" y="1121"/>
                                    </a:lnTo>
                                    <a:lnTo>
                                      <a:pt x="897" y="1131"/>
                                    </a:lnTo>
                                    <a:lnTo>
                                      <a:pt x="852" y="1136"/>
                                    </a:lnTo>
                                    <a:lnTo>
                                      <a:pt x="802" y="1136"/>
                                    </a:lnTo>
                                    <a:lnTo>
                                      <a:pt x="757" y="1136"/>
                                    </a:lnTo>
                                    <a:lnTo>
                                      <a:pt x="712" y="113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54AF27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092" name="Freeform 44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461" y="776"/>
                                <a:ext cx="175" cy="19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5" y="55"/>
                                  </a:cxn>
                                  <a:cxn ang="0">
                                    <a:pos x="60" y="25"/>
                                  </a:cxn>
                                  <a:cxn ang="0">
                                    <a:pos x="105" y="25"/>
                                  </a:cxn>
                                  <a:cxn ang="0">
                                    <a:pos x="120" y="30"/>
                                  </a:cxn>
                                  <a:cxn ang="0">
                                    <a:pos x="145" y="55"/>
                                  </a:cxn>
                                  <a:cxn ang="0">
                                    <a:pos x="145" y="85"/>
                                  </a:cxn>
                                  <a:cxn ang="0">
                                    <a:pos x="135" y="115"/>
                                  </a:cxn>
                                  <a:cxn ang="0">
                                    <a:pos x="115" y="140"/>
                                  </a:cxn>
                                  <a:cxn ang="0">
                                    <a:pos x="85" y="160"/>
                                  </a:cxn>
                                  <a:cxn ang="0">
                                    <a:pos x="50" y="165"/>
                                  </a:cxn>
                                  <a:cxn ang="0">
                                    <a:pos x="35" y="155"/>
                                  </a:cxn>
                                  <a:cxn ang="0">
                                    <a:pos x="45" y="130"/>
                                  </a:cxn>
                                  <a:cxn ang="0">
                                    <a:pos x="55" y="125"/>
                                  </a:cxn>
                                  <a:cxn ang="0">
                                    <a:pos x="85" y="110"/>
                                  </a:cxn>
                                  <a:cxn ang="0">
                                    <a:pos x="90" y="105"/>
                                  </a:cxn>
                                  <a:cxn ang="0">
                                    <a:pos x="90" y="95"/>
                                  </a:cxn>
                                  <a:cxn ang="0">
                                    <a:pos x="60" y="95"/>
                                  </a:cxn>
                                  <a:cxn ang="0">
                                    <a:pos x="35" y="115"/>
                                  </a:cxn>
                                  <a:cxn ang="0">
                                    <a:pos x="15" y="140"/>
                                  </a:cxn>
                                  <a:cxn ang="0">
                                    <a:pos x="15" y="170"/>
                                  </a:cxn>
                                  <a:cxn ang="0">
                                    <a:pos x="25" y="180"/>
                                  </a:cxn>
                                  <a:cxn ang="0">
                                    <a:pos x="50" y="190"/>
                                  </a:cxn>
                                  <a:cxn ang="0">
                                    <a:pos x="95" y="185"/>
                                  </a:cxn>
                                  <a:cxn ang="0">
                                    <a:pos x="120" y="170"/>
                                  </a:cxn>
                                  <a:cxn ang="0">
                                    <a:pos x="155" y="145"/>
                                  </a:cxn>
                                  <a:cxn ang="0">
                                    <a:pos x="170" y="110"/>
                                  </a:cxn>
                                  <a:cxn ang="0">
                                    <a:pos x="175" y="70"/>
                                  </a:cxn>
                                  <a:cxn ang="0">
                                    <a:pos x="160" y="30"/>
                                  </a:cxn>
                                  <a:cxn ang="0">
                                    <a:pos x="140" y="10"/>
                                  </a:cxn>
                                  <a:cxn ang="0">
                                    <a:pos x="100" y="0"/>
                                  </a:cxn>
                                  <a:cxn ang="0">
                                    <a:pos x="60" y="10"/>
                                  </a:cxn>
                                  <a:cxn ang="0">
                                    <a:pos x="0" y="50"/>
                                  </a:cxn>
                                  <a:cxn ang="0">
                                    <a:pos x="0" y="55"/>
                                  </a:cxn>
                                  <a:cxn ang="0">
                                    <a:pos x="5" y="55"/>
                                  </a:cxn>
                                </a:cxnLst>
                                <a:rect l="0" t="0" r="r" b="b"/>
                                <a:pathLst>
                                  <a:path w="175" h="190">
                                    <a:moveTo>
                                      <a:pt x="5" y="55"/>
                                    </a:moveTo>
                                    <a:lnTo>
                                      <a:pt x="5" y="55"/>
                                    </a:lnTo>
                                    <a:lnTo>
                                      <a:pt x="35" y="35"/>
                                    </a:lnTo>
                                    <a:lnTo>
                                      <a:pt x="60" y="25"/>
                                    </a:lnTo>
                                    <a:lnTo>
                                      <a:pt x="90" y="20"/>
                                    </a:lnTo>
                                    <a:lnTo>
                                      <a:pt x="105" y="25"/>
                                    </a:lnTo>
                                    <a:lnTo>
                                      <a:pt x="120" y="30"/>
                                    </a:lnTo>
                                    <a:lnTo>
                                      <a:pt x="120" y="30"/>
                                    </a:lnTo>
                                    <a:lnTo>
                                      <a:pt x="135" y="45"/>
                                    </a:lnTo>
                                    <a:lnTo>
                                      <a:pt x="145" y="55"/>
                                    </a:lnTo>
                                    <a:lnTo>
                                      <a:pt x="145" y="70"/>
                                    </a:lnTo>
                                    <a:lnTo>
                                      <a:pt x="145" y="85"/>
                                    </a:lnTo>
                                    <a:lnTo>
                                      <a:pt x="140" y="100"/>
                                    </a:lnTo>
                                    <a:lnTo>
                                      <a:pt x="135" y="115"/>
                                    </a:lnTo>
                                    <a:lnTo>
                                      <a:pt x="115" y="140"/>
                                    </a:lnTo>
                                    <a:lnTo>
                                      <a:pt x="115" y="140"/>
                                    </a:lnTo>
                                    <a:lnTo>
                                      <a:pt x="100" y="150"/>
                                    </a:lnTo>
                                    <a:lnTo>
                                      <a:pt x="85" y="160"/>
                                    </a:lnTo>
                                    <a:lnTo>
                                      <a:pt x="50" y="165"/>
                                    </a:lnTo>
                                    <a:lnTo>
                                      <a:pt x="50" y="165"/>
                                    </a:lnTo>
                                    <a:lnTo>
                                      <a:pt x="40" y="160"/>
                                    </a:lnTo>
                                    <a:lnTo>
                                      <a:pt x="35" y="155"/>
                                    </a:lnTo>
                                    <a:lnTo>
                                      <a:pt x="40" y="140"/>
                                    </a:lnTo>
                                    <a:lnTo>
                                      <a:pt x="45" y="130"/>
                                    </a:lnTo>
                                    <a:lnTo>
                                      <a:pt x="45" y="130"/>
                                    </a:lnTo>
                                    <a:lnTo>
                                      <a:pt x="55" y="125"/>
                                    </a:lnTo>
                                    <a:lnTo>
                                      <a:pt x="65" y="115"/>
                                    </a:lnTo>
                                    <a:lnTo>
                                      <a:pt x="85" y="110"/>
                                    </a:lnTo>
                                    <a:lnTo>
                                      <a:pt x="85" y="110"/>
                                    </a:lnTo>
                                    <a:lnTo>
                                      <a:pt x="90" y="105"/>
                                    </a:lnTo>
                                    <a:lnTo>
                                      <a:pt x="90" y="95"/>
                                    </a:lnTo>
                                    <a:lnTo>
                                      <a:pt x="90" y="95"/>
                                    </a:lnTo>
                                    <a:lnTo>
                                      <a:pt x="75" y="90"/>
                                    </a:lnTo>
                                    <a:lnTo>
                                      <a:pt x="60" y="95"/>
                                    </a:lnTo>
                                    <a:lnTo>
                                      <a:pt x="45" y="100"/>
                                    </a:lnTo>
                                    <a:lnTo>
                                      <a:pt x="35" y="115"/>
                                    </a:lnTo>
                                    <a:lnTo>
                                      <a:pt x="25" y="125"/>
                                    </a:lnTo>
                                    <a:lnTo>
                                      <a:pt x="15" y="140"/>
                                    </a:lnTo>
                                    <a:lnTo>
                                      <a:pt x="15" y="155"/>
                                    </a:lnTo>
                                    <a:lnTo>
                                      <a:pt x="15" y="170"/>
                                    </a:lnTo>
                                    <a:lnTo>
                                      <a:pt x="15" y="170"/>
                                    </a:lnTo>
                                    <a:lnTo>
                                      <a:pt x="25" y="180"/>
                                    </a:lnTo>
                                    <a:lnTo>
                                      <a:pt x="35" y="190"/>
                                    </a:lnTo>
                                    <a:lnTo>
                                      <a:pt x="50" y="190"/>
                                    </a:lnTo>
                                    <a:lnTo>
                                      <a:pt x="65" y="190"/>
                                    </a:lnTo>
                                    <a:lnTo>
                                      <a:pt x="95" y="185"/>
                                    </a:lnTo>
                                    <a:lnTo>
                                      <a:pt x="120" y="170"/>
                                    </a:lnTo>
                                    <a:lnTo>
                                      <a:pt x="120" y="170"/>
                                    </a:lnTo>
                                    <a:lnTo>
                                      <a:pt x="140" y="160"/>
                                    </a:lnTo>
                                    <a:lnTo>
                                      <a:pt x="155" y="145"/>
                                    </a:lnTo>
                                    <a:lnTo>
                                      <a:pt x="165" y="130"/>
                                    </a:lnTo>
                                    <a:lnTo>
                                      <a:pt x="170" y="110"/>
                                    </a:lnTo>
                                    <a:lnTo>
                                      <a:pt x="175" y="90"/>
                                    </a:lnTo>
                                    <a:lnTo>
                                      <a:pt x="175" y="70"/>
                                    </a:lnTo>
                                    <a:lnTo>
                                      <a:pt x="165" y="50"/>
                                    </a:lnTo>
                                    <a:lnTo>
                                      <a:pt x="160" y="30"/>
                                    </a:lnTo>
                                    <a:lnTo>
                                      <a:pt x="160" y="30"/>
                                    </a:lnTo>
                                    <a:lnTo>
                                      <a:pt x="140" y="10"/>
                                    </a:lnTo>
                                    <a:lnTo>
                                      <a:pt x="120" y="0"/>
                                    </a:lnTo>
                                    <a:lnTo>
                                      <a:pt x="100" y="0"/>
                                    </a:lnTo>
                                    <a:lnTo>
                                      <a:pt x="80" y="0"/>
                                    </a:lnTo>
                                    <a:lnTo>
                                      <a:pt x="60" y="10"/>
                                    </a:lnTo>
                                    <a:lnTo>
                                      <a:pt x="35" y="20"/>
                                    </a:lnTo>
                                    <a:lnTo>
                                      <a:pt x="0" y="50"/>
                                    </a:lnTo>
                                    <a:lnTo>
                                      <a:pt x="0" y="50"/>
                                    </a:lnTo>
                                    <a:lnTo>
                                      <a:pt x="0" y="55"/>
                                    </a:lnTo>
                                    <a:lnTo>
                                      <a:pt x="5" y="55"/>
                                    </a:lnTo>
                                    <a:lnTo>
                                      <a:pt x="5" y="5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8839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093" name="Freeform 45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626" y="556"/>
                                <a:ext cx="176" cy="19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5" y="55"/>
                                  </a:cxn>
                                  <a:cxn ang="0">
                                    <a:pos x="60" y="25"/>
                                  </a:cxn>
                                  <a:cxn ang="0">
                                    <a:pos x="106" y="25"/>
                                  </a:cxn>
                                  <a:cxn ang="0">
                                    <a:pos x="121" y="30"/>
                                  </a:cxn>
                                  <a:cxn ang="0">
                                    <a:pos x="146" y="55"/>
                                  </a:cxn>
                                  <a:cxn ang="0">
                                    <a:pos x="146" y="85"/>
                                  </a:cxn>
                                  <a:cxn ang="0">
                                    <a:pos x="136" y="115"/>
                                  </a:cxn>
                                  <a:cxn ang="0">
                                    <a:pos x="116" y="140"/>
                                  </a:cxn>
                                  <a:cxn ang="0">
                                    <a:pos x="86" y="155"/>
                                  </a:cxn>
                                  <a:cxn ang="0">
                                    <a:pos x="50" y="165"/>
                                  </a:cxn>
                                  <a:cxn ang="0">
                                    <a:pos x="35" y="155"/>
                                  </a:cxn>
                                  <a:cxn ang="0">
                                    <a:pos x="45" y="130"/>
                                  </a:cxn>
                                  <a:cxn ang="0">
                                    <a:pos x="55" y="120"/>
                                  </a:cxn>
                                  <a:cxn ang="0">
                                    <a:pos x="86" y="110"/>
                                  </a:cxn>
                                  <a:cxn ang="0">
                                    <a:pos x="91" y="105"/>
                                  </a:cxn>
                                  <a:cxn ang="0">
                                    <a:pos x="91" y="95"/>
                                  </a:cxn>
                                  <a:cxn ang="0">
                                    <a:pos x="60" y="95"/>
                                  </a:cxn>
                                  <a:cxn ang="0">
                                    <a:pos x="35" y="110"/>
                                  </a:cxn>
                                  <a:cxn ang="0">
                                    <a:pos x="15" y="140"/>
                                  </a:cxn>
                                  <a:cxn ang="0">
                                    <a:pos x="15" y="170"/>
                                  </a:cxn>
                                  <a:cxn ang="0">
                                    <a:pos x="25" y="180"/>
                                  </a:cxn>
                                  <a:cxn ang="0">
                                    <a:pos x="50" y="190"/>
                                  </a:cxn>
                                  <a:cxn ang="0">
                                    <a:pos x="101" y="180"/>
                                  </a:cxn>
                                  <a:cxn ang="0">
                                    <a:pos x="121" y="170"/>
                                  </a:cxn>
                                  <a:cxn ang="0">
                                    <a:pos x="156" y="145"/>
                                  </a:cxn>
                                  <a:cxn ang="0">
                                    <a:pos x="171" y="110"/>
                                  </a:cxn>
                                  <a:cxn ang="0">
                                    <a:pos x="176" y="70"/>
                                  </a:cxn>
                                  <a:cxn ang="0">
                                    <a:pos x="161" y="30"/>
                                  </a:cxn>
                                  <a:cxn ang="0">
                                    <a:pos x="141" y="10"/>
                                  </a:cxn>
                                  <a:cxn ang="0">
                                    <a:pos x="101" y="0"/>
                                  </a:cxn>
                                  <a:cxn ang="0">
                                    <a:pos x="60" y="10"/>
                                  </a:cxn>
                                  <a:cxn ang="0">
                                    <a:pos x="0" y="50"/>
                                  </a:cxn>
                                  <a:cxn ang="0">
                                    <a:pos x="0" y="55"/>
                                  </a:cxn>
                                  <a:cxn ang="0">
                                    <a:pos x="5" y="55"/>
                                  </a:cxn>
                                </a:cxnLst>
                                <a:rect l="0" t="0" r="r" b="b"/>
                                <a:pathLst>
                                  <a:path w="176" h="190">
                                    <a:moveTo>
                                      <a:pt x="5" y="55"/>
                                    </a:moveTo>
                                    <a:lnTo>
                                      <a:pt x="5" y="55"/>
                                    </a:lnTo>
                                    <a:lnTo>
                                      <a:pt x="35" y="35"/>
                                    </a:lnTo>
                                    <a:lnTo>
                                      <a:pt x="60" y="25"/>
                                    </a:lnTo>
                                    <a:lnTo>
                                      <a:pt x="91" y="20"/>
                                    </a:lnTo>
                                    <a:lnTo>
                                      <a:pt x="106" y="25"/>
                                    </a:lnTo>
                                    <a:lnTo>
                                      <a:pt x="121" y="30"/>
                                    </a:lnTo>
                                    <a:lnTo>
                                      <a:pt x="121" y="30"/>
                                    </a:lnTo>
                                    <a:lnTo>
                                      <a:pt x="136" y="45"/>
                                    </a:lnTo>
                                    <a:lnTo>
                                      <a:pt x="146" y="55"/>
                                    </a:lnTo>
                                    <a:lnTo>
                                      <a:pt x="146" y="70"/>
                                    </a:lnTo>
                                    <a:lnTo>
                                      <a:pt x="146" y="85"/>
                                    </a:lnTo>
                                    <a:lnTo>
                                      <a:pt x="141" y="100"/>
                                    </a:lnTo>
                                    <a:lnTo>
                                      <a:pt x="136" y="115"/>
                                    </a:lnTo>
                                    <a:lnTo>
                                      <a:pt x="116" y="140"/>
                                    </a:lnTo>
                                    <a:lnTo>
                                      <a:pt x="116" y="140"/>
                                    </a:lnTo>
                                    <a:lnTo>
                                      <a:pt x="101" y="150"/>
                                    </a:lnTo>
                                    <a:lnTo>
                                      <a:pt x="86" y="155"/>
                                    </a:lnTo>
                                    <a:lnTo>
                                      <a:pt x="50" y="165"/>
                                    </a:lnTo>
                                    <a:lnTo>
                                      <a:pt x="50" y="165"/>
                                    </a:lnTo>
                                    <a:lnTo>
                                      <a:pt x="40" y="160"/>
                                    </a:lnTo>
                                    <a:lnTo>
                                      <a:pt x="35" y="155"/>
                                    </a:lnTo>
                                    <a:lnTo>
                                      <a:pt x="40" y="140"/>
                                    </a:lnTo>
                                    <a:lnTo>
                                      <a:pt x="45" y="130"/>
                                    </a:lnTo>
                                    <a:lnTo>
                                      <a:pt x="45" y="130"/>
                                    </a:lnTo>
                                    <a:lnTo>
                                      <a:pt x="55" y="120"/>
                                    </a:lnTo>
                                    <a:lnTo>
                                      <a:pt x="65" y="115"/>
                                    </a:lnTo>
                                    <a:lnTo>
                                      <a:pt x="86" y="110"/>
                                    </a:lnTo>
                                    <a:lnTo>
                                      <a:pt x="86" y="110"/>
                                    </a:lnTo>
                                    <a:lnTo>
                                      <a:pt x="91" y="105"/>
                                    </a:lnTo>
                                    <a:lnTo>
                                      <a:pt x="91" y="95"/>
                                    </a:lnTo>
                                    <a:lnTo>
                                      <a:pt x="91" y="95"/>
                                    </a:lnTo>
                                    <a:lnTo>
                                      <a:pt x="76" y="90"/>
                                    </a:lnTo>
                                    <a:lnTo>
                                      <a:pt x="60" y="95"/>
                                    </a:lnTo>
                                    <a:lnTo>
                                      <a:pt x="45" y="100"/>
                                    </a:lnTo>
                                    <a:lnTo>
                                      <a:pt x="35" y="110"/>
                                    </a:lnTo>
                                    <a:lnTo>
                                      <a:pt x="25" y="125"/>
                                    </a:lnTo>
                                    <a:lnTo>
                                      <a:pt x="15" y="140"/>
                                    </a:lnTo>
                                    <a:lnTo>
                                      <a:pt x="15" y="155"/>
                                    </a:lnTo>
                                    <a:lnTo>
                                      <a:pt x="15" y="170"/>
                                    </a:lnTo>
                                    <a:lnTo>
                                      <a:pt x="15" y="170"/>
                                    </a:lnTo>
                                    <a:lnTo>
                                      <a:pt x="25" y="180"/>
                                    </a:lnTo>
                                    <a:lnTo>
                                      <a:pt x="35" y="190"/>
                                    </a:lnTo>
                                    <a:lnTo>
                                      <a:pt x="50" y="190"/>
                                    </a:lnTo>
                                    <a:lnTo>
                                      <a:pt x="65" y="190"/>
                                    </a:lnTo>
                                    <a:lnTo>
                                      <a:pt x="101" y="180"/>
                                    </a:lnTo>
                                    <a:lnTo>
                                      <a:pt x="121" y="170"/>
                                    </a:lnTo>
                                    <a:lnTo>
                                      <a:pt x="121" y="170"/>
                                    </a:lnTo>
                                    <a:lnTo>
                                      <a:pt x="141" y="160"/>
                                    </a:lnTo>
                                    <a:lnTo>
                                      <a:pt x="156" y="145"/>
                                    </a:lnTo>
                                    <a:lnTo>
                                      <a:pt x="166" y="125"/>
                                    </a:lnTo>
                                    <a:lnTo>
                                      <a:pt x="171" y="110"/>
                                    </a:lnTo>
                                    <a:lnTo>
                                      <a:pt x="176" y="90"/>
                                    </a:lnTo>
                                    <a:lnTo>
                                      <a:pt x="176" y="70"/>
                                    </a:lnTo>
                                    <a:lnTo>
                                      <a:pt x="171" y="50"/>
                                    </a:lnTo>
                                    <a:lnTo>
                                      <a:pt x="161" y="30"/>
                                    </a:lnTo>
                                    <a:lnTo>
                                      <a:pt x="161" y="30"/>
                                    </a:lnTo>
                                    <a:lnTo>
                                      <a:pt x="141" y="10"/>
                                    </a:lnTo>
                                    <a:lnTo>
                                      <a:pt x="121" y="0"/>
                                    </a:lnTo>
                                    <a:lnTo>
                                      <a:pt x="101" y="0"/>
                                    </a:lnTo>
                                    <a:lnTo>
                                      <a:pt x="81" y="0"/>
                                    </a:lnTo>
                                    <a:lnTo>
                                      <a:pt x="60" y="10"/>
                                    </a:lnTo>
                                    <a:lnTo>
                                      <a:pt x="35" y="20"/>
                                    </a:lnTo>
                                    <a:lnTo>
                                      <a:pt x="0" y="50"/>
                                    </a:lnTo>
                                    <a:lnTo>
                                      <a:pt x="0" y="50"/>
                                    </a:lnTo>
                                    <a:lnTo>
                                      <a:pt x="0" y="55"/>
                                    </a:lnTo>
                                    <a:lnTo>
                                      <a:pt x="5" y="55"/>
                                    </a:lnTo>
                                    <a:lnTo>
                                      <a:pt x="5" y="5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8839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094" name="Freeform 46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471" y="375"/>
                                <a:ext cx="170" cy="196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5" y="61"/>
                                  </a:cxn>
                                  <a:cxn ang="0">
                                    <a:pos x="60" y="31"/>
                                  </a:cxn>
                                  <a:cxn ang="0">
                                    <a:pos x="105" y="31"/>
                                  </a:cxn>
                                  <a:cxn ang="0">
                                    <a:pos x="120" y="36"/>
                                  </a:cxn>
                                  <a:cxn ang="0">
                                    <a:pos x="140" y="61"/>
                                  </a:cxn>
                                  <a:cxn ang="0">
                                    <a:pos x="140" y="91"/>
                                  </a:cxn>
                                  <a:cxn ang="0">
                                    <a:pos x="130" y="121"/>
                                  </a:cxn>
                                  <a:cxn ang="0">
                                    <a:pos x="110" y="146"/>
                                  </a:cxn>
                                  <a:cxn ang="0">
                                    <a:pos x="80" y="161"/>
                                  </a:cxn>
                                  <a:cxn ang="0">
                                    <a:pos x="50" y="171"/>
                                  </a:cxn>
                                  <a:cxn ang="0">
                                    <a:pos x="30" y="156"/>
                                  </a:cxn>
                                  <a:cxn ang="0">
                                    <a:pos x="40" y="136"/>
                                  </a:cxn>
                                  <a:cxn ang="0">
                                    <a:pos x="50" y="126"/>
                                  </a:cxn>
                                  <a:cxn ang="0">
                                    <a:pos x="80" y="116"/>
                                  </a:cxn>
                                  <a:cxn ang="0">
                                    <a:pos x="85" y="106"/>
                                  </a:cxn>
                                  <a:cxn ang="0">
                                    <a:pos x="85" y="101"/>
                                  </a:cxn>
                                  <a:cxn ang="0">
                                    <a:pos x="55" y="96"/>
                                  </a:cxn>
                                  <a:cxn ang="0">
                                    <a:pos x="30" y="116"/>
                                  </a:cxn>
                                  <a:cxn ang="0">
                                    <a:pos x="15" y="146"/>
                                  </a:cxn>
                                  <a:cxn ang="0">
                                    <a:pos x="15" y="176"/>
                                  </a:cxn>
                                  <a:cxn ang="0">
                                    <a:pos x="20" y="186"/>
                                  </a:cxn>
                                  <a:cxn ang="0">
                                    <a:pos x="45" y="196"/>
                                  </a:cxn>
                                  <a:cxn ang="0">
                                    <a:pos x="95" y="186"/>
                                  </a:cxn>
                                  <a:cxn ang="0">
                                    <a:pos x="120" y="176"/>
                                  </a:cxn>
                                  <a:cxn ang="0">
                                    <a:pos x="150" y="151"/>
                                  </a:cxn>
                                  <a:cxn ang="0">
                                    <a:pos x="165" y="111"/>
                                  </a:cxn>
                                  <a:cxn ang="0">
                                    <a:pos x="170" y="71"/>
                                  </a:cxn>
                                  <a:cxn ang="0">
                                    <a:pos x="155" y="36"/>
                                  </a:cxn>
                                  <a:cxn ang="0">
                                    <a:pos x="135" y="16"/>
                                  </a:cxn>
                                  <a:cxn ang="0">
                                    <a:pos x="95" y="0"/>
                                  </a:cxn>
                                  <a:cxn ang="0">
                                    <a:pos x="55" y="16"/>
                                  </a:cxn>
                                  <a:cxn ang="0">
                                    <a:pos x="0" y="51"/>
                                  </a:cxn>
                                  <a:cxn ang="0">
                                    <a:pos x="0" y="61"/>
                                  </a:cxn>
                                  <a:cxn ang="0">
                                    <a:pos x="5" y="61"/>
                                  </a:cxn>
                                </a:cxnLst>
                                <a:rect l="0" t="0" r="r" b="b"/>
                                <a:pathLst>
                                  <a:path w="170" h="196">
                                    <a:moveTo>
                                      <a:pt x="5" y="61"/>
                                    </a:moveTo>
                                    <a:lnTo>
                                      <a:pt x="5" y="61"/>
                                    </a:lnTo>
                                    <a:lnTo>
                                      <a:pt x="30" y="41"/>
                                    </a:lnTo>
                                    <a:lnTo>
                                      <a:pt x="60" y="31"/>
                                    </a:lnTo>
                                    <a:lnTo>
                                      <a:pt x="90" y="26"/>
                                    </a:lnTo>
                                    <a:lnTo>
                                      <a:pt x="105" y="31"/>
                                    </a:lnTo>
                                    <a:lnTo>
                                      <a:pt x="120" y="36"/>
                                    </a:lnTo>
                                    <a:lnTo>
                                      <a:pt x="120" y="36"/>
                                    </a:lnTo>
                                    <a:lnTo>
                                      <a:pt x="130" y="46"/>
                                    </a:lnTo>
                                    <a:lnTo>
                                      <a:pt x="140" y="61"/>
                                    </a:lnTo>
                                    <a:lnTo>
                                      <a:pt x="145" y="76"/>
                                    </a:lnTo>
                                    <a:lnTo>
                                      <a:pt x="140" y="91"/>
                                    </a:lnTo>
                                    <a:lnTo>
                                      <a:pt x="140" y="106"/>
                                    </a:lnTo>
                                    <a:lnTo>
                                      <a:pt x="130" y="121"/>
                                    </a:lnTo>
                                    <a:lnTo>
                                      <a:pt x="110" y="146"/>
                                    </a:lnTo>
                                    <a:lnTo>
                                      <a:pt x="110" y="146"/>
                                    </a:lnTo>
                                    <a:lnTo>
                                      <a:pt x="95" y="156"/>
                                    </a:lnTo>
                                    <a:lnTo>
                                      <a:pt x="80" y="161"/>
                                    </a:lnTo>
                                    <a:lnTo>
                                      <a:pt x="50" y="171"/>
                                    </a:lnTo>
                                    <a:lnTo>
                                      <a:pt x="50" y="171"/>
                                    </a:lnTo>
                                    <a:lnTo>
                                      <a:pt x="35" y="166"/>
                                    </a:lnTo>
                                    <a:lnTo>
                                      <a:pt x="30" y="156"/>
                                    </a:lnTo>
                                    <a:lnTo>
                                      <a:pt x="35" y="146"/>
                                    </a:lnTo>
                                    <a:lnTo>
                                      <a:pt x="40" y="136"/>
                                    </a:lnTo>
                                    <a:lnTo>
                                      <a:pt x="40" y="136"/>
                                    </a:lnTo>
                                    <a:lnTo>
                                      <a:pt x="50" y="126"/>
                                    </a:lnTo>
                                    <a:lnTo>
                                      <a:pt x="60" y="121"/>
                                    </a:lnTo>
                                    <a:lnTo>
                                      <a:pt x="80" y="116"/>
                                    </a:lnTo>
                                    <a:lnTo>
                                      <a:pt x="80" y="116"/>
                                    </a:lnTo>
                                    <a:lnTo>
                                      <a:pt x="85" y="106"/>
                                    </a:lnTo>
                                    <a:lnTo>
                                      <a:pt x="85" y="101"/>
                                    </a:lnTo>
                                    <a:lnTo>
                                      <a:pt x="85" y="101"/>
                                    </a:lnTo>
                                    <a:lnTo>
                                      <a:pt x="70" y="96"/>
                                    </a:lnTo>
                                    <a:lnTo>
                                      <a:pt x="55" y="96"/>
                                    </a:lnTo>
                                    <a:lnTo>
                                      <a:pt x="40" y="106"/>
                                    </a:lnTo>
                                    <a:lnTo>
                                      <a:pt x="30" y="116"/>
                                    </a:lnTo>
                                    <a:lnTo>
                                      <a:pt x="20" y="131"/>
                                    </a:lnTo>
                                    <a:lnTo>
                                      <a:pt x="15" y="146"/>
                                    </a:lnTo>
                                    <a:lnTo>
                                      <a:pt x="10" y="161"/>
                                    </a:lnTo>
                                    <a:lnTo>
                                      <a:pt x="15" y="176"/>
                                    </a:lnTo>
                                    <a:lnTo>
                                      <a:pt x="15" y="176"/>
                                    </a:lnTo>
                                    <a:lnTo>
                                      <a:pt x="20" y="186"/>
                                    </a:lnTo>
                                    <a:lnTo>
                                      <a:pt x="35" y="191"/>
                                    </a:lnTo>
                                    <a:lnTo>
                                      <a:pt x="45" y="196"/>
                                    </a:lnTo>
                                    <a:lnTo>
                                      <a:pt x="65" y="196"/>
                                    </a:lnTo>
                                    <a:lnTo>
                                      <a:pt x="95" y="186"/>
                                    </a:lnTo>
                                    <a:lnTo>
                                      <a:pt x="120" y="176"/>
                                    </a:lnTo>
                                    <a:lnTo>
                                      <a:pt x="120" y="176"/>
                                    </a:lnTo>
                                    <a:lnTo>
                                      <a:pt x="135" y="166"/>
                                    </a:lnTo>
                                    <a:lnTo>
                                      <a:pt x="150" y="151"/>
                                    </a:lnTo>
                                    <a:lnTo>
                                      <a:pt x="160" y="131"/>
                                    </a:lnTo>
                                    <a:lnTo>
                                      <a:pt x="165" y="111"/>
                                    </a:lnTo>
                                    <a:lnTo>
                                      <a:pt x="170" y="91"/>
                                    </a:lnTo>
                                    <a:lnTo>
                                      <a:pt x="170" y="71"/>
                                    </a:lnTo>
                                    <a:lnTo>
                                      <a:pt x="165" y="56"/>
                                    </a:lnTo>
                                    <a:lnTo>
                                      <a:pt x="155" y="36"/>
                                    </a:lnTo>
                                    <a:lnTo>
                                      <a:pt x="155" y="36"/>
                                    </a:lnTo>
                                    <a:lnTo>
                                      <a:pt x="135" y="16"/>
                                    </a:lnTo>
                                    <a:lnTo>
                                      <a:pt x="120" y="5"/>
                                    </a:lnTo>
                                    <a:lnTo>
                                      <a:pt x="95" y="0"/>
                                    </a:lnTo>
                                    <a:lnTo>
                                      <a:pt x="75" y="5"/>
                                    </a:lnTo>
                                    <a:lnTo>
                                      <a:pt x="55" y="16"/>
                                    </a:lnTo>
                                    <a:lnTo>
                                      <a:pt x="35" y="26"/>
                                    </a:lnTo>
                                    <a:lnTo>
                                      <a:pt x="0" y="51"/>
                                    </a:lnTo>
                                    <a:lnTo>
                                      <a:pt x="0" y="51"/>
                                    </a:lnTo>
                                    <a:lnTo>
                                      <a:pt x="0" y="61"/>
                                    </a:lnTo>
                                    <a:lnTo>
                                      <a:pt x="5" y="61"/>
                                    </a:lnTo>
                                    <a:lnTo>
                                      <a:pt x="5" y="6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8839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095" name="Freeform 47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727" y="250"/>
                                <a:ext cx="175" cy="196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5" y="60"/>
                                  </a:cxn>
                                  <a:cxn ang="0">
                                    <a:pos x="60" y="25"/>
                                  </a:cxn>
                                  <a:cxn ang="0">
                                    <a:pos x="105" y="25"/>
                                  </a:cxn>
                                  <a:cxn ang="0">
                                    <a:pos x="120" y="35"/>
                                  </a:cxn>
                                  <a:cxn ang="0">
                                    <a:pos x="140" y="60"/>
                                  </a:cxn>
                                  <a:cxn ang="0">
                                    <a:pos x="145" y="90"/>
                                  </a:cxn>
                                  <a:cxn ang="0">
                                    <a:pos x="135" y="120"/>
                                  </a:cxn>
                                  <a:cxn ang="0">
                                    <a:pos x="115" y="146"/>
                                  </a:cxn>
                                  <a:cxn ang="0">
                                    <a:pos x="85" y="161"/>
                                  </a:cxn>
                                  <a:cxn ang="0">
                                    <a:pos x="50" y="166"/>
                                  </a:cxn>
                                  <a:cxn ang="0">
                                    <a:pos x="35" y="156"/>
                                  </a:cxn>
                                  <a:cxn ang="0">
                                    <a:pos x="45" y="136"/>
                                  </a:cxn>
                                  <a:cxn ang="0">
                                    <a:pos x="55" y="125"/>
                                  </a:cxn>
                                  <a:cxn ang="0">
                                    <a:pos x="85" y="110"/>
                                  </a:cxn>
                                  <a:cxn ang="0">
                                    <a:pos x="90" y="105"/>
                                  </a:cxn>
                                  <a:cxn ang="0">
                                    <a:pos x="85" y="100"/>
                                  </a:cxn>
                                  <a:cxn ang="0">
                                    <a:pos x="60" y="95"/>
                                  </a:cxn>
                                  <a:cxn ang="0">
                                    <a:pos x="30" y="115"/>
                                  </a:cxn>
                                  <a:cxn ang="0">
                                    <a:pos x="15" y="146"/>
                                  </a:cxn>
                                  <a:cxn ang="0">
                                    <a:pos x="15" y="176"/>
                                  </a:cxn>
                                  <a:cxn ang="0">
                                    <a:pos x="25" y="186"/>
                                  </a:cxn>
                                  <a:cxn ang="0">
                                    <a:pos x="50" y="196"/>
                                  </a:cxn>
                                  <a:cxn ang="0">
                                    <a:pos x="95" y="186"/>
                                  </a:cxn>
                                  <a:cxn ang="0">
                                    <a:pos x="120" y="176"/>
                                  </a:cxn>
                                  <a:cxn ang="0">
                                    <a:pos x="150" y="146"/>
                                  </a:cxn>
                                  <a:cxn ang="0">
                                    <a:pos x="170" y="110"/>
                                  </a:cxn>
                                  <a:cxn ang="0">
                                    <a:pos x="170" y="70"/>
                                  </a:cxn>
                                  <a:cxn ang="0">
                                    <a:pos x="155" y="35"/>
                                  </a:cxn>
                                  <a:cxn ang="0">
                                    <a:pos x="140" y="15"/>
                                  </a:cxn>
                                  <a:cxn ang="0">
                                    <a:pos x="100" y="0"/>
                                  </a:cxn>
                                  <a:cxn ang="0">
                                    <a:pos x="55" y="10"/>
                                  </a:cxn>
                                  <a:cxn ang="0">
                                    <a:pos x="0" y="50"/>
                                  </a:cxn>
                                  <a:cxn ang="0">
                                    <a:pos x="0" y="55"/>
                                  </a:cxn>
                                  <a:cxn ang="0">
                                    <a:pos x="5" y="60"/>
                                  </a:cxn>
                                </a:cxnLst>
                                <a:rect l="0" t="0" r="r" b="b"/>
                                <a:pathLst>
                                  <a:path w="175" h="196">
                                    <a:moveTo>
                                      <a:pt x="5" y="60"/>
                                    </a:moveTo>
                                    <a:lnTo>
                                      <a:pt x="5" y="60"/>
                                    </a:lnTo>
                                    <a:lnTo>
                                      <a:pt x="30" y="40"/>
                                    </a:lnTo>
                                    <a:lnTo>
                                      <a:pt x="60" y="25"/>
                                    </a:lnTo>
                                    <a:lnTo>
                                      <a:pt x="90" y="25"/>
                                    </a:lnTo>
                                    <a:lnTo>
                                      <a:pt x="105" y="25"/>
                                    </a:lnTo>
                                    <a:lnTo>
                                      <a:pt x="120" y="35"/>
                                    </a:lnTo>
                                    <a:lnTo>
                                      <a:pt x="120" y="35"/>
                                    </a:lnTo>
                                    <a:lnTo>
                                      <a:pt x="135" y="45"/>
                                    </a:lnTo>
                                    <a:lnTo>
                                      <a:pt x="140" y="60"/>
                                    </a:lnTo>
                                    <a:lnTo>
                                      <a:pt x="145" y="75"/>
                                    </a:lnTo>
                                    <a:lnTo>
                                      <a:pt x="145" y="90"/>
                                    </a:lnTo>
                                    <a:lnTo>
                                      <a:pt x="140" y="105"/>
                                    </a:lnTo>
                                    <a:lnTo>
                                      <a:pt x="135" y="120"/>
                                    </a:lnTo>
                                    <a:lnTo>
                                      <a:pt x="115" y="146"/>
                                    </a:lnTo>
                                    <a:lnTo>
                                      <a:pt x="115" y="146"/>
                                    </a:lnTo>
                                    <a:lnTo>
                                      <a:pt x="100" y="156"/>
                                    </a:lnTo>
                                    <a:lnTo>
                                      <a:pt x="85" y="161"/>
                                    </a:lnTo>
                                    <a:lnTo>
                                      <a:pt x="50" y="166"/>
                                    </a:lnTo>
                                    <a:lnTo>
                                      <a:pt x="50" y="166"/>
                                    </a:lnTo>
                                    <a:lnTo>
                                      <a:pt x="40" y="166"/>
                                    </a:lnTo>
                                    <a:lnTo>
                                      <a:pt x="35" y="156"/>
                                    </a:lnTo>
                                    <a:lnTo>
                                      <a:pt x="35" y="146"/>
                                    </a:lnTo>
                                    <a:lnTo>
                                      <a:pt x="45" y="136"/>
                                    </a:lnTo>
                                    <a:lnTo>
                                      <a:pt x="45" y="136"/>
                                    </a:lnTo>
                                    <a:lnTo>
                                      <a:pt x="55" y="125"/>
                                    </a:lnTo>
                                    <a:lnTo>
                                      <a:pt x="65" y="120"/>
                                    </a:lnTo>
                                    <a:lnTo>
                                      <a:pt x="85" y="110"/>
                                    </a:lnTo>
                                    <a:lnTo>
                                      <a:pt x="85" y="110"/>
                                    </a:lnTo>
                                    <a:lnTo>
                                      <a:pt x="90" y="105"/>
                                    </a:lnTo>
                                    <a:lnTo>
                                      <a:pt x="85" y="100"/>
                                    </a:lnTo>
                                    <a:lnTo>
                                      <a:pt x="85" y="100"/>
                                    </a:lnTo>
                                    <a:lnTo>
                                      <a:pt x="75" y="95"/>
                                    </a:lnTo>
                                    <a:lnTo>
                                      <a:pt x="60" y="95"/>
                                    </a:lnTo>
                                    <a:lnTo>
                                      <a:pt x="45" y="105"/>
                                    </a:lnTo>
                                    <a:lnTo>
                                      <a:pt x="30" y="115"/>
                                    </a:lnTo>
                                    <a:lnTo>
                                      <a:pt x="25" y="130"/>
                                    </a:lnTo>
                                    <a:lnTo>
                                      <a:pt x="15" y="146"/>
                                    </a:lnTo>
                                    <a:lnTo>
                                      <a:pt x="15" y="161"/>
                                    </a:lnTo>
                                    <a:lnTo>
                                      <a:pt x="15" y="176"/>
                                    </a:lnTo>
                                    <a:lnTo>
                                      <a:pt x="15" y="176"/>
                                    </a:lnTo>
                                    <a:lnTo>
                                      <a:pt x="25" y="186"/>
                                    </a:lnTo>
                                    <a:lnTo>
                                      <a:pt x="35" y="191"/>
                                    </a:lnTo>
                                    <a:lnTo>
                                      <a:pt x="50" y="196"/>
                                    </a:lnTo>
                                    <a:lnTo>
                                      <a:pt x="65" y="196"/>
                                    </a:lnTo>
                                    <a:lnTo>
                                      <a:pt x="95" y="186"/>
                                    </a:lnTo>
                                    <a:lnTo>
                                      <a:pt x="120" y="176"/>
                                    </a:lnTo>
                                    <a:lnTo>
                                      <a:pt x="120" y="176"/>
                                    </a:lnTo>
                                    <a:lnTo>
                                      <a:pt x="140" y="161"/>
                                    </a:lnTo>
                                    <a:lnTo>
                                      <a:pt x="150" y="146"/>
                                    </a:lnTo>
                                    <a:lnTo>
                                      <a:pt x="165" y="130"/>
                                    </a:lnTo>
                                    <a:lnTo>
                                      <a:pt x="170" y="110"/>
                                    </a:lnTo>
                                    <a:lnTo>
                                      <a:pt x="175" y="90"/>
                                    </a:lnTo>
                                    <a:lnTo>
                                      <a:pt x="170" y="70"/>
                                    </a:lnTo>
                                    <a:lnTo>
                                      <a:pt x="165" y="50"/>
                                    </a:lnTo>
                                    <a:lnTo>
                                      <a:pt x="155" y="35"/>
                                    </a:lnTo>
                                    <a:lnTo>
                                      <a:pt x="155" y="35"/>
                                    </a:lnTo>
                                    <a:lnTo>
                                      <a:pt x="140" y="15"/>
                                    </a:lnTo>
                                    <a:lnTo>
                                      <a:pt x="120" y="5"/>
                                    </a:lnTo>
                                    <a:lnTo>
                                      <a:pt x="100" y="0"/>
                                    </a:lnTo>
                                    <a:lnTo>
                                      <a:pt x="80" y="5"/>
                                    </a:lnTo>
                                    <a:lnTo>
                                      <a:pt x="55" y="10"/>
                                    </a:lnTo>
                                    <a:lnTo>
                                      <a:pt x="35" y="25"/>
                                    </a:lnTo>
                                    <a:lnTo>
                                      <a:pt x="0" y="50"/>
                                    </a:lnTo>
                                    <a:lnTo>
                                      <a:pt x="0" y="50"/>
                                    </a:lnTo>
                                    <a:lnTo>
                                      <a:pt x="0" y="55"/>
                                    </a:lnTo>
                                    <a:lnTo>
                                      <a:pt x="5" y="60"/>
                                    </a:lnTo>
                                    <a:lnTo>
                                      <a:pt x="5" y="6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8839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096" name="Freeform 48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912" y="446"/>
                                <a:ext cx="175" cy="195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5" y="60"/>
                                  </a:cxn>
                                  <a:cxn ang="0">
                                    <a:pos x="60" y="25"/>
                                  </a:cxn>
                                  <a:cxn ang="0">
                                    <a:pos x="105" y="25"/>
                                  </a:cxn>
                                  <a:cxn ang="0">
                                    <a:pos x="120" y="35"/>
                                  </a:cxn>
                                  <a:cxn ang="0">
                                    <a:pos x="140" y="60"/>
                                  </a:cxn>
                                  <a:cxn ang="0">
                                    <a:pos x="145" y="90"/>
                                  </a:cxn>
                                  <a:cxn ang="0">
                                    <a:pos x="135" y="120"/>
                                  </a:cxn>
                                  <a:cxn ang="0">
                                    <a:pos x="115" y="145"/>
                                  </a:cxn>
                                  <a:cxn ang="0">
                                    <a:pos x="85" y="160"/>
                                  </a:cxn>
                                  <a:cxn ang="0">
                                    <a:pos x="50" y="165"/>
                                  </a:cxn>
                                  <a:cxn ang="0">
                                    <a:pos x="35" y="155"/>
                                  </a:cxn>
                                  <a:cxn ang="0">
                                    <a:pos x="45" y="135"/>
                                  </a:cxn>
                                  <a:cxn ang="0">
                                    <a:pos x="55" y="125"/>
                                  </a:cxn>
                                  <a:cxn ang="0">
                                    <a:pos x="85" y="110"/>
                                  </a:cxn>
                                  <a:cxn ang="0">
                                    <a:pos x="90" y="105"/>
                                  </a:cxn>
                                  <a:cxn ang="0">
                                    <a:pos x="85" y="100"/>
                                  </a:cxn>
                                  <a:cxn ang="0">
                                    <a:pos x="60" y="95"/>
                                  </a:cxn>
                                  <a:cxn ang="0">
                                    <a:pos x="30" y="115"/>
                                  </a:cxn>
                                  <a:cxn ang="0">
                                    <a:pos x="15" y="145"/>
                                  </a:cxn>
                                  <a:cxn ang="0">
                                    <a:pos x="15" y="175"/>
                                  </a:cxn>
                                  <a:cxn ang="0">
                                    <a:pos x="25" y="185"/>
                                  </a:cxn>
                                  <a:cxn ang="0">
                                    <a:pos x="50" y="195"/>
                                  </a:cxn>
                                  <a:cxn ang="0">
                                    <a:pos x="95" y="185"/>
                                  </a:cxn>
                                  <a:cxn ang="0">
                                    <a:pos x="120" y="175"/>
                                  </a:cxn>
                                  <a:cxn ang="0">
                                    <a:pos x="150" y="145"/>
                                  </a:cxn>
                                  <a:cxn ang="0">
                                    <a:pos x="170" y="110"/>
                                  </a:cxn>
                                  <a:cxn ang="0">
                                    <a:pos x="170" y="70"/>
                                  </a:cxn>
                                  <a:cxn ang="0">
                                    <a:pos x="155" y="35"/>
                                  </a:cxn>
                                  <a:cxn ang="0">
                                    <a:pos x="140" y="15"/>
                                  </a:cxn>
                                  <a:cxn ang="0">
                                    <a:pos x="100" y="0"/>
                                  </a:cxn>
                                  <a:cxn ang="0">
                                    <a:pos x="55" y="15"/>
                                  </a:cxn>
                                  <a:cxn ang="0">
                                    <a:pos x="0" y="50"/>
                                  </a:cxn>
                                  <a:cxn ang="0">
                                    <a:pos x="0" y="60"/>
                                  </a:cxn>
                                  <a:cxn ang="0">
                                    <a:pos x="5" y="60"/>
                                  </a:cxn>
                                </a:cxnLst>
                                <a:rect l="0" t="0" r="r" b="b"/>
                                <a:pathLst>
                                  <a:path w="175" h="195">
                                    <a:moveTo>
                                      <a:pt x="5" y="60"/>
                                    </a:moveTo>
                                    <a:lnTo>
                                      <a:pt x="5" y="60"/>
                                    </a:lnTo>
                                    <a:lnTo>
                                      <a:pt x="30" y="40"/>
                                    </a:lnTo>
                                    <a:lnTo>
                                      <a:pt x="60" y="25"/>
                                    </a:lnTo>
                                    <a:lnTo>
                                      <a:pt x="90" y="25"/>
                                    </a:lnTo>
                                    <a:lnTo>
                                      <a:pt x="105" y="25"/>
                                    </a:lnTo>
                                    <a:lnTo>
                                      <a:pt x="120" y="35"/>
                                    </a:lnTo>
                                    <a:lnTo>
                                      <a:pt x="120" y="35"/>
                                    </a:lnTo>
                                    <a:lnTo>
                                      <a:pt x="135" y="45"/>
                                    </a:lnTo>
                                    <a:lnTo>
                                      <a:pt x="140" y="60"/>
                                    </a:lnTo>
                                    <a:lnTo>
                                      <a:pt x="145" y="75"/>
                                    </a:lnTo>
                                    <a:lnTo>
                                      <a:pt x="145" y="90"/>
                                    </a:lnTo>
                                    <a:lnTo>
                                      <a:pt x="140" y="105"/>
                                    </a:lnTo>
                                    <a:lnTo>
                                      <a:pt x="135" y="120"/>
                                    </a:lnTo>
                                    <a:lnTo>
                                      <a:pt x="115" y="145"/>
                                    </a:lnTo>
                                    <a:lnTo>
                                      <a:pt x="115" y="145"/>
                                    </a:lnTo>
                                    <a:lnTo>
                                      <a:pt x="100" y="155"/>
                                    </a:lnTo>
                                    <a:lnTo>
                                      <a:pt x="85" y="160"/>
                                    </a:lnTo>
                                    <a:lnTo>
                                      <a:pt x="50" y="165"/>
                                    </a:lnTo>
                                    <a:lnTo>
                                      <a:pt x="50" y="165"/>
                                    </a:lnTo>
                                    <a:lnTo>
                                      <a:pt x="40" y="165"/>
                                    </a:lnTo>
                                    <a:lnTo>
                                      <a:pt x="35" y="155"/>
                                    </a:lnTo>
                                    <a:lnTo>
                                      <a:pt x="35" y="145"/>
                                    </a:lnTo>
                                    <a:lnTo>
                                      <a:pt x="45" y="135"/>
                                    </a:lnTo>
                                    <a:lnTo>
                                      <a:pt x="45" y="135"/>
                                    </a:lnTo>
                                    <a:lnTo>
                                      <a:pt x="55" y="125"/>
                                    </a:lnTo>
                                    <a:lnTo>
                                      <a:pt x="65" y="120"/>
                                    </a:lnTo>
                                    <a:lnTo>
                                      <a:pt x="85" y="110"/>
                                    </a:lnTo>
                                    <a:lnTo>
                                      <a:pt x="85" y="110"/>
                                    </a:lnTo>
                                    <a:lnTo>
                                      <a:pt x="90" y="105"/>
                                    </a:lnTo>
                                    <a:lnTo>
                                      <a:pt x="85" y="100"/>
                                    </a:lnTo>
                                    <a:lnTo>
                                      <a:pt x="85" y="100"/>
                                    </a:lnTo>
                                    <a:lnTo>
                                      <a:pt x="75" y="95"/>
                                    </a:lnTo>
                                    <a:lnTo>
                                      <a:pt x="60" y="95"/>
                                    </a:lnTo>
                                    <a:lnTo>
                                      <a:pt x="45" y="105"/>
                                    </a:lnTo>
                                    <a:lnTo>
                                      <a:pt x="30" y="115"/>
                                    </a:lnTo>
                                    <a:lnTo>
                                      <a:pt x="25" y="130"/>
                                    </a:lnTo>
                                    <a:lnTo>
                                      <a:pt x="15" y="145"/>
                                    </a:lnTo>
                                    <a:lnTo>
                                      <a:pt x="15" y="160"/>
                                    </a:lnTo>
                                    <a:lnTo>
                                      <a:pt x="15" y="175"/>
                                    </a:lnTo>
                                    <a:lnTo>
                                      <a:pt x="15" y="175"/>
                                    </a:lnTo>
                                    <a:lnTo>
                                      <a:pt x="25" y="185"/>
                                    </a:lnTo>
                                    <a:lnTo>
                                      <a:pt x="35" y="190"/>
                                    </a:lnTo>
                                    <a:lnTo>
                                      <a:pt x="50" y="195"/>
                                    </a:lnTo>
                                    <a:lnTo>
                                      <a:pt x="65" y="195"/>
                                    </a:lnTo>
                                    <a:lnTo>
                                      <a:pt x="95" y="185"/>
                                    </a:lnTo>
                                    <a:lnTo>
                                      <a:pt x="120" y="175"/>
                                    </a:lnTo>
                                    <a:lnTo>
                                      <a:pt x="120" y="175"/>
                                    </a:lnTo>
                                    <a:lnTo>
                                      <a:pt x="140" y="160"/>
                                    </a:lnTo>
                                    <a:lnTo>
                                      <a:pt x="150" y="145"/>
                                    </a:lnTo>
                                    <a:lnTo>
                                      <a:pt x="165" y="130"/>
                                    </a:lnTo>
                                    <a:lnTo>
                                      <a:pt x="170" y="110"/>
                                    </a:lnTo>
                                    <a:lnTo>
                                      <a:pt x="175" y="90"/>
                                    </a:lnTo>
                                    <a:lnTo>
                                      <a:pt x="170" y="70"/>
                                    </a:lnTo>
                                    <a:lnTo>
                                      <a:pt x="165" y="50"/>
                                    </a:lnTo>
                                    <a:lnTo>
                                      <a:pt x="155" y="35"/>
                                    </a:lnTo>
                                    <a:lnTo>
                                      <a:pt x="155" y="35"/>
                                    </a:lnTo>
                                    <a:lnTo>
                                      <a:pt x="140" y="15"/>
                                    </a:lnTo>
                                    <a:lnTo>
                                      <a:pt x="120" y="5"/>
                                    </a:lnTo>
                                    <a:lnTo>
                                      <a:pt x="100" y="0"/>
                                    </a:lnTo>
                                    <a:lnTo>
                                      <a:pt x="80" y="5"/>
                                    </a:lnTo>
                                    <a:lnTo>
                                      <a:pt x="55" y="15"/>
                                    </a:lnTo>
                                    <a:lnTo>
                                      <a:pt x="35" y="25"/>
                                    </a:lnTo>
                                    <a:lnTo>
                                      <a:pt x="0" y="50"/>
                                    </a:lnTo>
                                    <a:lnTo>
                                      <a:pt x="0" y="50"/>
                                    </a:lnTo>
                                    <a:lnTo>
                                      <a:pt x="0" y="60"/>
                                    </a:lnTo>
                                    <a:lnTo>
                                      <a:pt x="5" y="60"/>
                                    </a:lnTo>
                                    <a:lnTo>
                                      <a:pt x="5" y="6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8839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097" name="Freeform 49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767" y="736"/>
                                <a:ext cx="170" cy="195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5" y="60"/>
                                  </a:cxn>
                                  <a:cxn ang="0">
                                    <a:pos x="60" y="25"/>
                                  </a:cxn>
                                  <a:cxn ang="0">
                                    <a:pos x="105" y="25"/>
                                  </a:cxn>
                                  <a:cxn ang="0">
                                    <a:pos x="120" y="35"/>
                                  </a:cxn>
                                  <a:cxn ang="0">
                                    <a:pos x="140" y="60"/>
                                  </a:cxn>
                                  <a:cxn ang="0">
                                    <a:pos x="145" y="90"/>
                                  </a:cxn>
                                  <a:cxn ang="0">
                                    <a:pos x="135" y="120"/>
                                  </a:cxn>
                                  <a:cxn ang="0">
                                    <a:pos x="115" y="145"/>
                                  </a:cxn>
                                  <a:cxn ang="0">
                                    <a:pos x="85" y="160"/>
                                  </a:cxn>
                                  <a:cxn ang="0">
                                    <a:pos x="50" y="165"/>
                                  </a:cxn>
                                  <a:cxn ang="0">
                                    <a:pos x="35" y="155"/>
                                  </a:cxn>
                                  <a:cxn ang="0">
                                    <a:pos x="45" y="135"/>
                                  </a:cxn>
                                  <a:cxn ang="0">
                                    <a:pos x="50" y="125"/>
                                  </a:cxn>
                                  <a:cxn ang="0">
                                    <a:pos x="85" y="110"/>
                                  </a:cxn>
                                  <a:cxn ang="0">
                                    <a:pos x="90" y="105"/>
                                  </a:cxn>
                                  <a:cxn ang="0">
                                    <a:pos x="85" y="100"/>
                                  </a:cxn>
                                  <a:cxn ang="0">
                                    <a:pos x="60" y="95"/>
                                  </a:cxn>
                                  <a:cxn ang="0">
                                    <a:pos x="30" y="115"/>
                                  </a:cxn>
                                  <a:cxn ang="0">
                                    <a:pos x="15" y="145"/>
                                  </a:cxn>
                                  <a:cxn ang="0">
                                    <a:pos x="15" y="175"/>
                                  </a:cxn>
                                  <a:cxn ang="0">
                                    <a:pos x="25" y="185"/>
                                  </a:cxn>
                                  <a:cxn ang="0">
                                    <a:pos x="50" y="195"/>
                                  </a:cxn>
                                  <a:cxn ang="0">
                                    <a:pos x="95" y="185"/>
                                  </a:cxn>
                                  <a:cxn ang="0">
                                    <a:pos x="120" y="175"/>
                                  </a:cxn>
                                  <a:cxn ang="0">
                                    <a:pos x="150" y="145"/>
                                  </a:cxn>
                                  <a:cxn ang="0">
                                    <a:pos x="170" y="110"/>
                                  </a:cxn>
                                  <a:cxn ang="0">
                                    <a:pos x="170" y="70"/>
                                  </a:cxn>
                                  <a:cxn ang="0">
                                    <a:pos x="155" y="35"/>
                                  </a:cxn>
                                  <a:cxn ang="0">
                                    <a:pos x="140" y="15"/>
                                  </a:cxn>
                                  <a:cxn ang="0">
                                    <a:pos x="100" y="0"/>
                                  </a:cxn>
                                  <a:cxn ang="0">
                                    <a:pos x="55" y="10"/>
                                  </a:cxn>
                                  <a:cxn ang="0">
                                    <a:pos x="0" y="50"/>
                                  </a:cxn>
                                  <a:cxn ang="0">
                                    <a:pos x="0" y="55"/>
                                  </a:cxn>
                                  <a:cxn ang="0">
                                    <a:pos x="5" y="60"/>
                                  </a:cxn>
                                </a:cxnLst>
                                <a:rect l="0" t="0" r="r" b="b"/>
                                <a:pathLst>
                                  <a:path w="170" h="195">
                                    <a:moveTo>
                                      <a:pt x="5" y="60"/>
                                    </a:moveTo>
                                    <a:lnTo>
                                      <a:pt x="5" y="60"/>
                                    </a:lnTo>
                                    <a:lnTo>
                                      <a:pt x="30" y="40"/>
                                    </a:lnTo>
                                    <a:lnTo>
                                      <a:pt x="60" y="25"/>
                                    </a:lnTo>
                                    <a:lnTo>
                                      <a:pt x="90" y="25"/>
                                    </a:lnTo>
                                    <a:lnTo>
                                      <a:pt x="105" y="25"/>
                                    </a:lnTo>
                                    <a:lnTo>
                                      <a:pt x="120" y="35"/>
                                    </a:lnTo>
                                    <a:lnTo>
                                      <a:pt x="120" y="35"/>
                                    </a:lnTo>
                                    <a:lnTo>
                                      <a:pt x="135" y="45"/>
                                    </a:lnTo>
                                    <a:lnTo>
                                      <a:pt x="140" y="60"/>
                                    </a:lnTo>
                                    <a:lnTo>
                                      <a:pt x="145" y="75"/>
                                    </a:lnTo>
                                    <a:lnTo>
                                      <a:pt x="145" y="90"/>
                                    </a:lnTo>
                                    <a:lnTo>
                                      <a:pt x="140" y="105"/>
                                    </a:lnTo>
                                    <a:lnTo>
                                      <a:pt x="135" y="120"/>
                                    </a:lnTo>
                                    <a:lnTo>
                                      <a:pt x="115" y="145"/>
                                    </a:lnTo>
                                    <a:lnTo>
                                      <a:pt x="115" y="145"/>
                                    </a:lnTo>
                                    <a:lnTo>
                                      <a:pt x="100" y="155"/>
                                    </a:lnTo>
                                    <a:lnTo>
                                      <a:pt x="85" y="160"/>
                                    </a:lnTo>
                                    <a:lnTo>
                                      <a:pt x="50" y="165"/>
                                    </a:lnTo>
                                    <a:lnTo>
                                      <a:pt x="50" y="165"/>
                                    </a:lnTo>
                                    <a:lnTo>
                                      <a:pt x="40" y="165"/>
                                    </a:lnTo>
                                    <a:lnTo>
                                      <a:pt x="35" y="155"/>
                                    </a:lnTo>
                                    <a:lnTo>
                                      <a:pt x="35" y="145"/>
                                    </a:lnTo>
                                    <a:lnTo>
                                      <a:pt x="45" y="135"/>
                                    </a:lnTo>
                                    <a:lnTo>
                                      <a:pt x="45" y="135"/>
                                    </a:lnTo>
                                    <a:lnTo>
                                      <a:pt x="50" y="125"/>
                                    </a:lnTo>
                                    <a:lnTo>
                                      <a:pt x="60" y="120"/>
                                    </a:lnTo>
                                    <a:lnTo>
                                      <a:pt x="85" y="110"/>
                                    </a:lnTo>
                                    <a:lnTo>
                                      <a:pt x="85" y="110"/>
                                    </a:lnTo>
                                    <a:lnTo>
                                      <a:pt x="90" y="105"/>
                                    </a:lnTo>
                                    <a:lnTo>
                                      <a:pt x="85" y="100"/>
                                    </a:lnTo>
                                    <a:lnTo>
                                      <a:pt x="85" y="100"/>
                                    </a:lnTo>
                                    <a:lnTo>
                                      <a:pt x="70" y="95"/>
                                    </a:lnTo>
                                    <a:lnTo>
                                      <a:pt x="60" y="95"/>
                                    </a:lnTo>
                                    <a:lnTo>
                                      <a:pt x="45" y="105"/>
                                    </a:lnTo>
                                    <a:lnTo>
                                      <a:pt x="30" y="115"/>
                                    </a:lnTo>
                                    <a:lnTo>
                                      <a:pt x="20" y="130"/>
                                    </a:lnTo>
                                    <a:lnTo>
                                      <a:pt x="15" y="145"/>
                                    </a:lnTo>
                                    <a:lnTo>
                                      <a:pt x="15" y="160"/>
                                    </a:lnTo>
                                    <a:lnTo>
                                      <a:pt x="15" y="175"/>
                                    </a:lnTo>
                                    <a:lnTo>
                                      <a:pt x="15" y="175"/>
                                    </a:lnTo>
                                    <a:lnTo>
                                      <a:pt x="25" y="185"/>
                                    </a:lnTo>
                                    <a:lnTo>
                                      <a:pt x="35" y="190"/>
                                    </a:lnTo>
                                    <a:lnTo>
                                      <a:pt x="50" y="195"/>
                                    </a:lnTo>
                                    <a:lnTo>
                                      <a:pt x="65" y="195"/>
                                    </a:lnTo>
                                    <a:lnTo>
                                      <a:pt x="95" y="185"/>
                                    </a:lnTo>
                                    <a:lnTo>
                                      <a:pt x="120" y="175"/>
                                    </a:lnTo>
                                    <a:lnTo>
                                      <a:pt x="120" y="175"/>
                                    </a:lnTo>
                                    <a:lnTo>
                                      <a:pt x="140" y="160"/>
                                    </a:lnTo>
                                    <a:lnTo>
                                      <a:pt x="150" y="145"/>
                                    </a:lnTo>
                                    <a:lnTo>
                                      <a:pt x="160" y="130"/>
                                    </a:lnTo>
                                    <a:lnTo>
                                      <a:pt x="170" y="110"/>
                                    </a:lnTo>
                                    <a:lnTo>
                                      <a:pt x="170" y="90"/>
                                    </a:lnTo>
                                    <a:lnTo>
                                      <a:pt x="170" y="70"/>
                                    </a:lnTo>
                                    <a:lnTo>
                                      <a:pt x="165" y="50"/>
                                    </a:lnTo>
                                    <a:lnTo>
                                      <a:pt x="155" y="35"/>
                                    </a:lnTo>
                                    <a:lnTo>
                                      <a:pt x="155" y="35"/>
                                    </a:lnTo>
                                    <a:lnTo>
                                      <a:pt x="140" y="15"/>
                                    </a:lnTo>
                                    <a:lnTo>
                                      <a:pt x="120" y="5"/>
                                    </a:lnTo>
                                    <a:lnTo>
                                      <a:pt x="100" y="0"/>
                                    </a:lnTo>
                                    <a:lnTo>
                                      <a:pt x="80" y="5"/>
                                    </a:lnTo>
                                    <a:lnTo>
                                      <a:pt x="55" y="10"/>
                                    </a:lnTo>
                                    <a:lnTo>
                                      <a:pt x="35" y="25"/>
                                    </a:lnTo>
                                    <a:lnTo>
                                      <a:pt x="0" y="50"/>
                                    </a:lnTo>
                                    <a:lnTo>
                                      <a:pt x="0" y="50"/>
                                    </a:lnTo>
                                    <a:lnTo>
                                      <a:pt x="0" y="55"/>
                                    </a:lnTo>
                                    <a:lnTo>
                                      <a:pt x="5" y="60"/>
                                    </a:lnTo>
                                    <a:lnTo>
                                      <a:pt x="5" y="6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8839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098" name="Freeform 50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1067" y="751"/>
                                <a:ext cx="170" cy="19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5" y="55"/>
                                  </a:cxn>
                                  <a:cxn ang="0">
                                    <a:pos x="60" y="25"/>
                                  </a:cxn>
                                  <a:cxn ang="0">
                                    <a:pos x="105" y="25"/>
                                  </a:cxn>
                                  <a:cxn ang="0">
                                    <a:pos x="115" y="30"/>
                                  </a:cxn>
                                  <a:cxn ang="0">
                                    <a:pos x="140" y="55"/>
                                  </a:cxn>
                                  <a:cxn ang="0">
                                    <a:pos x="140" y="85"/>
                                  </a:cxn>
                                  <a:cxn ang="0">
                                    <a:pos x="130" y="115"/>
                                  </a:cxn>
                                  <a:cxn ang="0">
                                    <a:pos x="110" y="140"/>
                                  </a:cxn>
                                  <a:cxn ang="0">
                                    <a:pos x="80" y="155"/>
                                  </a:cxn>
                                  <a:cxn ang="0">
                                    <a:pos x="50" y="165"/>
                                  </a:cxn>
                                  <a:cxn ang="0">
                                    <a:pos x="30" y="155"/>
                                  </a:cxn>
                                  <a:cxn ang="0">
                                    <a:pos x="40" y="130"/>
                                  </a:cxn>
                                  <a:cxn ang="0">
                                    <a:pos x="50" y="120"/>
                                  </a:cxn>
                                  <a:cxn ang="0">
                                    <a:pos x="80" y="110"/>
                                  </a:cxn>
                                  <a:cxn ang="0">
                                    <a:pos x="85" y="105"/>
                                  </a:cxn>
                                  <a:cxn ang="0">
                                    <a:pos x="85" y="95"/>
                                  </a:cxn>
                                  <a:cxn ang="0">
                                    <a:pos x="55" y="95"/>
                                  </a:cxn>
                                  <a:cxn ang="0">
                                    <a:pos x="30" y="110"/>
                                  </a:cxn>
                                  <a:cxn ang="0">
                                    <a:pos x="15" y="140"/>
                                  </a:cxn>
                                  <a:cxn ang="0">
                                    <a:pos x="15" y="170"/>
                                  </a:cxn>
                                  <a:cxn ang="0">
                                    <a:pos x="20" y="180"/>
                                  </a:cxn>
                                  <a:cxn ang="0">
                                    <a:pos x="45" y="190"/>
                                  </a:cxn>
                                  <a:cxn ang="0">
                                    <a:pos x="95" y="180"/>
                                  </a:cxn>
                                  <a:cxn ang="0">
                                    <a:pos x="120" y="170"/>
                                  </a:cxn>
                                  <a:cxn ang="0">
                                    <a:pos x="150" y="145"/>
                                  </a:cxn>
                                  <a:cxn ang="0">
                                    <a:pos x="165" y="110"/>
                                  </a:cxn>
                                  <a:cxn ang="0">
                                    <a:pos x="170" y="70"/>
                                  </a:cxn>
                                  <a:cxn ang="0">
                                    <a:pos x="155" y="30"/>
                                  </a:cxn>
                                  <a:cxn ang="0">
                                    <a:pos x="135" y="10"/>
                                  </a:cxn>
                                  <a:cxn ang="0">
                                    <a:pos x="95" y="0"/>
                                  </a:cxn>
                                  <a:cxn ang="0">
                                    <a:pos x="55" y="10"/>
                                  </a:cxn>
                                  <a:cxn ang="0">
                                    <a:pos x="0" y="50"/>
                                  </a:cxn>
                                  <a:cxn ang="0">
                                    <a:pos x="0" y="55"/>
                                  </a:cxn>
                                  <a:cxn ang="0">
                                    <a:pos x="5" y="55"/>
                                  </a:cxn>
                                </a:cxnLst>
                                <a:rect l="0" t="0" r="r" b="b"/>
                                <a:pathLst>
                                  <a:path w="170" h="190">
                                    <a:moveTo>
                                      <a:pt x="5" y="55"/>
                                    </a:moveTo>
                                    <a:lnTo>
                                      <a:pt x="5" y="55"/>
                                    </a:lnTo>
                                    <a:lnTo>
                                      <a:pt x="30" y="35"/>
                                    </a:lnTo>
                                    <a:lnTo>
                                      <a:pt x="60" y="25"/>
                                    </a:lnTo>
                                    <a:lnTo>
                                      <a:pt x="90" y="20"/>
                                    </a:lnTo>
                                    <a:lnTo>
                                      <a:pt x="105" y="25"/>
                                    </a:lnTo>
                                    <a:lnTo>
                                      <a:pt x="115" y="30"/>
                                    </a:lnTo>
                                    <a:lnTo>
                                      <a:pt x="115" y="30"/>
                                    </a:lnTo>
                                    <a:lnTo>
                                      <a:pt x="130" y="45"/>
                                    </a:lnTo>
                                    <a:lnTo>
                                      <a:pt x="140" y="55"/>
                                    </a:lnTo>
                                    <a:lnTo>
                                      <a:pt x="140" y="70"/>
                                    </a:lnTo>
                                    <a:lnTo>
                                      <a:pt x="140" y="85"/>
                                    </a:lnTo>
                                    <a:lnTo>
                                      <a:pt x="140" y="100"/>
                                    </a:lnTo>
                                    <a:lnTo>
                                      <a:pt x="130" y="115"/>
                                    </a:lnTo>
                                    <a:lnTo>
                                      <a:pt x="110" y="140"/>
                                    </a:lnTo>
                                    <a:lnTo>
                                      <a:pt x="110" y="140"/>
                                    </a:lnTo>
                                    <a:lnTo>
                                      <a:pt x="95" y="150"/>
                                    </a:lnTo>
                                    <a:lnTo>
                                      <a:pt x="80" y="155"/>
                                    </a:lnTo>
                                    <a:lnTo>
                                      <a:pt x="50" y="165"/>
                                    </a:lnTo>
                                    <a:lnTo>
                                      <a:pt x="50" y="165"/>
                                    </a:lnTo>
                                    <a:lnTo>
                                      <a:pt x="35" y="160"/>
                                    </a:lnTo>
                                    <a:lnTo>
                                      <a:pt x="30" y="155"/>
                                    </a:lnTo>
                                    <a:lnTo>
                                      <a:pt x="35" y="140"/>
                                    </a:lnTo>
                                    <a:lnTo>
                                      <a:pt x="40" y="130"/>
                                    </a:lnTo>
                                    <a:lnTo>
                                      <a:pt x="40" y="130"/>
                                    </a:lnTo>
                                    <a:lnTo>
                                      <a:pt x="50" y="120"/>
                                    </a:lnTo>
                                    <a:lnTo>
                                      <a:pt x="60" y="115"/>
                                    </a:lnTo>
                                    <a:lnTo>
                                      <a:pt x="80" y="110"/>
                                    </a:lnTo>
                                    <a:lnTo>
                                      <a:pt x="80" y="110"/>
                                    </a:lnTo>
                                    <a:lnTo>
                                      <a:pt x="85" y="105"/>
                                    </a:lnTo>
                                    <a:lnTo>
                                      <a:pt x="85" y="95"/>
                                    </a:lnTo>
                                    <a:lnTo>
                                      <a:pt x="85" y="95"/>
                                    </a:lnTo>
                                    <a:lnTo>
                                      <a:pt x="70" y="90"/>
                                    </a:lnTo>
                                    <a:lnTo>
                                      <a:pt x="55" y="95"/>
                                    </a:lnTo>
                                    <a:lnTo>
                                      <a:pt x="40" y="100"/>
                                    </a:lnTo>
                                    <a:lnTo>
                                      <a:pt x="30" y="110"/>
                                    </a:lnTo>
                                    <a:lnTo>
                                      <a:pt x="20" y="125"/>
                                    </a:lnTo>
                                    <a:lnTo>
                                      <a:pt x="15" y="140"/>
                                    </a:lnTo>
                                    <a:lnTo>
                                      <a:pt x="10" y="155"/>
                                    </a:lnTo>
                                    <a:lnTo>
                                      <a:pt x="15" y="170"/>
                                    </a:lnTo>
                                    <a:lnTo>
                                      <a:pt x="15" y="170"/>
                                    </a:lnTo>
                                    <a:lnTo>
                                      <a:pt x="20" y="180"/>
                                    </a:lnTo>
                                    <a:lnTo>
                                      <a:pt x="35" y="190"/>
                                    </a:lnTo>
                                    <a:lnTo>
                                      <a:pt x="45" y="190"/>
                                    </a:lnTo>
                                    <a:lnTo>
                                      <a:pt x="60" y="190"/>
                                    </a:lnTo>
                                    <a:lnTo>
                                      <a:pt x="95" y="180"/>
                                    </a:lnTo>
                                    <a:lnTo>
                                      <a:pt x="120" y="170"/>
                                    </a:lnTo>
                                    <a:lnTo>
                                      <a:pt x="120" y="170"/>
                                    </a:lnTo>
                                    <a:lnTo>
                                      <a:pt x="135" y="160"/>
                                    </a:lnTo>
                                    <a:lnTo>
                                      <a:pt x="150" y="145"/>
                                    </a:lnTo>
                                    <a:lnTo>
                                      <a:pt x="160" y="125"/>
                                    </a:lnTo>
                                    <a:lnTo>
                                      <a:pt x="165" y="110"/>
                                    </a:lnTo>
                                    <a:lnTo>
                                      <a:pt x="170" y="90"/>
                                    </a:lnTo>
                                    <a:lnTo>
                                      <a:pt x="170" y="70"/>
                                    </a:lnTo>
                                    <a:lnTo>
                                      <a:pt x="165" y="50"/>
                                    </a:lnTo>
                                    <a:lnTo>
                                      <a:pt x="155" y="30"/>
                                    </a:lnTo>
                                    <a:lnTo>
                                      <a:pt x="155" y="30"/>
                                    </a:lnTo>
                                    <a:lnTo>
                                      <a:pt x="135" y="10"/>
                                    </a:lnTo>
                                    <a:lnTo>
                                      <a:pt x="115" y="0"/>
                                    </a:lnTo>
                                    <a:lnTo>
                                      <a:pt x="95" y="0"/>
                                    </a:lnTo>
                                    <a:lnTo>
                                      <a:pt x="75" y="0"/>
                                    </a:lnTo>
                                    <a:lnTo>
                                      <a:pt x="55" y="10"/>
                                    </a:lnTo>
                                    <a:lnTo>
                                      <a:pt x="35" y="20"/>
                                    </a:lnTo>
                                    <a:lnTo>
                                      <a:pt x="0" y="50"/>
                                    </a:lnTo>
                                    <a:lnTo>
                                      <a:pt x="0" y="50"/>
                                    </a:lnTo>
                                    <a:lnTo>
                                      <a:pt x="0" y="55"/>
                                    </a:lnTo>
                                    <a:lnTo>
                                      <a:pt x="5" y="55"/>
                                    </a:lnTo>
                                    <a:lnTo>
                                      <a:pt x="5" y="5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8839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099" name="Freeform 51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862" y="926"/>
                                <a:ext cx="170" cy="19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5" y="55"/>
                                  </a:cxn>
                                  <a:cxn ang="0">
                                    <a:pos x="60" y="25"/>
                                  </a:cxn>
                                  <a:cxn ang="0">
                                    <a:pos x="105" y="25"/>
                                  </a:cxn>
                                  <a:cxn ang="0">
                                    <a:pos x="120" y="35"/>
                                  </a:cxn>
                                  <a:cxn ang="0">
                                    <a:pos x="140" y="60"/>
                                  </a:cxn>
                                  <a:cxn ang="0">
                                    <a:pos x="140" y="90"/>
                                  </a:cxn>
                                  <a:cxn ang="0">
                                    <a:pos x="130" y="120"/>
                                  </a:cxn>
                                  <a:cxn ang="0">
                                    <a:pos x="110" y="145"/>
                                  </a:cxn>
                                  <a:cxn ang="0">
                                    <a:pos x="80" y="160"/>
                                  </a:cxn>
                                  <a:cxn ang="0">
                                    <a:pos x="50" y="165"/>
                                  </a:cxn>
                                  <a:cxn ang="0">
                                    <a:pos x="30" y="155"/>
                                  </a:cxn>
                                  <a:cxn ang="0">
                                    <a:pos x="40" y="130"/>
                                  </a:cxn>
                                  <a:cxn ang="0">
                                    <a:pos x="50" y="125"/>
                                  </a:cxn>
                                  <a:cxn ang="0">
                                    <a:pos x="80" y="110"/>
                                  </a:cxn>
                                  <a:cxn ang="0">
                                    <a:pos x="85" y="105"/>
                                  </a:cxn>
                                  <a:cxn ang="0">
                                    <a:pos x="85" y="100"/>
                                  </a:cxn>
                                  <a:cxn ang="0">
                                    <a:pos x="55" y="95"/>
                                  </a:cxn>
                                  <a:cxn ang="0">
                                    <a:pos x="30" y="115"/>
                                  </a:cxn>
                                  <a:cxn ang="0">
                                    <a:pos x="15" y="145"/>
                                  </a:cxn>
                                  <a:cxn ang="0">
                                    <a:pos x="15" y="170"/>
                                  </a:cxn>
                                  <a:cxn ang="0">
                                    <a:pos x="20" y="185"/>
                                  </a:cxn>
                                  <a:cxn ang="0">
                                    <a:pos x="45" y="190"/>
                                  </a:cxn>
                                  <a:cxn ang="0">
                                    <a:pos x="95" y="185"/>
                                  </a:cxn>
                                  <a:cxn ang="0">
                                    <a:pos x="120" y="175"/>
                                  </a:cxn>
                                  <a:cxn ang="0">
                                    <a:pos x="150" y="145"/>
                                  </a:cxn>
                                  <a:cxn ang="0">
                                    <a:pos x="165" y="110"/>
                                  </a:cxn>
                                  <a:cxn ang="0">
                                    <a:pos x="170" y="70"/>
                                  </a:cxn>
                                  <a:cxn ang="0">
                                    <a:pos x="155" y="30"/>
                                  </a:cxn>
                                  <a:cxn ang="0">
                                    <a:pos x="135" y="15"/>
                                  </a:cxn>
                                  <a:cxn ang="0">
                                    <a:pos x="95" y="0"/>
                                  </a:cxn>
                                  <a:cxn ang="0">
                                    <a:pos x="55" y="10"/>
                                  </a:cxn>
                                  <a:cxn ang="0">
                                    <a:pos x="0" y="50"/>
                                  </a:cxn>
                                  <a:cxn ang="0">
                                    <a:pos x="0" y="55"/>
                                  </a:cxn>
                                  <a:cxn ang="0">
                                    <a:pos x="5" y="55"/>
                                  </a:cxn>
                                </a:cxnLst>
                                <a:rect l="0" t="0" r="r" b="b"/>
                                <a:pathLst>
                                  <a:path w="170" h="190">
                                    <a:moveTo>
                                      <a:pt x="5" y="55"/>
                                    </a:moveTo>
                                    <a:lnTo>
                                      <a:pt x="5" y="55"/>
                                    </a:lnTo>
                                    <a:lnTo>
                                      <a:pt x="30" y="40"/>
                                    </a:lnTo>
                                    <a:lnTo>
                                      <a:pt x="60" y="25"/>
                                    </a:lnTo>
                                    <a:lnTo>
                                      <a:pt x="90" y="25"/>
                                    </a:lnTo>
                                    <a:lnTo>
                                      <a:pt x="105" y="25"/>
                                    </a:lnTo>
                                    <a:lnTo>
                                      <a:pt x="120" y="35"/>
                                    </a:lnTo>
                                    <a:lnTo>
                                      <a:pt x="120" y="35"/>
                                    </a:lnTo>
                                    <a:lnTo>
                                      <a:pt x="130" y="45"/>
                                    </a:lnTo>
                                    <a:lnTo>
                                      <a:pt x="140" y="60"/>
                                    </a:lnTo>
                                    <a:lnTo>
                                      <a:pt x="140" y="75"/>
                                    </a:lnTo>
                                    <a:lnTo>
                                      <a:pt x="140" y="90"/>
                                    </a:lnTo>
                                    <a:lnTo>
                                      <a:pt x="140" y="105"/>
                                    </a:lnTo>
                                    <a:lnTo>
                                      <a:pt x="130" y="120"/>
                                    </a:lnTo>
                                    <a:lnTo>
                                      <a:pt x="110" y="145"/>
                                    </a:lnTo>
                                    <a:lnTo>
                                      <a:pt x="110" y="145"/>
                                    </a:lnTo>
                                    <a:lnTo>
                                      <a:pt x="95" y="150"/>
                                    </a:lnTo>
                                    <a:lnTo>
                                      <a:pt x="80" y="160"/>
                                    </a:lnTo>
                                    <a:lnTo>
                                      <a:pt x="50" y="165"/>
                                    </a:lnTo>
                                    <a:lnTo>
                                      <a:pt x="50" y="165"/>
                                    </a:lnTo>
                                    <a:lnTo>
                                      <a:pt x="35" y="165"/>
                                    </a:lnTo>
                                    <a:lnTo>
                                      <a:pt x="30" y="155"/>
                                    </a:lnTo>
                                    <a:lnTo>
                                      <a:pt x="35" y="145"/>
                                    </a:lnTo>
                                    <a:lnTo>
                                      <a:pt x="40" y="130"/>
                                    </a:lnTo>
                                    <a:lnTo>
                                      <a:pt x="40" y="130"/>
                                    </a:lnTo>
                                    <a:lnTo>
                                      <a:pt x="50" y="125"/>
                                    </a:lnTo>
                                    <a:lnTo>
                                      <a:pt x="60" y="120"/>
                                    </a:lnTo>
                                    <a:lnTo>
                                      <a:pt x="80" y="110"/>
                                    </a:lnTo>
                                    <a:lnTo>
                                      <a:pt x="80" y="110"/>
                                    </a:lnTo>
                                    <a:lnTo>
                                      <a:pt x="85" y="105"/>
                                    </a:lnTo>
                                    <a:lnTo>
                                      <a:pt x="85" y="100"/>
                                    </a:lnTo>
                                    <a:lnTo>
                                      <a:pt x="85" y="100"/>
                                    </a:lnTo>
                                    <a:lnTo>
                                      <a:pt x="70" y="95"/>
                                    </a:lnTo>
                                    <a:lnTo>
                                      <a:pt x="55" y="95"/>
                                    </a:lnTo>
                                    <a:lnTo>
                                      <a:pt x="40" y="105"/>
                                    </a:lnTo>
                                    <a:lnTo>
                                      <a:pt x="30" y="115"/>
                                    </a:lnTo>
                                    <a:lnTo>
                                      <a:pt x="20" y="130"/>
                                    </a:lnTo>
                                    <a:lnTo>
                                      <a:pt x="15" y="145"/>
                                    </a:lnTo>
                                    <a:lnTo>
                                      <a:pt x="10" y="160"/>
                                    </a:lnTo>
                                    <a:lnTo>
                                      <a:pt x="15" y="170"/>
                                    </a:lnTo>
                                    <a:lnTo>
                                      <a:pt x="15" y="170"/>
                                    </a:lnTo>
                                    <a:lnTo>
                                      <a:pt x="20" y="185"/>
                                    </a:lnTo>
                                    <a:lnTo>
                                      <a:pt x="35" y="190"/>
                                    </a:lnTo>
                                    <a:lnTo>
                                      <a:pt x="45" y="190"/>
                                    </a:lnTo>
                                    <a:lnTo>
                                      <a:pt x="65" y="190"/>
                                    </a:lnTo>
                                    <a:lnTo>
                                      <a:pt x="95" y="185"/>
                                    </a:lnTo>
                                    <a:lnTo>
                                      <a:pt x="120" y="175"/>
                                    </a:lnTo>
                                    <a:lnTo>
                                      <a:pt x="120" y="175"/>
                                    </a:lnTo>
                                    <a:lnTo>
                                      <a:pt x="135" y="160"/>
                                    </a:lnTo>
                                    <a:lnTo>
                                      <a:pt x="150" y="145"/>
                                    </a:lnTo>
                                    <a:lnTo>
                                      <a:pt x="160" y="130"/>
                                    </a:lnTo>
                                    <a:lnTo>
                                      <a:pt x="165" y="110"/>
                                    </a:lnTo>
                                    <a:lnTo>
                                      <a:pt x="170" y="90"/>
                                    </a:lnTo>
                                    <a:lnTo>
                                      <a:pt x="170" y="70"/>
                                    </a:lnTo>
                                    <a:lnTo>
                                      <a:pt x="165" y="50"/>
                                    </a:lnTo>
                                    <a:lnTo>
                                      <a:pt x="155" y="30"/>
                                    </a:lnTo>
                                    <a:lnTo>
                                      <a:pt x="155" y="30"/>
                                    </a:lnTo>
                                    <a:lnTo>
                                      <a:pt x="135" y="15"/>
                                    </a:lnTo>
                                    <a:lnTo>
                                      <a:pt x="120" y="5"/>
                                    </a:lnTo>
                                    <a:lnTo>
                                      <a:pt x="95" y="0"/>
                                    </a:lnTo>
                                    <a:lnTo>
                                      <a:pt x="75" y="5"/>
                                    </a:lnTo>
                                    <a:lnTo>
                                      <a:pt x="55" y="10"/>
                                    </a:lnTo>
                                    <a:lnTo>
                                      <a:pt x="35" y="20"/>
                                    </a:lnTo>
                                    <a:lnTo>
                                      <a:pt x="0" y="50"/>
                                    </a:lnTo>
                                    <a:lnTo>
                                      <a:pt x="0" y="50"/>
                                    </a:lnTo>
                                    <a:lnTo>
                                      <a:pt x="0" y="55"/>
                                    </a:lnTo>
                                    <a:lnTo>
                                      <a:pt x="5" y="55"/>
                                    </a:lnTo>
                                    <a:lnTo>
                                      <a:pt x="5" y="5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8839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00" name="Freeform 52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596" y="991"/>
                                <a:ext cx="176" cy="195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5" y="60"/>
                                  </a:cxn>
                                  <a:cxn ang="0">
                                    <a:pos x="60" y="25"/>
                                  </a:cxn>
                                  <a:cxn ang="0">
                                    <a:pos x="106" y="25"/>
                                  </a:cxn>
                                  <a:cxn ang="0">
                                    <a:pos x="121" y="35"/>
                                  </a:cxn>
                                  <a:cxn ang="0">
                                    <a:pos x="146" y="60"/>
                                  </a:cxn>
                                  <a:cxn ang="0">
                                    <a:pos x="146" y="90"/>
                                  </a:cxn>
                                  <a:cxn ang="0">
                                    <a:pos x="136" y="120"/>
                                  </a:cxn>
                                  <a:cxn ang="0">
                                    <a:pos x="116" y="145"/>
                                  </a:cxn>
                                  <a:cxn ang="0">
                                    <a:pos x="85" y="160"/>
                                  </a:cxn>
                                  <a:cxn ang="0">
                                    <a:pos x="50" y="165"/>
                                  </a:cxn>
                                  <a:cxn ang="0">
                                    <a:pos x="35" y="155"/>
                                  </a:cxn>
                                  <a:cxn ang="0">
                                    <a:pos x="45" y="135"/>
                                  </a:cxn>
                                  <a:cxn ang="0">
                                    <a:pos x="55" y="125"/>
                                  </a:cxn>
                                  <a:cxn ang="0">
                                    <a:pos x="85" y="110"/>
                                  </a:cxn>
                                  <a:cxn ang="0">
                                    <a:pos x="90" y="105"/>
                                  </a:cxn>
                                  <a:cxn ang="0">
                                    <a:pos x="90" y="100"/>
                                  </a:cxn>
                                  <a:cxn ang="0">
                                    <a:pos x="60" y="95"/>
                                  </a:cxn>
                                  <a:cxn ang="0">
                                    <a:pos x="35" y="115"/>
                                  </a:cxn>
                                  <a:cxn ang="0">
                                    <a:pos x="15" y="145"/>
                                  </a:cxn>
                                  <a:cxn ang="0">
                                    <a:pos x="15" y="175"/>
                                  </a:cxn>
                                  <a:cxn ang="0">
                                    <a:pos x="25" y="185"/>
                                  </a:cxn>
                                  <a:cxn ang="0">
                                    <a:pos x="50" y="195"/>
                                  </a:cxn>
                                  <a:cxn ang="0">
                                    <a:pos x="95" y="185"/>
                                  </a:cxn>
                                  <a:cxn ang="0">
                                    <a:pos x="121" y="175"/>
                                  </a:cxn>
                                  <a:cxn ang="0">
                                    <a:pos x="156" y="145"/>
                                  </a:cxn>
                                  <a:cxn ang="0">
                                    <a:pos x="171" y="110"/>
                                  </a:cxn>
                                  <a:cxn ang="0">
                                    <a:pos x="176" y="70"/>
                                  </a:cxn>
                                  <a:cxn ang="0">
                                    <a:pos x="161" y="35"/>
                                  </a:cxn>
                                  <a:cxn ang="0">
                                    <a:pos x="141" y="15"/>
                                  </a:cxn>
                                  <a:cxn ang="0">
                                    <a:pos x="101" y="0"/>
                                  </a:cxn>
                                  <a:cxn ang="0">
                                    <a:pos x="60" y="10"/>
                                  </a:cxn>
                                  <a:cxn ang="0">
                                    <a:pos x="0" y="50"/>
                                  </a:cxn>
                                  <a:cxn ang="0">
                                    <a:pos x="0" y="55"/>
                                  </a:cxn>
                                  <a:cxn ang="0">
                                    <a:pos x="5" y="60"/>
                                  </a:cxn>
                                </a:cxnLst>
                                <a:rect l="0" t="0" r="r" b="b"/>
                                <a:pathLst>
                                  <a:path w="176" h="195">
                                    <a:moveTo>
                                      <a:pt x="5" y="60"/>
                                    </a:moveTo>
                                    <a:lnTo>
                                      <a:pt x="5" y="60"/>
                                    </a:lnTo>
                                    <a:lnTo>
                                      <a:pt x="35" y="40"/>
                                    </a:lnTo>
                                    <a:lnTo>
                                      <a:pt x="60" y="25"/>
                                    </a:lnTo>
                                    <a:lnTo>
                                      <a:pt x="90" y="25"/>
                                    </a:lnTo>
                                    <a:lnTo>
                                      <a:pt x="106" y="25"/>
                                    </a:lnTo>
                                    <a:lnTo>
                                      <a:pt x="121" y="35"/>
                                    </a:lnTo>
                                    <a:lnTo>
                                      <a:pt x="121" y="35"/>
                                    </a:lnTo>
                                    <a:lnTo>
                                      <a:pt x="136" y="45"/>
                                    </a:lnTo>
                                    <a:lnTo>
                                      <a:pt x="146" y="60"/>
                                    </a:lnTo>
                                    <a:lnTo>
                                      <a:pt x="146" y="75"/>
                                    </a:lnTo>
                                    <a:lnTo>
                                      <a:pt x="146" y="90"/>
                                    </a:lnTo>
                                    <a:lnTo>
                                      <a:pt x="141" y="105"/>
                                    </a:lnTo>
                                    <a:lnTo>
                                      <a:pt x="136" y="120"/>
                                    </a:lnTo>
                                    <a:lnTo>
                                      <a:pt x="116" y="145"/>
                                    </a:lnTo>
                                    <a:lnTo>
                                      <a:pt x="116" y="145"/>
                                    </a:lnTo>
                                    <a:lnTo>
                                      <a:pt x="101" y="155"/>
                                    </a:lnTo>
                                    <a:lnTo>
                                      <a:pt x="85" y="160"/>
                                    </a:lnTo>
                                    <a:lnTo>
                                      <a:pt x="50" y="165"/>
                                    </a:lnTo>
                                    <a:lnTo>
                                      <a:pt x="50" y="165"/>
                                    </a:lnTo>
                                    <a:lnTo>
                                      <a:pt x="40" y="165"/>
                                    </a:lnTo>
                                    <a:lnTo>
                                      <a:pt x="35" y="155"/>
                                    </a:lnTo>
                                    <a:lnTo>
                                      <a:pt x="40" y="145"/>
                                    </a:lnTo>
                                    <a:lnTo>
                                      <a:pt x="45" y="135"/>
                                    </a:lnTo>
                                    <a:lnTo>
                                      <a:pt x="45" y="135"/>
                                    </a:lnTo>
                                    <a:lnTo>
                                      <a:pt x="55" y="125"/>
                                    </a:lnTo>
                                    <a:lnTo>
                                      <a:pt x="65" y="120"/>
                                    </a:lnTo>
                                    <a:lnTo>
                                      <a:pt x="85" y="110"/>
                                    </a:lnTo>
                                    <a:lnTo>
                                      <a:pt x="85" y="110"/>
                                    </a:lnTo>
                                    <a:lnTo>
                                      <a:pt x="90" y="105"/>
                                    </a:lnTo>
                                    <a:lnTo>
                                      <a:pt x="90" y="100"/>
                                    </a:lnTo>
                                    <a:lnTo>
                                      <a:pt x="90" y="100"/>
                                    </a:lnTo>
                                    <a:lnTo>
                                      <a:pt x="75" y="95"/>
                                    </a:lnTo>
                                    <a:lnTo>
                                      <a:pt x="60" y="95"/>
                                    </a:lnTo>
                                    <a:lnTo>
                                      <a:pt x="45" y="105"/>
                                    </a:lnTo>
                                    <a:lnTo>
                                      <a:pt x="35" y="115"/>
                                    </a:lnTo>
                                    <a:lnTo>
                                      <a:pt x="25" y="130"/>
                                    </a:lnTo>
                                    <a:lnTo>
                                      <a:pt x="15" y="145"/>
                                    </a:lnTo>
                                    <a:lnTo>
                                      <a:pt x="15" y="160"/>
                                    </a:lnTo>
                                    <a:lnTo>
                                      <a:pt x="15" y="175"/>
                                    </a:lnTo>
                                    <a:lnTo>
                                      <a:pt x="15" y="175"/>
                                    </a:lnTo>
                                    <a:lnTo>
                                      <a:pt x="25" y="185"/>
                                    </a:lnTo>
                                    <a:lnTo>
                                      <a:pt x="35" y="190"/>
                                    </a:lnTo>
                                    <a:lnTo>
                                      <a:pt x="50" y="195"/>
                                    </a:lnTo>
                                    <a:lnTo>
                                      <a:pt x="65" y="195"/>
                                    </a:lnTo>
                                    <a:lnTo>
                                      <a:pt x="95" y="185"/>
                                    </a:lnTo>
                                    <a:lnTo>
                                      <a:pt x="121" y="175"/>
                                    </a:lnTo>
                                    <a:lnTo>
                                      <a:pt x="121" y="175"/>
                                    </a:lnTo>
                                    <a:lnTo>
                                      <a:pt x="141" y="160"/>
                                    </a:lnTo>
                                    <a:lnTo>
                                      <a:pt x="156" y="145"/>
                                    </a:lnTo>
                                    <a:lnTo>
                                      <a:pt x="166" y="130"/>
                                    </a:lnTo>
                                    <a:lnTo>
                                      <a:pt x="171" y="110"/>
                                    </a:lnTo>
                                    <a:lnTo>
                                      <a:pt x="176" y="90"/>
                                    </a:lnTo>
                                    <a:lnTo>
                                      <a:pt x="176" y="70"/>
                                    </a:lnTo>
                                    <a:lnTo>
                                      <a:pt x="166" y="50"/>
                                    </a:lnTo>
                                    <a:lnTo>
                                      <a:pt x="161" y="35"/>
                                    </a:lnTo>
                                    <a:lnTo>
                                      <a:pt x="161" y="35"/>
                                    </a:lnTo>
                                    <a:lnTo>
                                      <a:pt x="141" y="15"/>
                                    </a:lnTo>
                                    <a:lnTo>
                                      <a:pt x="121" y="5"/>
                                    </a:lnTo>
                                    <a:lnTo>
                                      <a:pt x="101" y="0"/>
                                    </a:lnTo>
                                    <a:lnTo>
                                      <a:pt x="80" y="5"/>
                                    </a:lnTo>
                                    <a:lnTo>
                                      <a:pt x="60" y="10"/>
                                    </a:lnTo>
                                    <a:lnTo>
                                      <a:pt x="35" y="25"/>
                                    </a:lnTo>
                                    <a:lnTo>
                                      <a:pt x="0" y="50"/>
                                    </a:lnTo>
                                    <a:lnTo>
                                      <a:pt x="0" y="50"/>
                                    </a:lnTo>
                                    <a:lnTo>
                                      <a:pt x="0" y="55"/>
                                    </a:lnTo>
                                    <a:lnTo>
                                      <a:pt x="5" y="60"/>
                                    </a:lnTo>
                                    <a:lnTo>
                                      <a:pt x="5" y="6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8839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01" name="Freeform 53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336" y="1031"/>
                                <a:ext cx="175" cy="195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5" y="60"/>
                                  </a:cxn>
                                  <a:cxn ang="0">
                                    <a:pos x="60" y="30"/>
                                  </a:cxn>
                                  <a:cxn ang="0">
                                    <a:pos x="105" y="30"/>
                                  </a:cxn>
                                  <a:cxn ang="0">
                                    <a:pos x="120" y="35"/>
                                  </a:cxn>
                                  <a:cxn ang="0">
                                    <a:pos x="140" y="60"/>
                                  </a:cxn>
                                  <a:cxn ang="0">
                                    <a:pos x="145" y="90"/>
                                  </a:cxn>
                                  <a:cxn ang="0">
                                    <a:pos x="135" y="120"/>
                                  </a:cxn>
                                  <a:cxn ang="0">
                                    <a:pos x="115" y="145"/>
                                  </a:cxn>
                                  <a:cxn ang="0">
                                    <a:pos x="85" y="160"/>
                                  </a:cxn>
                                  <a:cxn ang="0">
                                    <a:pos x="50" y="170"/>
                                  </a:cxn>
                                  <a:cxn ang="0">
                                    <a:pos x="35" y="155"/>
                                  </a:cxn>
                                  <a:cxn ang="0">
                                    <a:pos x="45" y="135"/>
                                  </a:cxn>
                                  <a:cxn ang="0">
                                    <a:pos x="55" y="125"/>
                                  </a:cxn>
                                  <a:cxn ang="0">
                                    <a:pos x="85" y="115"/>
                                  </a:cxn>
                                  <a:cxn ang="0">
                                    <a:pos x="90" y="105"/>
                                  </a:cxn>
                                  <a:cxn ang="0">
                                    <a:pos x="85" y="100"/>
                                  </a:cxn>
                                  <a:cxn ang="0">
                                    <a:pos x="60" y="95"/>
                                  </a:cxn>
                                  <a:cxn ang="0">
                                    <a:pos x="35" y="115"/>
                                  </a:cxn>
                                  <a:cxn ang="0">
                                    <a:pos x="15" y="145"/>
                                  </a:cxn>
                                  <a:cxn ang="0">
                                    <a:pos x="15" y="175"/>
                                  </a:cxn>
                                  <a:cxn ang="0">
                                    <a:pos x="25" y="185"/>
                                  </a:cxn>
                                  <a:cxn ang="0">
                                    <a:pos x="50" y="195"/>
                                  </a:cxn>
                                  <a:cxn ang="0">
                                    <a:pos x="95" y="185"/>
                                  </a:cxn>
                                  <a:cxn ang="0">
                                    <a:pos x="120" y="175"/>
                                  </a:cxn>
                                  <a:cxn ang="0">
                                    <a:pos x="150" y="150"/>
                                  </a:cxn>
                                  <a:cxn ang="0">
                                    <a:pos x="170" y="110"/>
                                  </a:cxn>
                                  <a:cxn ang="0">
                                    <a:pos x="170" y="70"/>
                                  </a:cxn>
                                  <a:cxn ang="0">
                                    <a:pos x="155" y="35"/>
                                  </a:cxn>
                                  <a:cxn ang="0">
                                    <a:pos x="140" y="15"/>
                                  </a:cxn>
                                  <a:cxn ang="0">
                                    <a:pos x="100" y="0"/>
                                  </a:cxn>
                                  <a:cxn ang="0">
                                    <a:pos x="55" y="15"/>
                                  </a:cxn>
                                  <a:cxn ang="0">
                                    <a:pos x="0" y="50"/>
                                  </a:cxn>
                                  <a:cxn ang="0">
                                    <a:pos x="0" y="60"/>
                                  </a:cxn>
                                  <a:cxn ang="0">
                                    <a:pos x="5" y="60"/>
                                  </a:cxn>
                                </a:cxnLst>
                                <a:rect l="0" t="0" r="r" b="b"/>
                                <a:pathLst>
                                  <a:path w="175" h="195">
                                    <a:moveTo>
                                      <a:pt x="5" y="60"/>
                                    </a:moveTo>
                                    <a:lnTo>
                                      <a:pt x="5" y="60"/>
                                    </a:lnTo>
                                    <a:lnTo>
                                      <a:pt x="30" y="40"/>
                                    </a:lnTo>
                                    <a:lnTo>
                                      <a:pt x="60" y="30"/>
                                    </a:lnTo>
                                    <a:lnTo>
                                      <a:pt x="90" y="25"/>
                                    </a:lnTo>
                                    <a:lnTo>
                                      <a:pt x="105" y="30"/>
                                    </a:lnTo>
                                    <a:lnTo>
                                      <a:pt x="120" y="35"/>
                                    </a:lnTo>
                                    <a:lnTo>
                                      <a:pt x="120" y="35"/>
                                    </a:lnTo>
                                    <a:lnTo>
                                      <a:pt x="135" y="45"/>
                                    </a:lnTo>
                                    <a:lnTo>
                                      <a:pt x="140" y="60"/>
                                    </a:lnTo>
                                    <a:lnTo>
                                      <a:pt x="145" y="75"/>
                                    </a:lnTo>
                                    <a:lnTo>
                                      <a:pt x="145" y="90"/>
                                    </a:lnTo>
                                    <a:lnTo>
                                      <a:pt x="140" y="105"/>
                                    </a:lnTo>
                                    <a:lnTo>
                                      <a:pt x="135" y="120"/>
                                    </a:lnTo>
                                    <a:lnTo>
                                      <a:pt x="115" y="145"/>
                                    </a:lnTo>
                                    <a:lnTo>
                                      <a:pt x="115" y="145"/>
                                    </a:lnTo>
                                    <a:lnTo>
                                      <a:pt x="100" y="155"/>
                                    </a:lnTo>
                                    <a:lnTo>
                                      <a:pt x="85" y="160"/>
                                    </a:lnTo>
                                    <a:lnTo>
                                      <a:pt x="50" y="170"/>
                                    </a:lnTo>
                                    <a:lnTo>
                                      <a:pt x="50" y="170"/>
                                    </a:lnTo>
                                    <a:lnTo>
                                      <a:pt x="40" y="165"/>
                                    </a:lnTo>
                                    <a:lnTo>
                                      <a:pt x="35" y="155"/>
                                    </a:lnTo>
                                    <a:lnTo>
                                      <a:pt x="35" y="145"/>
                                    </a:lnTo>
                                    <a:lnTo>
                                      <a:pt x="45" y="135"/>
                                    </a:lnTo>
                                    <a:lnTo>
                                      <a:pt x="45" y="135"/>
                                    </a:lnTo>
                                    <a:lnTo>
                                      <a:pt x="55" y="125"/>
                                    </a:lnTo>
                                    <a:lnTo>
                                      <a:pt x="65" y="120"/>
                                    </a:lnTo>
                                    <a:lnTo>
                                      <a:pt x="85" y="115"/>
                                    </a:lnTo>
                                    <a:lnTo>
                                      <a:pt x="85" y="115"/>
                                    </a:lnTo>
                                    <a:lnTo>
                                      <a:pt x="90" y="105"/>
                                    </a:lnTo>
                                    <a:lnTo>
                                      <a:pt x="85" y="100"/>
                                    </a:lnTo>
                                    <a:lnTo>
                                      <a:pt x="85" y="100"/>
                                    </a:lnTo>
                                    <a:lnTo>
                                      <a:pt x="75" y="95"/>
                                    </a:lnTo>
                                    <a:lnTo>
                                      <a:pt x="60" y="95"/>
                                    </a:lnTo>
                                    <a:lnTo>
                                      <a:pt x="45" y="105"/>
                                    </a:lnTo>
                                    <a:lnTo>
                                      <a:pt x="35" y="115"/>
                                    </a:lnTo>
                                    <a:lnTo>
                                      <a:pt x="25" y="130"/>
                                    </a:lnTo>
                                    <a:lnTo>
                                      <a:pt x="15" y="145"/>
                                    </a:lnTo>
                                    <a:lnTo>
                                      <a:pt x="15" y="160"/>
                                    </a:lnTo>
                                    <a:lnTo>
                                      <a:pt x="15" y="175"/>
                                    </a:lnTo>
                                    <a:lnTo>
                                      <a:pt x="15" y="175"/>
                                    </a:lnTo>
                                    <a:lnTo>
                                      <a:pt x="25" y="185"/>
                                    </a:lnTo>
                                    <a:lnTo>
                                      <a:pt x="35" y="190"/>
                                    </a:lnTo>
                                    <a:lnTo>
                                      <a:pt x="50" y="195"/>
                                    </a:lnTo>
                                    <a:lnTo>
                                      <a:pt x="65" y="195"/>
                                    </a:lnTo>
                                    <a:lnTo>
                                      <a:pt x="95" y="185"/>
                                    </a:lnTo>
                                    <a:lnTo>
                                      <a:pt x="120" y="175"/>
                                    </a:lnTo>
                                    <a:lnTo>
                                      <a:pt x="120" y="175"/>
                                    </a:lnTo>
                                    <a:lnTo>
                                      <a:pt x="140" y="165"/>
                                    </a:lnTo>
                                    <a:lnTo>
                                      <a:pt x="150" y="150"/>
                                    </a:lnTo>
                                    <a:lnTo>
                                      <a:pt x="165" y="130"/>
                                    </a:lnTo>
                                    <a:lnTo>
                                      <a:pt x="170" y="110"/>
                                    </a:lnTo>
                                    <a:lnTo>
                                      <a:pt x="175" y="90"/>
                                    </a:lnTo>
                                    <a:lnTo>
                                      <a:pt x="170" y="70"/>
                                    </a:lnTo>
                                    <a:lnTo>
                                      <a:pt x="165" y="55"/>
                                    </a:lnTo>
                                    <a:lnTo>
                                      <a:pt x="155" y="35"/>
                                    </a:lnTo>
                                    <a:lnTo>
                                      <a:pt x="155" y="35"/>
                                    </a:lnTo>
                                    <a:lnTo>
                                      <a:pt x="140" y="15"/>
                                    </a:lnTo>
                                    <a:lnTo>
                                      <a:pt x="120" y="5"/>
                                    </a:lnTo>
                                    <a:lnTo>
                                      <a:pt x="100" y="0"/>
                                    </a:lnTo>
                                    <a:lnTo>
                                      <a:pt x="80" y="5"/>
                                    </a:lnTo>
                                    <a:lnTo>
                                      <a:pt x="55" y="15"/>
                                    </a:lnTo>
                                    <a:lnTo>
                                      <a:pt x="35" y="25"/>
                                    </a:lnTo>
                                    <a:lnTo>
                                      <a:pt x="0" y="50"/>
                                    </a:lnTo>
                                    <a:lnTo>
                                      <a:pt x="0" y="50"/>
                                    </a:lnTo>
                                    <a:lnTo>
                                      <a:pt x="0" y="60"/>
                                    </a:lnTo>
                                    <a:lnTo>
                                      <a:pt x="5" y="60"/>
                                    </a:lnTo>
                                    <a:lnTo>
                                      <a:pt x="5" y="6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8839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02" name="Freeform 54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461" y="1176"/>
                                <a:ext cx="175" cy="196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5" y="60"/>
                                  </a:cxn>
                                  <a:cxn ang="0">
                                    <a:pos x="60" y="30"/>
                                  </a:cxn>
                                  <a:cxn ang="0">
                                    <a:pos x="105" y="30"/>
                                  </a:cxn>
                                  <a:cxn ang="0">
                                    <a:pos x="120" y="35"/>
                                  </a:cxn>
                                  <a:cxn ang="0">
                                    <a:pos x="145" y="60"/>
                                  </a:cxn>
                                  <a:cxn ang="0">
                                    <a:pos x="145" y="90"/>
                                  </a:cxn>
                                  <a:cxn ang="0">
                                    <a:pos x="135" y="120"/>
                                  </a:cxn>
                                  <a:cxn ang="0">
                                    <a:pos x="115" y="145"/>
                                  </a:cxn>
                                  <a:cxn ang="0">
                                    <a:pos x="85" y="160"/>
                                  </a:cxn>
                                  <a:cxn ang="0">
                                    <a:pos x="50" y="170"/>
                                  </a:cxn>
                                  <a:cxn ang="0">
                                    <a:pos x="35" y="155"/>
                                  </a:cxn>
                                  <a:cxn ang="0">
                                    <a:pos x="45" y="135"/>
                                  </a:cxn>
                                  <a:cxn ang="0">
                                    <a:pos x="55" y="125"/>
                                  </a:cxn>
                                  <a:cxn ang="0">
                                    <a:pos x="85" y="115"/>
                                  </a:cxn>
                                  <a:cxn ang="0">
                                    <a:pos x="90" y="105"/>
                                  </a:cxn>
                                  <a:cxn ang="0">
                                    <a:pos x="90" y="100"/>
                                  </a:cxn>
                                  <a:cxn ang="0">
                                    <a:pos x="60" y="95"/>
                                  </a:cxn>
                                  <a:cxn ang="0">
                                    <a:pos x="35" y="115"/>
                                  </a:cxn>
                                  <a:cxn ang="0">
                                    <a:pos x="20" y="140"/>
                                  </a:cxn>
                                  <a:cxn ang="0">
                                    <a:pos x="15" y="170"/>
                                  </a:cxn>
                                  <a:cxn ang="0">
                                    <a:pos x="20" y="185"/>
                                  </a:cxn>
                                  <a:cxn ang="0">
                                    <a:pos x="45" y="196"/>
                                  </a:cxn>
                                  <a:cxn ang="0">
                                    <a:pos x="95" y="185"/>
                                  </a:cxn>
                                  <a:cxn ang="0">
                                    <a:pos x="120" y="175"/>
                                  </a:cxn>
                                  <a:cxn ang="0">
                                    <a:pos x="155" y="150"/>
                                  </a:cxn>
                                  <a:cxn ang="0">
                                    <a:pos x="170" y="110"/>
                                  </a:cxn>
                                  <a:cxn ang="0">
                                    <a:pos x="175" y="70"/>
                                  </a:cxn>
                                  <a:cxn ang="0">
                                    <a:pos x="160" y="35"/>
                                  </a:cxn>
                                  <a:cxn ang="0">
                                    <a:pos x="140" y="15"/>
                                  </a:cxn>
                                  <a:cxn ang="0">
                                    <a:pos x="100" y="0"/>
                                  </a:cxn>
                                  <a:cxn ang="0">
                                    <a:pos x="60" y="15"/>
                                  </a:cxn>
                                  <a:cxn ang="0">
                                    <a:pos x="0" y="50"/>
                                  </a:cxn>
                                  <a:cxn ang="0">
                                    <a:pos x="0" y="60"/>
                                  </a:cxn>
                                  <a:cxn ang="0">
                                    <a:pos x="5" y="60"/>
                                  </a:cxn>
                                </a:cxnLst>
                                <a:rect l="0" t="0" r="r" b="b"/>
                                <a:pathLst>
                                  <a:path w="175" h="196">
                                    <a:moveTo>
                                      <a:pt x="5" y="60"/>
                                    </a:moveTo>
                                    <a:lnTo>
                                      <a:pt x="5" y="60"/>
                                    </a:lnTo>
                                    <a:lnTo>
                                      <a:pt x="35" y="40"/>
                                    </a:lnTo>
                                    <a:lnTo>
                                      <a:pt x="60" y="30"/>
                                    </a:lnTo>
                                    <a:lnTo>
                                      <a:pt x="90" y="25"/>
                                    </a:lnTo>
                                    <a:lnTo>
                                      <a:pt x="105" y="30"/>
                                    </a:lnTo>
                                    <a:lnTo>
                                      <a:pt x="120" y="35"/>
                                    </a:lnTo>
                                    <a:lnTo>
                                      <a:pt x="120" y="35"/>
                                    </a:lnTo>
                                    <a:lnTo>
                                      <a:pt x="135" y="45"/>
                                    </a:lnTo>
                                    <a:lnTo>
                                      <a:pt x="145" y="60"/>
                                    </a:lnTo>
                                    <a:lnTo>
                                      <a:pt x="145" y="75"/>
                                    </a:lnTo>
                                    <a:lnTo>
                                      <a:pt x="145" y="90"/>
                                    </a:lnTo>
                                    <a:lnTo>
                                      <a:pt x="140" y="105"/>
                                    </a:lnTo>
                                    <a:lnTo>
                                      <a:pt x="135" y="120"/>
                                    </a:lnTo>
                                    <a:lnTo>
                                      <a:pt x="115" y="145"/>
                                    </a:lnTo>
                                    <a:lnTo>
                                      <a:pt x="115" y="145"/>
                                    </a:lnTo>
                                    <a:lnTo>
                                      <a:pt x="100" y="155"/>
                                    </a:lnTo>
                                    <a:lnTo>
                                      <a:pt x="85" y="160"/>
                                    </a:lnTo>
                                    <a:lnTo>
                                      <a:pt x="50" y="170"/>
                                    </a:lnTo>
                                    <a:lnTo>
                                      <a:pt x="50" y="170"/>
                                    </a:lnTo>
                                    <a:lnTo>
                                      <a:pt x="40" y="165"/>
                                    </a:lnTo>
                                    <a:lnTo>
                                      <a:pt x="35" y="155"/>
                                    </a:lnTo>
                                    <a:lnTo>
                                      <a:pt x="40" y="145"/>
                                    </a:lnTo>
                                    <a:lnTo>
                                      <a:pt x="45" y="135"/>
                                    </a:lnTo>
                                    <a:lnTo>
                                      <a:pt x="45" y="135"/>
                                    </a:lnTo>
                                    <a:lnTo>
                                      <a:pt x="55" y="125"/>
                                    </a:lnTo>
                                    <a:lnTo>
                                      <a:pt x="65" y="120"/>
                                    </a:lnTo>
                                    <a:lnTo>
                                      <a:pt x="85" y="115"/>
                                    </a:lnTo>
                                    <a:lnTo>
                                      <a:pt x="85" y="115"/>
                                    </a:lnTo>
                                    <a:lnTo>
                                      <a:pt x="90" y="105"/>
                                    </a:lnTo>
                                    <a:lnTo>
                                      <a:pt x="90" y="100"/>
                                    </a:lnTo>
                                    <a:lnTo>
                                      <a:pt x="90" y="100"/>
                                    </a:lnTo>
                                    <a:lnTo>
                                      <a:pt x="75" y="95"/>
                                    </a:lnTo>
                                    <a:lnTo>
                                      <a:pt x="60" y="95"/>
                                    </a:lnTo>
                                    <a:lnTo>
                                      <a:pt x="45" y="105"/>
                                    </a:lnTo>
                                    <a:lnTo>
                                      <a:pt x="35" y="115"/>
                                    </a:lnTo>
                                    <a:lnTo>
                                      <a:pt x="25" y="125"/>
                                    </a:lnTo>
                                    <a:lnTo>
                                      <a:pt x="20" y="140"/>
                                    </a:lnTo>
                                    <a:lnTo>
                                      <a:pt x="15" y="155"/>
                                    </a:lnTo>
                                    <a:lnTo>
                                      <a:pt x="15" y="170"/>
                                    </a:lnTo>
                                    <a:lnTo>
                                      <a:pt x="15" y="170"/>
                                    </a:lnTo>
                                    <a:lnTo>
                                      <a:pt x="20" y="185"/>
                                    </a:lnTo>
                                    <a:lnTo>
                                      <a:pt x="30" y="191"/>
                                    </a:lnTo>
                                    <a:lnTo>
                                      <a:pt x="45" y="196"/>
                                    </a:lnTo>
                                    <a:lnTo>
                                      <a:pt x="65" y="196"/>
                                    </a:lnTo>
                                    <a:lnTo>
                                      <a:pt x="95" y="185"/>
                                    </a:lnTo>
                                    <a:lnTo>
                                      <a:pt x="120" y="175"/>
                                    </a:lnTo>
                                    <a:lnTo>
                                      <a:pt x="120" y="175"/>
                                    </a:lnTo>
                                    <a:lnTo>
                                      <a:pt x="140" y="165"/>
                                    </a:lnTo>
                                    <a:lnTo>
                                      <a:pt x="155" y="150"/>
                                    </a:lnTo>
                                    <a:lnTo>
                                      <a:pt x="165" y="130"/>
                                    </a:lnTo>
                                    <a:lnTo>
                                      <a:pt x="170" y="110"/>
                                    </a:lnTo>
                                    <a:lnTo>
                                      <a:pt x="175" y="90"/>
                                    </a:lnTo>
                                    <a:lnTo>
                                      <a:pt x="175" y="70"/>
                                    </a:lnTo>
                                    <a:lnTo>
                                      <a:pt x="165" y="55"/>
                                    </a:lnTo>
                                    <a:lnTo>
                                      <a:pt x="160" y="35"/>
                                    </a:lnTo>
                                    <a:lnTo>
                                      <a:pt x="160" y="35"/>
                                    </a:lnTo>
                                    <a:lnTo>
                                      <a:pt x="140" y="15"/>
                                    </a:lnTo>
                                    <a:lnTo>
                                      <a:pt x="120" y="5"/>
                                    </a:lnTo>
                                    <a:lnTo>
                                      <a:pt x="100" y="0"/>
                                    </a:lnTo>
                                    <a:lnTo>
                                      <a:pt x="80" y="5"/>
                                    </a:lnTo>
                                    <a:lnTo>
                                      <a:pt x="60" y="15"/>
                                    </a:lnTo>
                                    <a:lnTo>
                                      <a:pt x="35" y="25"/>
                                    </a:lnTo>
                                    <a:lnTo>
                                      <a:pt x="0" y="50"/>
                                    </a:lnTo>
                                    <a:lnTo>
                                      <a:pt x="0" y="50"/>
                                    </a:lnTo>
                                    <a:lnTo>
                                      <a:pt x="0" y="60"/>
                                    </a:lnTo>
                                    <a:lnTo>
                                      <a:pt x="5" y="60"/>
                                    </a:lnTo>
                                    <a:lnTo>
                                      <a:pt x="5" y="6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8839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03" name="Freeform 55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266" y="1266"/>
                                <a:ext cx="170" cy="19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5" y="55"/>
                                  </a:cxn>
                                  <a:cxn ang="0">
                                    <a:pos x="60" y="25"/>
                                  </a:cxn>
                                  <a:cxn ang="0">
                                    <a:pos x="105" y="25"/>
                                  </a:cxn>
                                  <a:cxn ang="0">
                                    <a:pos x="120" y="35"/>
                                  </a:cxn>
                                  <a:cxn ang="0">
                                    <a:pos x="140" y="60"/>
                                  </a:cxn>
                                  <a:cxn ang="0">
                                    <a:pos x="140" y="90"/>
                                  </a:cxn>
                                  <a:cxn ang="0">
                                    <a:pos x="130" y="121"/>
                                  </a:cxn>
                                  <a:cxn ang="0">
                                    <a:pos x="110" y="146"/>
                                  </a:cxn>
                                  <a:cxn ang="0">
                                    <a:pos x="80" y="161"/>
                                  </a:cxn>
                                  <a:cxn ang="0">
                                    <a:pos x="50" y="166"/>
                                  </a:cxn>
                                  <a:cxn ang="0">
                                    <a:pos x="30" y="156"/>
                                  </a:cxn>
                                  <a:cxn ang="0">
                                    <a:pos x="40" y="131"/>
                                  </a:cxn>
                                  <a:cxn ang="0">
                                    <a:pos x="50" y="126"/>
                                  </a:cxn>
                                  <a:cxn ang="0">
                                    <a:pos x="80" y="111"/>
                                  </a:cxn>
                                  <a:cxn ang="0">
                                    <a:pos x="90" y="106"/>
                                  </a:cxn>
                                  <a:cxn ang="0">
                                    <a:pos x="85" y="101"/>
                                  </a:cxn>
                                  <a:cxn ang="0">
                                    <a:pos x="55" y="95"/>
                                  </a:cxn>
                                  <a:cxn ang="0">
                                    <a:pos x="30" y="116"/>
                                  </a:cxn>
                                  <a:cxn ang="0">
                                    <a:pos x="15" y="146"/>
                                  </a:cxn>
                                  <a:cxn ang="0">
                                    <a:pos x="15" y="171"/>
                                  </a:cxn>
                                  <a:cxn ang="0">
                                    <a:pos x="20" y="186"/>
                                  </a:cxn>
                                  <a:cxn ang="0">
                                    <a:pos x="45" y="191"/>
                                  </a:cxn>
                                  <a:cxn ang="0">
                                    <a:pos x="95" y="186"/>
                                  </a:cxn>
                                  <a:cxn ang="0">
                                    <a:pos x="120" y="176"/>
                                  </a:cxn>
                                  <a:cxn ang="0">
                                    <a:pos x="150" y="146"/>
                                  </a:cxn>
                                  <a:cxn ang="0">
                                    <a:pos x="165" y="111"/>
                                  </a:cxn>
                                  <a:cxn ang="0">
                                    <a:pos x="170" y="70"/>
                                  </a:cxn>
                                  <a:cxn ang="0">
                                    <a:pos x="155" y="30"/>
                                  </a:cxn>
                                  <a:cxn ang="0">
                                    <a:pos x="135" y="15"/>
                                  </a:cxn>
                                  <a:cxn ang="0">
                                    <a:pos x="95" y="0"/>
                                  </a:cxn>
                                  <a:cxn ang="0">
                                    <a:pos x="55" y="10"/>
                                  </a:cxn>
                                  <a:cxn ang="0">
                                    <a:pos x="0" y="50"/>
                                  </a:cxn>
                                  <a:cxn ang="0">
                                    <a:pos x="0" y="55"/>
                                  </a:cxn>
                                  <a:cxn ang="0">
                                    <a:pos x="5" y="55"/>
                                  </a:cxn>
                                </a:cxnLst>
                                <a:rect l="0" t="0" r="r" b="b"/>
                                <a:pathLst>
                                  <a:path w="170" h="191">
                                    <a:moveTo>
                                      <a:pt x="5" y="55"/>
                                    </a:moveTo>
                                    <a:lnTo>
                                      <a:pt x="5" y="55"/>
                                    </a:lnTo>
                                    <a:lnTo>
                                      <a:pt x="30" y="40"/>
                                    </a:lnTo>
                                    <a:lnTo>
                                      <a:pt x="60" y="25"/>
                                    </a:lnTo>
                                    <a:lnTo>
                                      <a:pt x="90" y="25"/>
                                    </a:lnTo>
                                    <a:lnTo>
                                      <a:pt x="105" y="25"/>
                                    </a:lnTo>
                                    <a:lnTo>
                                      <a:pt x="120" y="35"/>
                                    </a:lnTo>
                                    <a:lnTo>
                                      <a:pt x="120" y="35"/>
                                    </a:lnTo>
                                    <a:lnTo>
                                      <a:pt x="130" y="45"/>
                                    </a:lnTo>
                                    <a:lnTo>
                                      <a:pt x="140" y="60"/>
                                    </a:lnTo>
                                    <a:lnTo>
                                      <a:pt x="145" y="75"/>
                                    </a:lnTo>
                                    <a:lnTo>
                                      <a:pt x="140" y="90"/>
                                    </a:lnTo>
                                    <a:lnTo>
                                      <a:pt x="140" y="106"/>
                                    </a:lnTo>
                                    <a:lnTo>
                                      <a:pt x="130" y="121"/>
                                    </a:lnTo>
                                    <a:lnTo>
                                      <a:pt x="110" y="146"/>
                                    </a:lnTo>
                                    <a:lnTo>
                                      <a:pt x="110" y="146"/>
                                    </a:lnTo>
                                    <a:lnTo>
                                      <a:pt x="95" y="151"/>
                                    </a:lnTo>
                                    <a:lnTo>
                                      <a:pt x="80" y="161"/>
                                    </a:lnTo>
                                    <a:lnTo>
                                      <a:pt x="50" y="166"/>
                                    </a:lnTo>
                                    <a:lnTo>
                                      <a:pt x="50" y="166"/>
                                    </a:lnTo>
                                    <a:lnTo>
                                      <a:pt x="35" y="166"/>
                                    </a:lnTo>
                                    <a:lnTo>
                                      <a:pt x="30" y="156"/>
                                    </a:lnTo>
                                    <a:lnTo>
                                      <a:pt x="35" y="146"/>
                                    </a:lnTo>
                                    <a:lnTo>
                                      <a:pt x="40" y="131"/>
                                    </a:lnTo>
                                    <a:lnTo>
                                      <a:pt x="40" y="131"/>
                                    </a:lnTo>
                                    <a:lnTo>
                                      <a:pt x="50" y="126"/>
                                    </a:lnTo>
                                    <a:lnTo>
                                      <a:pt x="60" y="121"/>
                                    </a:lnTo>
                                    <a:lnTo>
                                      <a:pt x="80" y="111"/>
                                    </a:lnTo>
                                    <a:lnTo>
                                      <a:pt x="80" y="111"/>
                                    </a:lnTo>
                                    <a:lnTo>
                                      <a:pt x="90" y="106"/>
                                    </a:lnTo>
                                    <a:lnTo>
                                      <a:pt x="85" y="101"/>
                                    </a:lnTo>
                                    <a:lnTo>
                                      <a:pt x="85" y="101"/>
                                    </a:lnTo>
                                    <a:lnTo>
                                      <a:pt x="70" y="95"/>
                                    </a:lnTo>
                                    <a:lnTo>
                                      <a:pt x="55" y="95"/>
                                    </a:lnTo>
                                    <a:lnTo>
                                      <a:pt x="40" y="106"/>
                                    </a:lnTo>
                                    <a:lnTo>
                                      <a:pt x="30" y="116"/>
                                    </a:lnTo>
                                    <a:lnTo>
                                      <a:pt x="20" y="131"/>
                                    </a:lnTo>
                                    <a:lnTo>
                                      <a:pt x="15" y="146"/>
                                    </a:lnTo>
                                    <a:lnTo>
                                      <a:pt x="10" y="161"/>
                                    </a:lnTo>
                                    <a:lnTo>
                                      <a:pt x="15" y="171"/>
                                    </a:lnTo>
                                    <a:lnTo>
                                      <a:pt x="15" y="171"/>
                                    </a:lnTo>
                                    <a:lnTo>
                                      <a:pt x="20" y="186"/>
                                    </a:lnTo>
                                    <a:lnTo>
                                      <a:pt x="35" y="191"/>
                                    </a:lnTo>
                                    <a:lnTo>
                                      <a:pt x="45" y="191"/>
                                    </a:lnTo>
                                    <a:lnTo>
                                      <a:pt x="65" y="191"/>
                                    </a:lnTo>
                                    <a:lnTo>
                                      <a:pt x="95" y="186"/>
                                    </a:lnTo>
                                    <a:lnTo>
                                      <a:pt x="120" y="176"/>
                                    </a:lnTo>
                                    <a:lnTo>
                                      <a:pt x="120" y="176"/>
                                    </a:lnTo>
                                    <a:lnTo>
                                      <a:pt x="135" y="161"/>
                                    </a:lnTo>
                                    <a:lnTo>
                                      <a:pt x="150" y="146"/>
                                    </a:lnTo>
                                    <a:lnTo>
                                      <a:pt x="160" y="131"/>
                                    </a:lnTo>
                                    <a:lnTo>
                                      <a:pt x="165" y="111"/>
                                    </a:lnTo>
                                    <a:lnTo>
                                      <a:pt x="170" y="90"/>
                                    </a:lnTo>
                                    <a:lnTo>
                                      <a:pt x="170" y="70"/>
                                    </a:lnTo>
                                    <a:lnTo>
                                      <a:pt x="165" y="50"/>
                                    </a:lnTo>
                                    <a:lnTo>
                                      <a:pt x="155" y="30"/>
                                    </a:lnTo>
                                    <a:lnTo>
                                      <a:pt x="155" y="30"/>
                                    </a:lnTo>
                                    <a:lnTo>
                                      <a:pt x="135" y="15"/>
                                    </a:lnTo>
                                    <a:lnTo>
                                      <a:pt x="120" y="5"/>
                                    </a:lnTo>
                                    <a:lnTo>
                                      <a:pt x="95" y="0"/>
                                    </a:lnTo>
                                    <a:lnTo>
                                      <a:pt x="75" y="5"/>
                                    </a:lnTo>
                                    <a:lnTo>
                                      <a:pt x="55" y="10"/>
                                    </a:lnTo>
                                    <a:lnTo>
                                      <a:pt x="35" y="20"/>
                                    </a:lnTo>
                                    <a:lnTo>
                                      <a:pt x="0" y="50"/>
                                    </a:lnTo>
                                    <a:lnTo>
                                      <a:pt x="0" y="50"/>
                                    </a:lnTo>
                                    <a:lnTo>
                                      <a:pt x="0" y="55"/>
                                    </a:lnTo>
                                    <a:lnTo>
                                      <a:pt x="5" y="55"/>
                                    </a:lnTo>
                                    <a:lnTo>
                                      <a:pt x="5" y="5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8839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04" name="Freeform 56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236" y="846"/>
                                <a:ext cx="175" cy="19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10" y="55"/>
                                  </a:cxn>
                                  <a:cxn ang="0">
                                    <a:pos x="60" y="25"/>
                                  </a:cxn>
                                  <a:cxn ang="0">
                                    <a:pos x="105" y="25"/>
                                  </a:cxn>
                                  <a:cxn ang="0">
                                    <a:pos x="120" y="30"/>
                                  </a:cxn>
                                  <a:cxn ang="0">
                                    <a:pos x="145" y="55"/>
                                  </a:cxn>
                                  <a:cxn ang="0">
                                    <a:pos x="145" y="85"/>
                                  </a:cxn>
                                  <a:cxn ang="0">
                                    <a:pos x="135" y="115"/>
                                  </a:cxn>
                                  <a:cxn ang="0">
                                    <a:pos x="115" y="140"/>
                                  </a:cxn>
                                  <a:cxn ang="0">
                                    <a:pos x="85" y="155"/>
                                  </a:cxn>
                                  <a:cxn ang="0">
                                    <a:pos x="50" y="165"/>
                                  </a:cxn>
                                  <a:cxn ang="0">
                                    <a:pos x="35" y="155"/>
                                  </a:cxn>
                                  <a:cxn ang="0">
                                    <a:pos x="45" y="130"/>
                                  </a:cxn>
                                  <a:cxn ang="0">
                                    <a:pos x="55" y="120"/>
                                  </a:cxn>
                                  <a:cxn ang="0">
                                    <a:pos x="85" y="110"/>
                                  </a:cxn>
                                  <a:cxn ang="0">
                                    <a:pos x="90" y="105"/>
                                  </a:cxn>
                                  <a:cxn ang="0">
                                    <a:pos x="90" y="95"/>
                                  </a:cxn>
                                  <a:cxn ang="0">
                                    <a:pos x="60" y="95"/>
                                  </a:cxn>
                                  <a:cxn ang="0">
                                    <a:pos x="35" y="110"/>
                                  </a:cxn>
                                  <a:cxn ang="0">
                                    <a:pos x="15" y="140"/>
                                  </a:cxn>
                                  <a:cxn ang="0">
                                    <a:pos x="15" y="170"/>
                                  </a:cxn>
                                  <a:cxn ang="0">
                                    <a:pos x="25" y="180"/>
                                  </a:cxn>
                                  <a:cxn ang="0">
                                    <a:pos x="50" y="190"/>
                                  </a:cxn>
                                  <a:cxn ang="0">
                                    <a:pos x="100" y="180"/>
                                  </a:cxn>
                                  <a:cxn ang="0">
                                    <a:pos x="120" y="170"/>
                                  </a:cxn>
                                  <a:cxn ang="0">
                                    <a:pos x="155" y="145"/>
                                  </a:cxn>
                                  <a:cxn ang="0">
                                    <a:pos x="170" y="110"/>
                                  </a:cxn>
                                  <a:cxn ang="0">
                                    <a:pos x="175" y="70"/>
                                  </a:cxn>
                                  <a:cxn ang="0">
                                    <a:pos x="160" y="30"/>
                                  </a:cxn>
                                  <a:cxn ang="0">
                                    <a:pos x="140" y="10"/>
                                  </a:cxn>
                                  <a:cxn ang="0">
                                    <a:pos x="100" y="0"/>
                                  </a:cxn>
                                  <a:cxn ang="0">
                                    <a:pos x="60" y="10"/>
                                  </a:cxn>
                                  <a:cxn ang="0">
                                    <a:pos x="0" y="50"/>
                                  </a:cxn>
                                  <a:cxn ang="0">
                                    <a:pos x="0" y="55"/>
                                  </a:cxn>
                                  <a:cxn ang="0">
                                    <a:pos x="10" y="55"/>
                                  </a:cxn>
                                </a:cxnLst>
                                <a:rect l="0" t="0" r="r" b="b"/>
                                <a:pathLst>
                                  <a:path w="175" h="190">
                                    <a:moveTo>
                                      <a:pt x="10" y="55"/>
                                    </a:moveTo>
                                    <a:lnTo>
                                      <a:pt x="10" y="55"/>
                                    </a:lnTo>
                                    <a:lnTo>
                                      <a:pt x="35" y="35"/>
                                    </a:lnTo>
                                    <a:lnTo>
                                      <a:pt x="60" y="25"/>
                                    </a:lnTo>
                                    <a:lnTo>
                                      <a:pt x="90" y="20"/>
                                    </a:lnTo>
                                    <a:lnTo>
                                      <a:pt x="105" y="25"/>
                                    </a:lnTo>
                                    <a:lnTo>
                                      <a:pt x="120" y="30"/>
                                    </a:lnTo>
                                    <a:lnTo>
                                      <a:pt x="120" y="30"/>
                                    </a:lnTo>
                                    <a:lnTo>
                                      <a:pt x="135" y="40"/>
                                    </a:lnTo>
                                    <a:lnTo>
                                      <a:pt x="145" y="55"/>
                                    </a:lnTo>
                                    <a:lnTo>
                                      <a:pt x="145" y="70"/>
                                    </a:lnTo>
                                    <a:lnTo>
                                      <a:pt x="145" y="85"/>
                                    </a:lnTo>
                                    <a:lnTo>
                                      <a:pt x="140" y="100"/>
                                    </a:lnTo>
                                    <a:lnTo>
                                      <a:pt x="135" y="115"/>
                                    </a:lnTo>
                                    <a:lnTo>
                                      <a:pt x="115" y="140"/>
                                    </a:lnTo>
                                    <a:lnTo>
                                      <a:pt x="115" y="140"/>
                                    </a:lnTo>
                                    <a:lnTo>
                                      <a:pt x="100" y="150"/>
                                    </a:lnTo>
                                    <a:lnTo>
                                      <a:pt x="85" y="155"/>
                                    </a:lnTo>
                                    <a:lnTo>
                                      <a:pt x="50" y="165"/>
                                    </a:lnTo>
                                    <a:lnTo>
                                      <a:pt x="50" y="165"/>
                                    </a:lnTo>
                                    <a:lnTo>
                                      <a:pt x="40" y="160"/>
                                    </a:lnTo>
                                    <a:lnTo>
                                      <a:pt x="35" y="155"/>
                                    </a:lnTo>
                                    <a:lnTo>
                                      <a:pt x="40" y="140"/>
                                    </a:lnTo>
                                    <a:lnTo>
                                      <a:pt x="45" y="130"/>
                                    </a:lnTo>
                                    <a:lnTo>
                                      <a:pt x="45" y="130"/>
                                    </a:lnTo>
                                    <a:lnTo>
                                      <a:pt x="55" y="120"/>
                                    </a:lnTo>
                                    <a:lnTo>
                                      <a:pt x="65" y="115"/>
                                    </a:lnTo>
                                    <a:lnTo>
                                      <a:pt x="85" y="110"/>
                                    </a:lnTo>
                                    <a:lnTo>
                                      <a:pt x="85" y="110"/>
                                    </a:lnTo>
                                    <a:lnTo>
                                      <a:pt x="90" y="105"/>
                                    </a:lnTo>
                                    <a:lnTo>
                                      <a:pt x="90" y="95"/>
                                    </a:lnTo>
                                    <a:lnTo>
                                      <a:pt x="90" y="95"/>
                                    </a:lnTo>
                                    <a:lnTo>
                                      <a:pt x="75" y="90"/>
                                    </a:lnTo>
                                    <a:lnTo>
                                      <a:pt x="60" y="95"/>
                                    </a:lnTo>
                                    <a:lnTo>
                                      <a:pt x="45" y="100"/>
                                    </a:lnTo>
                                    <a:lnTo>
                                      <a:pt x="35" y="110"/>
                                    </a:lnTo>
                                    <a:lnTo>
                                      <a:pt x="25" y="125"/>
                                    </a:lnTo>
                                    <a:lnTo>
                                      <a:pt x="15" y="140"/>
                                    </a:lnTo>
                                    <a:lnTo>
                                      <a:pt x="15" y="155"/>
                                    </a:lnTo>
                                    <a:lnTo>
                                      <a:pt x="15" y="170"/>
                                    </a:lnTo>
                                    <a:lnTo>
                                      <a:pt x="15" y="170"/>
                                    </a:lnTo>
                                    <a:lnTo>
                                      <a:pt x="25" y="180"/>
                                    </a:lnTo>
                                    <a:lnTo>
                                      <a:pt x="35" y="190"/>
                                    </a:lnTo>
                                    <a:lnTo>
                                      <a:pt x="50" y="190"/>
                                    </a:lnTo>
                                    <a:lnTo>
                                      <a:pt x="65" y="190"/>
                                    </a:lnTo>
                                    <a:lnTo>
                                      <a:pt x="100" y="180"/>
                                    </a:lnTo>
                                    <a:lnTo>
                                      <a:pt x="120" y="170"/>
                                    </a:lnTo>
                                    <a:lnTo>
                                      <a:pt x="120" y="170"/>
                                    </a:lnTo>
                                    <a:lnTo>
                                      <a:pt x="140" y="160"/>
                                    </a:lnTo>
                                    <a:lnTo>
                                      <a:pt x="155" y="145"/>
                                    </a:lnTo>
                                    <a:lnTo>
                                      <a:pt x="165" y="125"/>
                                    </a:lnTo>
                                    <a:lnTo>
                                      <a:pt x="170" y="110"/>
                                    </a:lnTo>
                                    <a:lnTo>
                                      <a:pt x="175" y="90"/>
                                    </a:lnTo>
                                    <a:lnTo>
                                      <a:pt x="175" y="70"/>
                                    </a:lnTo>
                                    <a:lnTo>
                                      <a:pt x="170" y="50"/>
                                    </a:lnTo>
                                    <a:lnTo>
                                      <a:pt x="160" y="30"/>
                                    </a:lnTo>
                                    <a:lnTo>
                                      <a:pt x="160" y="30"/>
                                    </a:lnTo>
                                    <a:lnTo>
                                      <a:pt x="140" y="10"/>
                                    </a:lnTo>
                                    <a:lnTo>
                                      <a:pt x="120" y="0"/>
                                    </a:lnTo>
                                    <a:lnTo>
                                      <a:pt x="100" y="0"/>
                                    </a:lnTo>
                                    <a:lnTo>
                                      <a:pt x="80" y="0"/>
                                    </a:lnTo>
                                    <a:lnTo>
                                      <a:pt x="60" y="10"/>
                                    </a:lnTo>
                                    <a:lnTo>
                                      <a:pt x="35" y="20"/>
                                    </a:lnTo>
                                    <a:lnTo>
                                      <a:pt x="0" y="50"/>
                                    </a:lnTo>
                                    <a:lnTo>
                                      <a:pt x="0" y="50"/>
                                    </a:lnTo>
                                    <a:lnTo>
                                      <a:pt x="0" y="55"/>
                                    </a:lnTo>
                                    <a:lnTo>
                                      <a:pt x="10" y="55"/>
                                    </a:lnTo>
                                    <a:lnTo>
                                      <a:pt x="10" y="5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8839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05" name="Freeform 57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90" y="711"/>
                                <a:ext cx="176" cy="195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5" y="60"/>
                                  </a:cxn>
                                  <a:cxn ang="0">
                                    <a:pos x="61" y="25"/>
                                  </a:cxn>
                                  <a:cxn ang="0">
                                    <a:pos x="106" y="25"/>
                                  </a:cxn>
                                  <a:cxn ang="0">
                                    <a:pos x="121" y="35"/>
                                  </a:cxn>
                                  <a:cxn ang="0">
                                    <a:pos x="141" y="60"/>
                                  </a:cxn>
                                  <a:cxn ang="0">
                                    <a:pos x="146" y="90"/>
                                  </a:cxn>
                                  <a:cxn ang="0">
                                    <a:pos x="136" y="120"/>
                                  </a:cxn>
                                  <a:cxn ang="0">
                                    <a:pos x="116" y="145"/>
                                  </a:cxn>
                                  <a:cxn ang="0">
                                    <a:pos x="86" y="160"/>
                                  </a:cxn>
                                  <a:cxn ang="0">
                                    <a:pos x="51" y="165"/>
                                  </a:cxn>
                                  <a:cxn ang="0">
                                    <a:pos x="36" y="155"/>
                                  </a:cxn>
                                  <a:cxn ang="0">
                                    <a:pos x="46" y="135"/>
                                  </a:cxn>
                                  <a:cxn ang="0">
                                    <a:pos x="56" y="125"/>
                                  </a:cxn>
                                  <a:cxn ang="0">
                                    <a:pos x="86" y="110"/>
                                  </a:cxn>
                                  <a:cxn ang="0">
                                    <a:pos x="91" y="105"/>
                                  </a:cxn>
                                  <a:cxn ang="0">
                                    <a:pos x="91" y="100"/>
                                  </a:cxn>
                                  <a:cxn ang="0">
                                    <a:pos x="61" y="95"/>
                                  </a:cxn>
                                  <a:cxn ang="0">
                                    <a:pos x="36" y="115"/>
                                  </a:cxn>
                                  <a:cxn ang="0">
                                    <a:pos x="15" y="145"/>
                                  </a:cxn>
                                  <a:cxn ang="0">
                                    <a:pos x="15" y="175"/>
                                  </a:cxn>
                                  <a:cxn ang="0">
                                    <a:pos x="25" y="185"/>
                                  </a:cxn>
                                  <a:cxn ang="0">
                                    <a:pos x="51" y="195"/>
                                  </a:cxn>
                                  <a:cxn ang="0">
                                    <a:pos x="96" y="185"/>
                                  </a:cxn>
                                  <a:cxn ang="0">
                                    <a:pos x="121" y="175"/>
                                  </a:cxn>
                                  <a:cxn ang="0">
                                    <a:pos x="156" y="145"/>
                                  </a:cxn>
                                  <a:cxn ang="0">
                                    <a:pos x="171" y="110"/>
                                  </a:cxn>
                                  <a:cxn ang="0">
                                    <a:pos x="171" y="70"/>
                                  </a:cxn>
                                  <a:cxn ang="0">
                                    <a:pos x="161" y="35"/>
                                  </a:cxn>
                                  <a:cxn ang="0">
                                    <a:pos x="141" y="15"/>
                                  </a:cxn>
                                  <a:cxn ang="0">
                                    <a:pos x="101" y="0"/>
                                  </a:cxn>
                                  <a:cxn ang="0">
                                    <a:pos x="61" y="10"/>
                                  </a:cxn>
                                  <a:cxn ang="0">
                                    <a:pos x="0" y="50"/>
                                  </a:cxn>
                                  <a:cxn ang="0">
                                    <a:pos x="0" y="55"/>
                                  </a:cxn>
                                  <a:cxn ang="0">
                                    <a:pos x="5" y="60"/>
                                  </a:cxn>
                                </a:cxnLst>
                                <a:rect l="0" t="0" r="r" b="b"/>
                                <a:pathLst>
                                  <a:path w="176" h="195">
                                    <a:moveTo>
                                      <a:pt x="5" y="60"/>
                                    </a:moveTo>
                                    <a:lnTo>
                                      <a:pt x="5" y="60"/>
                                    </a:lnTo>
                                    <a:lnTo>
                                      <a:pt x="36" y="40"/>
                                    </a:lnTo>
                                    <a:lnTo>
                                      <a:pt x="61" y="25"/>
                                    </a:lnTo>
                                    <a:lnTo>
                                      <a:pt x="91" y="25"/>
                                    </a:lnTo>
                                    <a:lnTo>
                                      <a:pt x="106" y="25"/>
                                    </a:lnTo>
                                    <a:lnTo>
                                      <a:pt x="121" y="35"/>
                                    </a:lnTo>
                                    <a:lnTo>
                                      <a:pt x="121" y="35"/>
                                    </a:lnTo>
                                    <a:lnTo>
                                      <a:pt x="136" y="45"/>
                                    </a:lnTo>
                                    <a:lnTo>
                                      <a:pt x="141" y="60"/>
                                    </a:lnTo>
                                    <a:lnTo>
                                      <a:pt x="146" y="75"/>
                                    </a:lnTo>
                                    <a:lnTo>
                                      <a:pt x="146" y="90"/>
                                    </a:lnTo>
                                    <a:lnTo>
                                      <a:pt x="141" y="105"/>
                                    </a:lnTo>
                                    <a:lnTo>
                                      <a:pt x="136" y="120"/>
                                    </a:lnTo>
                                    <a:lnTo>
                                      <a:pt x="116" y="145"/>
                                    </a:lnTo>
                                    <a:lnTo>
                                      <a:pt x="116" y="145"/>
                                    </a:lnTo>
                                    <a:lnTo>
                                      <a:pt x="101" y="155"/>
                                    </a:lnTo>
                                    <a:lnTo>
                                      <a:pt x="86" y="160"/>
                                    </a:lnTo>
                                    <a:lnTo>
                                      <a:pt x="51" y="165"/>
                                    </a:lnTo>
                                    <a:lnTo>
                                      <a:pt x="51" y="165"/>
                                    </a:lnTo>
                                    <a:lnTo>
                                      <a:pt x="41" y="165"/>
                                    </a:lnTo>
                                    <a:lnTo>
                                      <a:pt x="36" y="155"/>
                                    </a:lnTo>
                                    <a:lnTo>
                                      <a:pt x="41" y="145"/>
                                    </a:lnTo>
                                    <a:lnTo>
                                      <a:pt x="46" y="135"/>
                                    </a:lnTo>
                                    <a:lnTo>
                                      <a:pt x="46" y="135"/>
                                    </a:lnTo>
                                    <a:lnTo>
                                      <a:pt x="56" y="125"/>
                                    </a:lnTo>
                                    <a:lnTo>
                                      <a:pt x="66" y="120"/>
                                    </a:lnTo>
                                    <a:lnTo>
                                      <a:pt x="86" y="110"/>
                                    </a:lnTo>
                                    <a:lnTo>
                                      <a:pt x="86" y="110"/>
                                    </a:lnTo>
                                    <a:lnTo>
                                      <a:pt x="91" y="105"/>
                                    </a:lnTo>
                                    <a:lnTo>
                                      <a:pt x="91" y="100"/>
                                    </a:lnTo>
                                    <a:lnTo>
                                      <a:pt x="91" y="100"/>
                                    </a:lnTo>
                                    <a:lnTo>
                                      <a:pt x="76" y="95"/>
                                    </a:lnTo>
                                    <a:lnTo>
                                      <a:pt x="61" y="95"/>
                                    </a:lnTo>
                                    <a:lnTo>
                                      <a:pt x="46" y="105"/>
                                    </a:lnTo>
                                    <a:lnTo>
                                      <a:pt x="36" y="115"/>
                                    </a:lnTo>
                                    <a:lnTo>
                                      <a:pt x="25" y="130"/>
                                    </a:lnTo>
                                    <a:lnTo>
                                      <a:pt x="15" y="145"/>
                                    </a:lnTo>
                                    <a:lnTo>
                                      <a:pt x="15" y="160"/>
                                    </a:lnTo>
                                    <a:lnTo>
                                      <a:pt x="15" y="175"/>
                                    </a:lnTo>
                                    <a:lnTo>
                                      <a:pt x="15" y="175"/>
                                    </a:lnTo>
                                    <a:lnTo>
                                      <a:pt x="25" y="185"/>
                                    </a:lnTo>
                                    <a:lnTo>
                                      <a:pt x="36" y="190"/>
                                    </a:lnTo>
                                    <a:lnTo>
                                      <a:pt x="51" y="195"/>
                                    </a:lnTo>
                                    <a:lnTo>
                                      <a:pt x="66" y="190"/>
                                    </a:lnTo>
                                    <a:lnTo>
                                      <a:pt x="96" y="185"/>
                                    </a:lnTo>
                                    <a:lnTo>
                                      <a:pt x="121" y="175"/>
                                    </a:lnTo>
                                    <a:lnTo>
                                      <a:pt x="121" y="175"/>
                                    </a:lnTo>
                                    <a:lnTo>
                                      <a:pt x="141" y="160"/>
                                    </a:lnTo>
                                    <a:lnTo>
                                      <a:pt x="156" y="145"/>
                                    </a:lnTo>
                                    <a:lnTo>
                                      <a:pt x="166" y="130"/>
                                    </a:lnTo>
                                    <a:lnTo>
                                      <a:pt x="171" y="110"/>
                                    </a:lnTo>
                                    <a:lnTo>
                                      <a:pt x="176" y="90"/>
                                    </a:lnTo>
                                    <a:lnTo>
                                      <a:pt x="171" y="70"/>
                                    </a:lnTo>
                                    <a:lnTo>
                                      <a:pt x="166" y="50"/>
                                    </a:lnTo>
                                    <a:lnTo>
                                      <a:pt x="161" y="35"/>
                                    </a:lnTo>
                                    <a:lnTo>
                                      <a:pt x="161" y="35"/>
                                    </a:lnTo>
                                    <a:lnTo>
                                      <a:pt x="141" y="15"/>
                                    </a:lnTo>
                                    <a:lnTo>
                                      <a:pt x="121" y="5"/>
                                    </a:lnTo>
                                    <a:lnTo>
                                      <a:pt x="101" y="0"/>
                                    </a:lnTo>
                                    <a:lnTo>
                                      <a:pt x="81" y="5"/>
                                    </a:lnTo>
                                    <a:lnTo>
                                      <a:pt x="61" y="10"/>
                                    </a:lnTo>
                                    <a:lnTo>
                                      <a:pt x="36" y="25"/>
                                    </a:lnTo>
                                    <a:lnTo>
                                      <a:pt x="0" y="50"/>
                                    </a:lnTo>
                                    <a:lnTo>
                                      <a:pt x="0" y="50"/>
                                    </a:lnTo>
                                    <a:lnTo>
                                      <a:pt x="0" y="55"/>
                                    </a:lnTo>
                                    <a:lnTo>
                                      <a:pt x="5" y="60"/>
                                    </a:lnTo>
                                    <a:lnTo>
                                      <a:pt x="5" y="6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8839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06" name="Freeform 58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356" y="591"/>
                                <a:ext cx="175" cy="195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5" y="60"/>
                                  </a:cxn>
                                  <a:cxn ang="0">
                                    <a:pos x="60" y="25"/>
                                  </a:cxn>
                                  <a:cxn ang="0">
                                    <a:pos x="105" y="25"/>
                                  </a:cxn>
                                  <a:cxn ang="0">
                                    <a:pos x="120" y="35"/>
                                  </a:cxn>
                                  <a:cxn ang="0">
                                    <a:pos x="140" y="60"/>
                                  </a:cxn>
                                  <a:cxn ang="0">
                                    <a:pos x="145" y="90"/>
                                  </a:cxn>
                                  <a:cxn ang="0">
                                    <a:pos x="135" y="120"/>
                                  </a:cxn>
                                  <a:cxn ang="0">
                                    <a:pos x="115" y="145"/>
                                  </a:cxn>
                                  <a:cxn ang="0">
                                    <a:pos x="85" y="160"/>
                                  </a:cxn>
                                  <a:cxn ang="0">
                                    <a:pos x="50" y="165"/>
                                  </a:cxn>
                                  <a:cxn ang="0">
                                    <a:pos x="35" y="155"/>
                                  </a:cxn>
                                  <a:cxn ang="0">
                                    <a:pos x="45" y="135"/>
                                  </a:cxn>
                                  <a:cxn ang="0">
                                    <a:pos x="55" y="125"/>
                                  </a:cxn>
                                  <a:cxn ang="0">
                                    <a:pos x="85" y="110"/>
                                  </a:cxn>
                                  <a:cxn ang="0">
                                    <a:pos x="90" y="105"/>
                                  </a:cxn>
                                  <a:cxn ang="0">
                                    <a:pos x="85" y="100"/>
                                  </a:cxn>
                                  <a:cxn ang="0">
                                    <a:pos x="60" y="95"/>
                                  </a:cxn>
                                  <a:cxn ang="0">
                                    <a:pos x="30" y="115"/>
                                  </a:cxn>
                                  <a:cxn ang="0">
                                    <a:pos x="15" y="145"/>
                                  </a:cxn>
                                  <a:cxn ang="0">
                                    <a:pos x="15" y="175"/>
                                  </a:cxn>
                                  <a:cxn ang="0">
                                    <a:pos x="25" y="185"/>
                                  </a:cxn>
                                  <a:cxn ang="0">
                                    <a:pos x="50" y="195"/>
                                  </a:cxn>
                                  <a:cxn ang="0">
                                    <a:pos x="95" y="185"/>
                                  </a:cxn>
                                  <a:cxn ang="0">
                                    <a:pos x="120" y="175"/>
                                  </a:cxn>
                                  <a:cxn ang="0">
                                    <a:pos x="150" y="145"/>
                                  </a:cxn>
                                  <a:cxn ang="0">
                                    <a:pos x="170" y="110"/>
                                  </a:cxn>
                                  <a:cxn ang="0">
                                    <a:pos x="170" y="70"/>
                                  </a:cxn>
                                  <a:cxn ang="0">
                                    <a:pos x="155" y="35"/>
                                  </a:cxn>
                                  <a:cxn ang="0">
                                    <a:pos x="140" y="15"/>
                                  </a:cxn>
                                  <a:cxn ang="0">
                                    <a:pos x="100" y="0"/>
                                  </a:cxn>
                                  <a:cxn ang="0">
                                    <a:pos x="55" y="10"/>
                                  </a:cxn>
                                  <a:cxn ang="0">
                                    <a:pos x="0" y="50"/>
                                  </a:cxn>
                                  <a:cxn ang="0">
                                    <a:pos x="0" y="60"/>
                                  </a:cxn>
                                  <a:cxn ang="0">
                                    <a:pos x="5" y="60"/>
                                  </a:cxn>
                                </a:cxnLst>
                                <a:rect l="0" t="0" r="r" b="b"/>
                                <a:pathLst>
                                  <a:path w="175" h="195">
                                    <a:moveTo>
                                      <a:pt x="5" y="60"/>
                                    </a:moveTo>
                                    <a:lnTo>
                                      <a:pt x="5" y="60"/>
                                    </a:lnTo>
                                    <a:lnTo>
                                      <a:pt x="30" y="40"/>
                                    </a:lnTo>
                                    <a:lnTo>
                                      <a:pt x="60" y="25"/>
                                    </a:lnTo>
                                    <a:lnTo>
                                      <a:pt x="90" y="25"/>
                                    </a:lnTo>
                                    <a:lnTo>
                                      <a:pt x="105" y="25"/>
                                    </a:lnTo>
                                    <a:lnTo>
                                      <a:pt x="120" y="35"/>
                                    </a:lnTo>
                                    <a:lnTo>
                                      <a:pt x="120" y="35"/>
                                    </a:lnTo>
                                    <a:lnTo>
                                      <a:pt x="135" y="45"/>
                                    </a:lnTo>
                                    <a:lnTo>
                                      <a:pt x="140" y="60"/>
                                    </a:lnTo>
                                    <a:lnTo>
                                      <a:pt x="145" y="75"/>
                                    </a:lnTo>
                                    <a:lnTo>
                                      <a:pt x="145" y="90"/>
                                    </a:lnTo>
                                    <a:lnTo>
                                      <a:pt x="140" y="105"/>
                                    </a:lnTo>
                                    <a:lnTo>
                                      <a:pt x="135" y="120"/>
                                    </a:lnTo>
                                    <a:lnTo>
                                      <a:pt x="115" y="145"/>
                                    </a:lnTo>
                                    <a:lnTo>
                                      <a:pt x="115" y="145"/>
                                    </a:lnTo>
                                    <a:lnTo>
                                      <a:pt x="100" y="155"/>
                                    </a:lnTo>
                                    <a:lnTo>
                                      <a:pt x="85" y="160"/>
                                    </a:lnTo>
                                    <a:lnTo>
                                      <a:pt x="50" y="165"/>
                                    </a:lnTo>
                                    <a:lnTo>
                                      <a:pt x="50" y="165"/>
                                    </a:lnTo>
                                    <a:lnTo>
                                      <a:pt x="40" y="165"/>
                                    </a:lnTo>
                                    <a:lnTo>
                                      <a:pt x="35" y="155"/>
                                    </a:lnTo>
                                    <a:lnTo>
                                      <a:pt x="35" y="145"/>
                                    </a:lnTo>
                                    <a:lnTo>
                                      <a:pt x="45" y="135"/>
                                    </a:lnTo>
                                    <a:lnTo>
                                      <a:pt x="45" y="135"/>
                                    </a:lnTo>
                                    <a:lnTo>
                                      <a:pt x="55" y="125"/>
                                    </a:lnTo>
                                    <a:lnTo>
                                      <a:pt x="65" y="120"/>
                                    </a:lnTo>
                                    <a:lnTo>
                                      <a:pt x="85" y="110"/>
                                    </a:lnTo>
                                    <a:lnTo>
                                      <a:pt x="85" y="110"/>
                                    </a:lnTo>
                                    <a:lnTo>
                                      <a:pt x="90" y="105"/>
                                    </a:lnTo>
                                    <a:lnTo>
                                      <a:pt x="85" y="100"/>
                                    </a:lnTo>
                                    <a:lnTo>
                                      <a:pt x="85" y="100"/>
                                    </a:lnTo>
                                    <a:lnTo>
                                      <a:pt x="75" y="95"/>
                                    </a:lnTo>
                                    <a:lnTo>
                                      <a:pt x="60" y="95"/>
                                    </a:lnTo>
                                    <a:lnTo>
                                      <a:pt x="45" y="105"/>
                                    </a:lnTo>
                                    <a:lnTo>
                                      <a:pt x="30" y="115"/>
                                    </a:lnTo>
                                    <a:lnTo>
                                      <a:pt x="25" y="130"/>
                                    </a:lnTo>
                                    <a:lnTo>
                                      <a:pt x="15" y="145"/>
                                    </a:lnTo>
                                    <a:lnTo>
                                      <a:pt x="15" y="160"/>
                                    </a:lnTo>
                                    <a:lnTo>
                                      <a:pt x="15" y="175"/>
                                    </a:lnTo>
                                    <a:lnTo>
                                      <a:pt x="15" y="175"/>
                                    </a:lnTo>
                                    <a:lnTo>
                                      <a:pt x="25" y="185"/>
                                    </a:lnTo>
                                    <a:lnTo>
                                      <a:pt x="35" y="190"/>
                                    </a:lnTo>
                                    <a:lnTo>
                                      <a:pt x="50" y="195"/>
                                    </a:lnTo>
                                    <a:lnTo>
                                      <a:pt x="65" y="195"/>
                                    </a:lnTo>
                                    <a:lnTo>
                                      <a:pt x="95" y="185"/>
                                    </a:lnTo>
                                    <a:lnTo>
                                      <a:pt x="120" y="175"/>
                                    </a:lnTo>
                                    <a:lnTo>
                                      <a:pt x="120" y="175"/>
                                    </a:lnTo>
                                    <a:lnTo>
                                      <a:pt x="140" y="160"/>
                                    </a:lnTo>
                                    <a:lnTo>
                                      <a:pt x="150" y="145"/>
                                    </a:lnTo>
                                    <a:lnTo>
                                      <a:pt x="165" y="130"/>
                                    </a:lnTo>
                                    <a:lnTo>
                                      <a:pt x="170" y="110"/>
                                    </a:lnTo>
                                    <a:lnTo>
                                      <a:pt x="175" y="90"/>
                                    </a:lnTo>
                                    <a:lnTo>
                                      <a:pt x="170" y="70"/>
                                    </a:lnTo>
                                    <a:lnTo>
                                      <a:pt x="165" y="50"/>
                                    </a:lnTo>
                                    <a:lnTo>
                                      <a:pt x="155" y="35"/>
                                    </a:lnTo>
                                    <a:lnTo>
                                      <a:pt x="155" y="35"/>
                                    </a:lnTo>
                                    <a:lnTo>
                                      <a:pt x="140" y="15"/>
                                    </a:lnTo>
                                    <a:lnTo>
                                      <a:pt x="120" y="5"/>
                                    </a:lnTo>
                                    <a:lnTo>
                                      <a:pt x="100" y="0"/>
                                    </a:lnTo>
                                    <a:lnTo>
                                      <a:pt x="80" y="5"/>
                                    </a:lnTo>
                                    <a:lnTo>
                                      <a:pt x="55" y="10"/>
                                    </a:lnTo>
                                    <a:lnTo>
                                      <a:pt x="35" y="25"/>
                                    </a:lnTo>
                                    <a:lnTo>
                                      <a:pt x="0" y="50"/>
                                    </a:lnTo>
                                    <a:lnTo>
                                      <a:pt x="0" y="50"/>
                                    </a:lnTo>
                                    <a:lnTo>
                                      <a:pt x="0" y="60"/>
                                    </a:lnTo>
                                    <a:lnTo>
                                      <a:pt x="5" y="60"/>
                                    </a:lnTo>
                                    <a:lnTo>
                                      <a:pt x="5" y="6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8839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07" name="Freeform 59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1067" y="240"/>
                                <a:ext cx="170" cy="19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5" y="55"/>
                                  </a:cxn>
                                  <a:cxn ang="0">
                                    <a:pos x="60" y="25"/>
                                  </a:cxn>
                                  <a:cxn ang="0">
                                    <a:pos x="105" y="25"/>
                                  </a:cxn>
                                  <a:cxn ang="0">
                                    <a:pos x="115" y="30"/>
                                  </a:cxn>
                                  <a:cxn ang="0">
                                    <a:pos x="140" y="55"/>
                                  </a:cxn>
                                  <a:cxn ang="0">
                                    <a:pos x="140" y="85"/>
                                  </a:cxn>
                                  <a:cxn ang="0">
                                    <a:pos x="130" y="115"/>
                                  </a:cxn>
                                  <a:cxn ang="0">
                                    <a:pos x="110" y="140"/>
                                  </a:cxn>
                                  <a:cxn ang="0">
                                    <a:pos x="80" y="156"/>
                                  </a:cxn>
                                  <a:cxn ang="0">
                                    <a:pos x="50" y="166"/>
                                  </a:cxn>
                                  <a:cxn ang="0">
                                    <a:pos x="30" y="156"/>
                                  </a:cxn>
                                  <a:cxn ang="0">
                                    <a:pos x="40" y="130"/>
                                  </a:cxn>
                                  <a:cxn ang="0">
                                    <a:pos x="50" y="120"/>
                                  </a:cxn>
                                  <a:cxn ang="0">
                                    <a:pos x="80" y="110"/>
                                  </a:cxn>
                                  <a:cxn ang="0">
                                    <a:pos x="85" y="105"/>
                                  </a:cxn>
                                  <a:cxn ang="0">
                                    <a:pos x="85" y="95"/>
                                  </a:cxn>
                                  <a:cxn ang="0">
                                    <a:pos x="55" y="95"/>
                                  </a:cxn>
                                  <a:cxn ang="0">
                                    <a:pos x="30" y="110"/>
                                  </a:cxn>
                                  <a:cxn ang="0">
                                    <a:pos x="15" y="140"/>
                                  </a:cxn>
                                  <a:cxn ang="0">
                                    <a:pos x="15" y="171"/>
                                  </a:cxn>
                                  <a:cxn ang="0">
                                    <a:pos x="20" y="181"/>
                                  </a:cxn>
                                  <a:cxn ang="0">
                                    <a:pos x="45" y="191"/>
                                  </a:cxn>
                                  <a:cxn ang="0">
                                    <a:pos x="95" y="181"/>
                                  </a:cxn>
                                  <a:cxn ang="0">
                                    <a:pos x="120" y="171"/>
                                  </a:cxn>
                                  <a:cxn ang="0">
                                    <a:pos x="150" y="146"/>
                                  </a:cxn>
                                  <a:cxn ang="0">
                                    <a:pos x="165" y="110"/>
                                  </a:cxn>
                                  <a:cxn ang="0">
                                    <a:pos x="170" y="70"/>
                                  </a:cxn>
                                  <a:cxn ang="0">
                                    <a:pos x="155" y="30"/>
                                  </a:cxn>
                                  <a:cxn ang="0">
                                    <a:pos x="135" y="10"/>
                                  </a:cxn>
                                  <a:cxn ang="0">
                                    <a:pos x="95" y="0"/>
                                  </a:cxn>
                                  <a:cxn ang="0">
                                    <a:pos x="55" y="10"/>
                                  </a:cxn>
                                  <a:cxn ang="0">
                                    <a:pos x="0" y="50"/>
                                  </a:cxn>
                                  <a:cxn ang="0">
                                    <a:pos x="0" y="55"/>
                                  </a:cxn>
                                  <a:cxn ang="0">
                                    <a:pos x="5" y="55"/>
                                  </a:cxn>
                                </a:cxnLst>
                                <a:rect l="0" t="0" r="r" b="b"/>
                                <a:pathLst>
                                  <a:path w="170" h="191">
                                    <a:moveTo>
                                      <a:pt x="5" y="55"/>
                                    </a:moveTo>
                                    <a:lnTo>
                                      <a:pt x="5" y="55"/>
                                    </a:lnTo>
                                    <a:lnTo>
                                      <a:pt x="30" y="35"/>
                                    </a:lnTo>
                                    <a:lnTo>
                                      <a:pt x="60" y="25"/>
                                    </a:lnTo>
                                    <a:lnTo>
                                      <a:pt x="90" y="20"/>
                                    </a:lnTo>
                                    <a:lnTo>
                                      <a:pt x="105" y="25"/>
                                    </a:lnTo>
                                    <a:lnTo>
                                      <a:pt x="115" y="30"/>
                                    </a:lnTo>
                                    <a:lnTo>
                                      <a:pt x="115" y="30"/>
                                    </a:lnTo>
                                    <a:lnTo>
                                      <a:pt x="130" y="45"/>
                                    </a:lnTo>
                                    <a:lnTo>
                                      <a:pt x="140" y="55"/>
                                    </a:lnTo>
                                    <a:lnTo>
                                      <a:pt x="140" y="70"/>
                                    </a:lnTo>
                                    <a:lnTo>
                                      <a:pt x="140" y="85"/>
                                    </a:lnTo>
                                    <a:lnTo>
                                      <a:pt x="140" y="100"/>
                                    </a:lnTo>
                                    <a:lnTo>
                                      <a:pt x="130" y="115"/>
                                    </a:lnTo>
                                    <a:lnTo>
                                      <a:pt x="110" y="140"/>
                                    </a:lnTo>
                                    <a:lnTo>
                                      <a:pt x="110" y="140"/>
                                    </a:lnTo>
                                    <a:lnTo>
                                      <a:pt x="95" y="151"/>
                                    </a:lnTo>
                                    <a:lnTo>
                                      <a:pt x="80" y="156"/>
                                    </a:lnTo>
                                    <a:lnTo>
                                      <a:pt x="50" y="166"/>
                                    </a:lnTo>
                                    <a:lnTo>
                                      <a:pt x="50" y="166"/>
                                    </a:lnTo>
                                    <a:lnTo>
                                      <a:pt x="35" y="161"/>
                                    </a:lnTo>
                                    <a:lnTo>
                                      <a:pt x="30" y="156"/>
                                    </a:lnTo>
                                    <a:lnTo>
                                      <a:pt x="35" y="140"/>
                                    </a:lnTo>
                                    <a:lnTo>
                                      <a:pt x="40" y="130"/>
                                    </a:lnTo>
                                    <a:lnTo>
                                      <a:pt x="40" y="130"/>
                                    </a:lnTo>
                                    <a:lnTo>
                                      <a:pt x="50" y="120"/>
                                    </a:lnTo>
                                    <a:lnTo>
                                      <a:pt x="60" y="115"/>
                                    </a:lnTo>
                                    <a:lnTo>
                                      <a:pt x="80" y="110"/>
                                    </a:lnTo>
                                    <a:lnTo>
                                      <a:pt x="80" y="110"/>
                                    </a:lnTo>
                                    <a:lnTo>
                                      <a:pt x="85" y="105"/>
                                    </a:lnTo>
                                    <a:lnTo>
                                      <a:pt x="85" y="95"/>
                                    </a:lnTo>
                                    <a:lnTo>
                                      <a:pt x="85" y="95"/>
                                    </a:lnTo>
                                    <a:lnTo>
                                      <a:pt x="70" y="90"/>
                                    </a:lnTo>
                                    <a:lnTo>
                                      <a:pt x="55" y="95"/>
                                    </a:lnTo>
                                    <a:lnTo>
                                      <a:pt x="40" y="100"/>
                                    </a:lnTo>
                                    <a:lnTo>
                                      <a:pt x="30" y="110"/>
                                    </a:lnTo>
                                    <a:lnTo>
                                      <a:pt x="20" y="125"/>
                                    </a:lnTo>
                                    <a:lnTo>
                                      <a:pt x="15" y="140"/>
                                    </a:lnTo>
                                    <a:lnTo>
                                      <a:pt x="10" y="156"/>
                                    </a:lnTo>
                                    <a:lnTo>
                                      <a:pt x="15" y="171"/>
                                    </a:lnTo>
                                    <a:lnTo>
                                      <a:pt x="15" y="171"/>
                                    </a:lnTo>
                                    <a:lnTo>
                                      <a:pt x="20" y="181"/>
                                    </a:lnTo>
                                    <a:lnTo>
                                      <a:pt x="35" y="191"/>
                                    </a:lnTo>
                                    <a:lnTo>
                                      <a:pt x="45" y="191"/>
                                    </a:lnTo>
                                    <a:lnTo>
                                      <a:pt x="60" y="191"/>
                                    </a:lnTo>
                                    <a:lnTo>
                                      <a:pt x="95" y="181"/>
                                    </a:lnTo>
                                    <a:lnTo>
                                      <a:pt x="120" y="171"/>
                                    </a:lnTo>
                                    <a:lnTo>
                                      <a:pt x="120" y="171"/>
                                    </a:lnTo>
                                    <a:lnTo>
                                      <a:pt x="135" y="161"/>
                                    </a:lnTo>
                                    <a:lnTo>
                                      <a:pt x="150" y="146"/>
                                    </a:lnTo>
                                    <a:lnTo>
                                      <a:pt x="160" y="125"/>
                                    </a:lnTo>
                                    <a:lnTo>
                                      <a:pt x="165" y="110"/>
                                    </a:lnTo>
                                    <a:lnTo>
                                      <a:pt x="170" y="90"/>
                                    </a:lnTo>
                                    <a:lnTo>
                                      <a:pt x="170" y="70"/>
                                    </a:lnTo>
                                    <a:lnTo>
                                      <a:pt x="165" y="50"/>
                                    </a:lnTo>
                                    <a:lnTo>
                                      <a:pt x="155" y="30"/>
                                    </a:lnTo>
                                    <a:lnTo>
                                      <a:pt x="155" y="30"/>
                                    </a:lnTo>
                                    <a:lnTo>
                                      <a:pt x="135" y="10"/>
                                    </a:lnTo>
                                    <a:lnTo>
                                      <a:pt x="115" y="0"/>
                                    </a:lnTo>
                                    <a:lnTo>
                                      <a:pt x="95" y="0"/>
                                    </a:lnTo>
                                    <a:lnTo>
                                      <a:pt x="75" y="0"/>
                                    </a:lnTo>
                                    <a:lnTo>
                                      <a:pt x="55" y="10"/>
                                    </a:lnTo>
                                    <a:lnTo>
                                      <a:pt x="35" y="20"/>
                                    </a:lnTo>
                                    <a:lnTo>
                                      <a:pt x="0" y="50"/>
                                    </a:lnTo>
                                    <a:lnTo>
                                      <a:pt x="0" y="50"/>
                                    </a:lnTo>
                                    <a:lnTo>
                                      <a:pt x="0" y="55"/>
                                    </a:lnTo>
                                    <a:lnTo>
                                      <a:pt x="5" y="55"/>
                                    </a:lnTo>
                                    <a:lnTo>
                                      <a:pt x="5" y="5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8839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08" name="Freeform 60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536" y="100"/>
                                <a:ext cx="171" cy="19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5" y="55"/>
                                  </a:cxn>
                                  <a:cxn ang="0">
                                    <a:pos x="60" y="25"/>
                                  </a:cxn>
                                  <a:cxn ang="0">
                                    <a:pos x="105" y="25"/>
                                  </a:cxn>
                                  <a:cxn ang="0">
                                    <a:pos x="120" y="35"/>
                                  </a:cxn>
                                  <a:cxn ang="0">
                                    <a:pos x="140" y="60"/>
                                  </a:cxn>
                                  <a:cxn ang="0">
                                    <a:pos x="145" y="90"/>
                                  </a:cxn>
                                  <a:cxn ang="0">
                                    <a:pos x="130" y="120"/>
                                  </a:cxn>
                                  <a:cxn ang="0">
                                    <a:pos x="110" y="145"/>
                                  </a:cxn>
                                  <a:cxn ang="0">
                                    <a:pos x="80" y="160"/>
                                  </a:cxn>
                                  <a:cxn ang="0">
                                    <a:pos x="50" y="165"/>
                                  </a:cxn>
                                  <a:cxn ang="0">
                                    <a:pos x="35" y="155"/>
                                  </a:cxn>
                                  <a:cxn ang="0">
                                    <a:pos x="40" y="130"/>
                                  </a:cxn>
                                  <a:cxn ang="0">
                                    <a:pos x="50" y="125"/>
                                  </a:cxn>
                                  <a:cxn ang="0">
                                    <a:pos x="85" y="110"/>
                                  </a:cxn>
                                  <a:cxn ang="0">
                                    <a:pos x="90" y="105"/>
                                  </a:cxn>
                                  <a:cxn ang="0">
                                    <a:pos x="85" y="100"/>
                                  </a:cxn>
                                  <a:cxn ang="0">
                                    <a:pos x="55" y="95"/>
                                  </a:cxn>
                                  <a:cxn ang="0">
                                    <a:pos x="30" y="115"/>
                                  </a:cxn>
                                  <a:cxn ang="0">
                                    <a:pos x="15" y="145"/>
                                  </a:cxn>
                                  <a:cxn ang="0">
                                    <a:pos x="15" y="170"/>
                                  </a:cxn>
                                  <a:cxn ang="0">
                                    <a:pos x="20" y="185"/>
                                  </a:cxn>
                                  <a:cxn ang="0">
                                    <a:pos x="50" y="190"/>
                                  </a:cxn>
                                  <a:cxn ang="0">
                                    <a:pos x="95" y="185"/>
                                  </a:cxn>
                                  <a:cxn ang="0">
                                    <a:pos x="120" y="175"/>
                                  </a:cxn>
                                  <a:cxn ang="0">
                                    <a:pos x="150" y="145"/>
                                  </a:cxn>
                                  <a:cxn ang="0">
                                    <a:pos x="171" y="110"/>
                                  </a:cxn>
                                  <a:cxn ang="0">
                                    <a:pos x="171" y="70"/>
                                  </a:cxn>
                                  <a:cxn ang="0">
                                    <a:pos x="155" y="30"/>
                                  </a:cxn>
                                  <a:cxn ang="0">
                                    <a:pos x="140" y="15"/>
                                  </a:cxn>
                                  <a:cxn ang="0">
                                    <a:pos x="100" y="0"/>
                                  </a:cxn>
                                  <a:cxn ang="0">
                                    <a:pos x="55" y="10"/>
                                  </a:cxn>
                                  <a:cxn ang="0">
                                    <a:pos x="0" y="50"/>
                                  </a:cxn>
                                  <a:cxn ang="0">
                                    <a:pos x="0" y="55"/>
                                  </a:cxn>
                                  <a:cxn ang="0">
                                    <a:pos x="5" y="55"/>
                                  </a:cxn>
                                </a:cxnLst>
                                <a:rect l="0" t="0" r="r" b="b"/>
                                <a:pathLst>
                                  <a:path w="171" h="190">
                                    <a:moveTo>
                                      <a:pt x="5" y="55"/>
                                    </a:moveTo>
                                    <a:lnTo>
                                      <a:pt x="5" y="55"/>
                                    </a:lnTo>
                                    <a:lnTo>
                                      <a:pt x="30" y="40"/>
                                    </a:lnTo>
                                    <a:lnTo>
                                      <a:pt x="60" y="25"/>
                                    </a:lnTo>
                                    <a:lnTo>
                                      <a:pt x="90" y="25"/>
                                    </a:lnTo>
                                    <a:lnTo>
                                      <a:pt x="105" y="25"/>
                                    </a:lnTo>
                                    <a:lnTo>
                                      <a:pt x="120" y="35"/>
                                    </a:lnTo>
                                    <a:lnTo>
                                      <a:pt x="120" y="35"/>
                                    </a:lnTo>
                                    <a:lnTo>
                                      <a:pt x="130" y="45"/>
                                    </a:lnTo>
                                    <a:lnTo>
                                      <a:pt x="140" y="60"/>
                                    </a:lnTo>
                                    <a:lnTo>
                                      <a:pt x="145" y="75"/>
                                    </a:lnTo>
                                    <a:lnTo>
                                      <a:pt x="145" y="90"/>
                                    </a:lnTo>
                                    <a:lnTo>
                                      <a:pt x="140" y="105"/>
                                    </a:lnTo>
                                    <a:lnTo>
                                      <a:pt x="130" y="120"/>
                                    </a:lnTo>
                                    <a:lnTo>
                                      <a:pt x="110" y="145"/>
                                    </a:lnTo>
                                    <a:lnTo>
                                      <a:pt x="110" y="145"/>
                                    </a:lnTo>
                                    <a:lnTo>
                                      <a:pt x="100" y="150"/>
                                    </a:lnTo>
                                    <a:lnTo>
                                      <a:pt x="80" y="160"/>
                                    </a:lnTo>
                                    <a:lnTo>
                                      <a:pt x="50" y="165"/>
                                    </a:lnTo>
                                    <a:lnTo>
                                      <a:pt x="50" y="165"/>
                                    </a:lnTo>
                                    <a:lnTo>
                                      <a:pt x="35" y="165"/>
                                    </a:lnTo>
                                    <a:lnTo>
                                      <a:pt x="35" y="155"/>
                                    </a:lnTo>
                                    <a:lnTo>
                                      <a:pt x="35" y="145"/>
                                    </a:lnTo>
                                    <a:lnTo>
                                      <a:pt x="40" y="130"/>
                                    </a:lnTo>
                                    <a:lnTo>
                                      <a:pt x="40" y="130"/>
                                    </a:lnTo>
                                    <a:lnTo>
                                      <a:pt x="50" y="125"/>
                                    </a:lnTo>
                                    <a:lnTo>
                                      <a:pt x="60" y="120"/>
                                    </a:lnTo>
                                    <a:lnTo>
                                      <a:pt x="85" y="110"/>
                                    </a:lnTo>
                                    <a:lnTo>
                                      <a:pt x="85" y="110"/>
                                    </a:lnTo>
                                    <a:lnTo>
                                      <a:pt x="90" y="105"/>
                                    </a:lnTo>
                                    <a:lnTo>
                                      <a:pt x="85" y="100"/>
                                    </a:lnTo>
                                    <a:lnTo>
                                      <a:pt x="85" y="100"/>
                                    </a:lnTo>
                                    <a:lnTo>
                                      <a:pt x="70" y="95"/>
                                    </a:lnTo>
                                    <a:lnTo>
                                      <a:pt x="55" y="95"/>
                                    </a:lnTo>
                                    <a:lnTo>
                                      <a:pt x="45" y="100"/>
                                    </a:lnTo>
                                    <a:lnTo>
                                      <a:pt x="30" y="115"/>
                                    </a:lnTo>
                                    <a:lnTo>
                                      <a:pt x="20" y="130"/>
                                    </a:lnTo>
                                    <a:lnTo>
                                      <a:pt x="15" y="145"/>
                                    </a:lnTo>
                                    <a:lnTo>
                                      <a:pt x="10" y="160"/>
                                    </a:lnTo>
                                    <a:lnTo>
                                      <a:pt x="15" y="170"/>
                                    </a:lnTo>
                                    <a:lnTo>
                                      <a:pt x="15" y="170"/>
                                    </a:lnTo>
                                    <a:lnTo>
                                      <a:pt x="20" y="185"/>
                                    </a:lnTo>
                                    <a:lnTo>
                                      <a:pt x="35" y="190"/>
                                    </a:lnTo>
                                    <a:lnTo>
                                      <a:pt x="50" y="190"/>
                                    </a:lnTo>
                                    <a:lnTo>
                                      <a:pt x="65" y="190"/>
                                    </a:lnTo>
                                    <a:lnTo>
                                      <a:pt x="95" y="185"/>
                                    </a:lnTo>
                                    <a:lnTo>
                                      <a:pt x="120" y="175"/>
                                    </a:lnTo>
                                    <a:lnTo>
                                      <a:pt x="120" y="175"/>
                                    </a:lnTo>
                                    <a:lnTo>
                                      <a:pt x="135" y="160"/>
                                    </a:lnTo>
                                    <a:lnTo>
                                      <a:pt x="150" y="145"/>
                                    </a:lnTo>
                                    <a:lnTo>
                                      <a:pt x="161" y="130"/>
                                    </a:lnTo>
                                    <a:lnTo>
                                      <a:pt x="171" y="110"/>
                                    </a:lnTo>
                                    <a:lnTo>
                                      <a:pt x="171" y="90"/>
                                    </a:lnTo>
                                    <a:lnTo>
                                      <a:pt x="171" y="70"/>
                                    </a:lnTo>
                                    <a:lnTo>
                                      <a:pt x="166" y="50"/>
                                    </a:lnTo>
                                    <a:lnTo>
                                      <a:pt x="155" y="30"/>
                                    </a:lnTo>
                                    <a:lnTo>
                                      <a:pt x="155" y="30"/>
                                    </a:lnTo>
                                    <a:lnTo>
                                      <a:pt x="140" y="15"/>
                                    </a:lnTo>
                                    <a:lnTo>
                                      <a:pt x="120" y="5"/>
                                    </a:lnTo>
                                    <a:lnTo>
                                      <a:pt x="100" y="0"/>
                                    </a:lnTo>
                                    <a:lnTo>
                                      <a:pt x="75" y="5"/>
                                    </a:lnTo>
                                    <a:lnTo>
                                      <a:pt x="55" y="10"/>
                                    </a:lnTo>
                                    <a:lnTo>
                                      <a:pt x="35" y="20"/>
                                    </a:lnTo>
                                    <a:lnTo>
                                      <a:pt x="0" y="50"/>
                                    </a:lnTo>
                                    <a:lnTo>
                                      <a:pt x="0" y="50"/>
                                    </a:lnTo>
                                    <a:lnTo>
                                      <a:pt x="0" y="55"/>
                                    </a:lnTo>
                                    <a:lnTo>
                                      <a:pt x="5" y="55"/>
                                    </a:lnTo>
                                    <a:lnTo>
                                      <a:pt x="5" y="5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8839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09" name="Freeform 61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1152" y="471"/>
                                <a:ext cx="171" cy="195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5" y="60"/>
                                  </a:cxn>
                                  <a:cxn ang="0">
                                    <a:pos x="60" y="25"/>
                                  </a:cxn>
                                  <a:cxn ang="0">
                                    <a:pos x="105" y="25"/>
                                  </a:cxn>
                                  <a:cxn ang="0">
                                    <a:pos x="121" y="35"/>
                                  </a:cxn>
                                  <a:cxn ang="0">
                                    <a:pos x="141" y="60"/>
                                  </a:cxn>
                                  <a:cxn ang="0">
                                    <a:pos x="146" y="90"/>
                                  </a:cxn>
                                  <a:cxn ang="0">
                                    <a:pos x="131" y="120"/>
                                  </a:cxn>
                                  <a:cxn ang="0">
                                    <a:pos x="110" y="145"/>
                                  </a:cxn>
                                  <a:cxn ang="0">
                                    <a:pos x="80" y="160"/>
                                  </a:cxn>
                                  <a:cxn ang="0">
                                    <a:pos x="50" y="170"/>
                                  </a:cxn>
                                  <a:cxn ang="0">
                                    <a:pos x="30" y="155"/>
                                  </a:cxn>
                                  <a:cxn ang="0">
                                    <a:pos x="40" y="135"/>
                                  </a:cxn>
                                  <a:cxn ang="0">
                                    <a:pos x="50" y="125"/>
                                  </a:cxn>
                                  <a:cxn ang="0">
                                    <a:pos x="85" y="115"/>
                                  </a:cxn>
                                  <a:cxn ang="0">
                                    <a:pos x="90" y="105"/>
                                  </a:cxn>
                                  <a:cxn ang="0">
                                    <a:pos x="85" y="100"/>
                                  </a:cxn>
                                  <a:cxn ang="0">
                                    <a:pos x="55" y="95"/>
                                  </a:cxn>
                                  <a:cxn ang="0">
                                    <a:pos x="30" y="115"/>
                                  </a:cxn>
                                  <a:cxn ang="0">
                                    <a:pos x="15" y="145"/>
                                  </a:cxn>
                                  <a:cxn ang="0">
                                    <a:pos x="15" y="175"/>
                                  </a:cxn>
                                  <a:cxn ang="0">
                                    <a:pos x="20" y="185"/>
                                  </a:cxn>
                                  <a:cxn ang="0">
                                    <a:pos x="50" y="195"/>
                                  </a:cxn>
                                  <a:cxn ang="0">
                                    <a:pos x="95" y="185"/>
                                  </a:cxn>
                                  <a:cxn ang="0">
                                    <a:pos x="121" y="175"/>
                                  </a:cxn>
                                  <a:cxn ang="0">
                                    <a:pos x="151" y="145"/>
                                  </a:cxn>
                                  <a:cxn ang="0">
                                    <a:pos x="171" y="110"/>
                                  </a:cxn>
                                  <a:cxn ang="0">
                                    <a:pos x="171" y="70"/>
                                  </a:cxn>
                                  <a:cxn ang="0">
                                    <a:pos x="156" y="35"/>
                                  </a:cxn>
                                  <a:cxn ang="0">
                                    <a:pos x="141" y="15"/>
                                  </a:cxn>
                                  <a:cxn ang="0">
                                    <a:pos x="100" y="0"/>
                                  </a:cxn>
                                  <a:cxn ang="0">
                                    <a:pos x="55" y="15"/>
                                  </a:cxn>
                                  <a:cxn ang="0">
                                    <a:pos x="0" y="50"/>
                                  </a:cxn>
                                  <a:cxn ang="0">
                                    <a:pos x="0" y="60"/>
                                  </a:cxn>
                                  <a:cxn ang="0">
                                    <a:pos x="5" y="60"/>
                                  </a:cxn>
                                </a:cxnLst>
                                <a:rect l="0" t="0" r="r" b="b"/>
                                <a:pathLst>
                                  <a:path w="171" h="195">
                                    <a:moveTo>
                                      <a:pt x="5" y="60"/>
                                    </a:moveTo>
                                    <a:lnTo>
                                      <a:pt x="5" y="60"/>
                                    </a:lnTo>
                                    <a:lnTo>
                                      <a:pt x="30" y="40"/>
                                    </a:lnTo>
                                    <a:lnTo>
                                      <a:pt x="60" y="25"/>
                                    </a:lnTo>
                                    <a:lnTo>
                                      <a:pt x="90" y="25"/>
                                    </a:lnTo>
                                    <a:lnTo>
                                      <a:pt x="105" y="25"/>
                                    </a:lnTo>
                                    <a:lnTo>
                                      <a:pt x="121" y="35"/>
                                    </a:lnTo>
                                    <a:lnTo>
                                      <a:pt x="121" y="35"/>
                                    </a:lnTo>
                                    <a:lnTo>
                                      <a:pt x="131" y="45"/>
                                    </a:lnTo>
                                    <a:lnTo>
                                      <a:pt x="141" y="60"/>
                                    </a:lnTo>
                                    <a:lnTo>
                                      <a:pt x="146" y="75"/>
                                    </a:lnTo>
                                    <a:lnTo>
                                      <a:pt x="146" y="90"/>
                                    </a:lnTo>
                                    <a:lnTo>
                                      <a:pt x="141" y="105"/>
                                    </a:lnTo>
                                    <a:lnTo>
                                      <a:pt x="131" y="120"/>
                                    </a:lnTo>
                                    <a:lnTo>
                                      <a:pt x="110" y="145"/>
                                    </a:lnTo>
                                    <a:lnTo>
                                      <a:pt x="110" y="145"/>
                                    </a:lnTo>
                                    <a:lnTo>
                                      <a:pt x="100" y="155"/>
                                    </a:lnTo>
                                    <a:lnTo>
                                      <a:pt x="80" y="160"/>
                                    </a:lnTo>
                                    <a:lnTo>
                                      <a:pt x="50" y="170"/>
                                    </a:lnTo>
                                    <a:lnTo>
                                      <a:pt x="50" y="170"/>
                                    </a:lnTo>
                                    <a:lnTo>
                                      <a:pt x="35" y="165"/>
                                    </a:lnTo>
                                    <a:lnTo>
                                      <a:pt x="30" y="155"/>
                                    </a:lnTo>
                                    <a:lnTo>
                                      <a:pt x="35" y="145"/>
                                    </a:lnTo>
                                    <a:lnTo>
                                      <a:pt x="40" y="135"/>
                                    </a:lnTo>
                                    <a:lnTo>
                                      <a:pt x="40" y="135"/>
                                    </a:lnTo>
                                    <a:lnTo>
                                      <a:pt x="50" y="125"/>
                                    </a:lnTo>
                                    <a:lnTo>
                                      <a:pt x="60" y="120"/>
                                    </a:lnTo>
                                    <a:lnTo>
                                      <a:pt x="85" y="115"/>
                                    </a:lnTo>
                                    <a:lnTo>
                                      <a:pt x="85" y="115"/>
                                    </a:lnTo>
                                    <a:lnTo>
                                      <a:pt x="90" y="105"/>
                                    </a:lnTo>
                                    <a:lnTo>
                                      <a:pt x="85" y="100"/>
                                    </a:lnTo>
                                    <a:lnTo>
                                      <a:pt x="85" y="100"/>
                                    </a:lnTo>
                                    <a:lnTo>
                                      <a:pt x="70" y="95"/>
                                    </a:lnTo>
                                    <a:lnTo>
                                      <a:pt x="55" y="95"/>
                                    </a:lnTo>
                                    <a:lnTo>
                                      <a:pt x="45" y="105"/>
                                    </a:lnTo>
                                    <a:lnTo>
                                      <a:pt x="30" y="115"/>
                                    </a:lnTo>
                                    <a:lnTo>
                                      <a:pt x="20" y="130"/>
                                    </a:lnTo>
                                    <a:lnTo>
                                      <a:pt x="15" y="145"/>
                                    </a:lnTo>
                                    <a:lnTo>
                                      <a:pt x="10" y="160"/>
                                    </a:lnTo>
                                    <a:lnTo>
                                      <a:pt x="15" y="175"/>
                                    </a:lnTo>
                                    <a:lnTo>
                                      <a:pt x="15" y="175"/>
                                    </a:lnTo>
                                    <a:lnTo>
                                      <a:pt x="20" y="185"/>
                                    </a:lnTo>
                                    <a:lnTo>
                                      <a:pt x="35" y="190"/>
                                    </a:lnTo>
                                    <a:lnTo>
                                      <a:pt x="50" y="195"/>
                                    </a:lnTo>
                                    <a:lnTo>
                                      <a:pt x="65" y="195"/>
                                    </a:lnTo>
                                    <a:lnTo>
                                      <a:pt x="95" y="185"/>
                                    </a:lnTo>
                                    <a:lnTo>
                                      <a:pt x="121" y="175"/>
                                    </a:lnTo>
                                    <a:lnTo>
                                      <a:pt x="121" y="175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51" y="145"/>
                                    </a:lnTo>
                                    <a:lnTo>
                                      <a:pt x="161" y="130"/>
                                    </a:lnTo>
                                    <a:lnTo>
                                      <a:pt x="171" y="110"/>
                                    </a:lnTo>
                                    <a:lnTo>
                                      <a:pt x="171" y="90"/>
                                    </a:lnTo>
                                    <a:lnTo>
                                      <a:pt x="171" y="70"/>
                                    </a:lnTo>
                                    <a:lnTo>
                                      <a:pt x="166" y="50"/>
                                    </a:lnTo>
                                    <a:lnTo>
                                      <a:pt x="156" y="35"/>
                                    </a:lnTo>
                                    <a:lnTo>
                                      <a:pt x="156" y="35"/>
                                    </a:lnTo>
                                    <a:lnTo>
                                      <a:pt x="141" y="15"/>
                                    </a:lnTo>
                                    <a:lnTo>
                                      <a:pt x="121" y="5"/>
                                    </a:lnTo>
                                    <a:lnTo>
                                      <a:pt x="100" y="0"/>
                                    </a:lnTo>
                                    <a:lnTo>
                                      <a:pt x="75" y="5"/>
                                    </a:lnTo>
                                    <a:lnTo>
                                      <a:pt x="55" y="15"/>
                                    </a:lnTo>
                                    <a:lnTo>
                                      <a:pt x="35" y="25"/>
                                    </a:lnTo>
                                    <a:lnTo>
                                      <a:pt x="0" y="50"/>
                                    </a:lnTo>
                                    <a:lnTo>
                                      <a:pt x="0" y="50"/>
                                    </a:lnTo>
                                    <a:lnTo>
                                      <a:pt x="0" y="60"/>
                                    </a:lnTo>
                                    <a:lnTo>
                                      <a:pt x="5" y="60"/>
                                    </a:lnTo>
                                    <a:lnTo>
                                      <a:pt x="5" y="6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8839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10" name="Freeform 62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1323" y="290"/>
                                <a:ext cx="170" cy="19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5" y="55"/>
                                  </a:cxn>
                                  <a:cxn ang="0">
                                    <a:pos x="60" y="25"/>
                                  </a:cxn>
                                  <a:cxn ang="0">
                                    <a:pos x="105" y="25"/>
                                  </a:cxn>
                                  <a:cxn ang="0">
                                    <a:pos x="120" y="30"/>
                                  </a:cxn>
                                  <a:cxn ang="0">
                                    <a:pos x="140" y="55"/>
                                  </a:cxn>
                                  <a:cxn ang="0">
                                    <a:pos x="145" y="85"/>
                                  </a:cxn>
                                  <a:cxn ang="0">
                                    <a:pos x="135" y="116"/>
                                  </a:cxn>
                                  <a:cxn ang="0">
                                    <a:pos x="115" y="141"/>
                                  </a:cxn>
                                  <a:cxn ang="0">
                                    <a:pos x="85" y="161"/>
                                  </a:cxn>
                                  <a:cxn ang="0">
                                    <a:pos x="50" y="166"/>
                                  </a:cxn>
                                  <a:cxn ang="0">
                                    <a:pos x="35" y="156"/>
                                  </a:cxn>
                                  <a:cxn ang="0">
                                    <a:pos x="45" y="131"/>
                                  </a:cxn>
                                  <a:cxn ang="0">
                                    <a:pos x="50" y="126"/>
                                  </a:cxn>
                                  <a:cxn ang="0">
                                    <a:pos x="85" y="111"/>
                                  </a:cxn>
                                  <a:cxn ang="0">
                                    <a:pos x="90" y="106"/>
                                  </a:cxn>
                                  <a:cxn ang="0">
                                    <a:pos x="85" y="96"/>
                                  </a:cxn>
                                  <a:cxn ang="0">
                                    <a:pos x="60" y="96"/>
                                  </a:cxn>
                                  <a:cxn ang="0">
                                    <a:pos x="30" y="116"/>
                                  </a:cxn>
                                  <a:cxn ang="0">
                                    <a:pos x="15" y="141"/>
                                  </a:cxn>
                                  <a:cxn ang="0">
                                    <a:pos x="15" y="171"/>
                                  </a:cxn>
                                  <a:cxn ang="0">
                                    <a:pos x="25" y="181"/>
                                  </a:cxn>
                                  <a:cxn ang="0">
                                    <a:pos x="50" y="191"/>
                                  </a:cxn>
                                  <a:cxn ang="0">
                                    <a:pos x="95" y="186"/>
                                  </a:cxn>
                                  <a:cxn ang="0">
                                    <a:pos x="120" y="171"/>
                                  </a:cxn>
                                  <a:cxn ang="0">
                                    <a:pos x="150" y="146"/>
                                  </a:cxn>
                                  <a:cxn ang="0">
                                    <a:pos x="170" y="111"/>
                                  </a:cxn>
                                  <a:cxn ang="0">
                                    <a:pos x="170" y="70"/>
                                  </a:cxn>
                                  <a:cxn ang="0">
                                    <a:pos x="155" y="30"/>
                                  </a:cxn>
                                  <a:cxn ang="0">
                                    <a:pos x="140" y="10"/>
                                  </a:cxn>
                                  <a:cxn ang="0">
                                    <a:pos x="100" y="0"/>
                                  </a:cxn>
                                  <a:cxn ang="0">
                                    <a:pos x="55" y="10"/>
                                  </a:cxn>
                                  <a:cxn ang="0">
                                    <a:pos x="0" y="50"/>
                                  </a:cxn>
                                  <a:cxn ang="0">
                                    <a:pos x="0" y="55"/>
                                  </a:cxn>
                                  <a:cxn ang="0">
                                    <a:pos x="5" y="55"/>
                                  </a:cxn>
                                </a:cxnLst>
                                <a:rect l="0" t="0" r="r" b="b"/>
                                <a:pathLst>
                                  <a:path w="170" h="191">
                                    <a:moveTo>
                                      <a:pt x="5" y="55"/>
                                    </a:moveTo>
                                    <a:lnTo>
                                      <a:pt x="5" y="55"/>
                                    </a:lnTo>
                                    <a:lnTo>
                                      <a:pt x="30" y="35"/>
                                    </a:lnTo>
                                    <a:lnTo>
                                      <a:pt x="60" y="25"/>
                                    </a:lnTo>
                                    <a:lnTo>
                                      <a:pt x="90" y="20"/>
                                    </a:lnTo>
                                    <a:lnTo>
                                      <a:pt x="105" y="25"/>
                                    </a:lnTo>
                                    <a:lnTo>
                                      <a:pt x="120" y="30"/>
                                    </a:lnTo>
                                    <a:lnTo>
                                      <a:pt x="120" y="30"/>
                                    </a:lnTo>
                                    <a:lnTo>
                                      <a:pt x="135" y="45"/>
                                    </a:lnTo>
                                    <a:lnTo>
                                      <a:pt x="140" y="55"/>
                                    </a:lnTo>
                                    <a:lnTo>
                                      <a:pt x="145" y="70"/>
                                    </a:lnTo>
                                    <a:lnTo>
                                      <a:pt x="145" y="85"/>
                                    </a:lnTo>
                                    <a:lnTo>
                                      <a:pt x="140" y="101"/>
                                    </a:lnTo>
                                    <a:lnTo>
                                      <a:pt x="135" y="116"/>
                                    </a:lnTo>
                                    <a:lnTo>
                                      <a:pt x="115" y="141"/>
                                    </a:lnTo>
                                    <a:lnTo>
                                      <a:pt x="115" y="141"/>
                                    </a:lnTo>
                                    <a:lnTo>
                                      <a:pt x="100" y="151"/>
                                    </a:lnTo>
                                    <a:lnTo>
                                      <a:pt x="85" y="161"/>
                                    </a:lnTo>
                                    <a:lnTo>
                                      <a:pt x="50" y="166"/>
                                    </a:lnTo>
                                    <a:lnTo>
                                      <a:pt x="50" y="166"/>
                                    </a:lnTo>
                                    <a:lnTo>
                                      <a:pt x="40" y="161"/>
                                    </a:lnTo>
                                    <a:lnTo>
                                      <a:pt x="35" y="156"/>
                                    </a:lnTo>
                                    <a:lnTo>
                                      <a:pt x="35" y="141"/>
                                    </a:lnTo>
                                    <a:lnTo>
                                      <a:pt x="45" y="131"/>
                                    </a:lnTo>
                                    <a:lnTo>
                                      <a:pt x="45" y="131"/>
                                    </a:lnTo>
                                    <a:lnTo>
                                      <a:pt x="50" y="126"/>
                                    </a:lnTo>
                                    <a:lnTo>
                                      <a:pt x="60" y="116"/>
                                    </a:lnTo>
                                    <a:lnTo>
                                      <a:pt x="85" y="111"/>
                                    </a:lnTo>
                                    <a:lnTo>
                                      <a:pt x="85" y="111"/>
                                    </a:lnTo>
                                    <a:lnTo>
                                      <a:pt x="90" y="106"/>
                                    </a:lnTo>
                                    <a:lnTo>
                                      <a:pt x="85" y="96"/>
                                    </a:lnTo>
                                    <a:lnTo>
                                      <a:pt x="85" y="96"/>
                                    </a:lnTo>
                                    <a:lnTo>
                                      <a:pt x="70" y="90"/>
                                    </a:lnTo>
                                    <a:lnTo>
                                      <a:pt x="60" y="96"/>
                                    </a:lnTo>
                                    <a:lnTo>
                                      <a:pt x="45" y="101"/>
                                    </a:lnTo>
                                    <a:lnTo>
                                      <a:pt x="30" y="116"/>
                                    </a:lnTo>
                                    <a:lnTo>
                                      <a:pt x="20" y="126"/>
                                    </a:lnTo>
                                    <a:lnTo>
                                      <a:pt x="15" y="141"/>
                                    </a:lnTo>
                                    <a:lnTo>
                                      <a:pt x="15" y="156"/>
                                    </a:lnTo>
                                    <a:lnTo>
                                      <a:pt x="15" y="171"/>
                                    </a:lnTo>
                                    <a:lnTo>
                                      <a:pt x="15" y="171"/>
                                    </a:lnTo>
                                    <a:lnTo>
                                      <a:pt x="25" y="181"/>
                                    </a:lnTo>
                                    <a:lnTo>
                                      <a:pt x="35" y="191"/>
                                    </a:lnTo>
                                    <a:lnTo>
                                      <a:pt x="50" y="191"/>
                                    </a:lnTo>
                                    <a:lnTo>
                                      <a:pt x="65" y="191"/>
                                    </a:lnTo>
                                    <a:lnTo>
                                      <a:pt x="95" y="186"/>
                                    </a:lnTo>
                                    <a:lnTo>
                                      <a:pt x="120" y="171"/>
                                    </a:lnTo>
                                    <a:lnTo>
                                      <a:pt x="120" y="171"/>
                                    </a:lnTo>
                                    <a:lnTo>
                                      <a:pt x="140" y="161"/>
                                    </a:lnTo>
                                    <a:lnTo>
                                      <a:pt x="150" y="146"/>
                                    </a:lnTo>
                                    <a:lnTo>
                                      <a:pt x="165" y="131"/>
                                    </a:lnTo>
                                    <a:lnTo>
                                      <a:pt x="170" y="111"/>
                                    </a:lnTo>
                                    <a:lnTo>
                                      <a:pt x="170" y="90"/>
                                    </a:lnTo>
                                    <a:lnTo>
                                      <a:pt x="170" y="70"/>
                                    </a:lnTo>
                                    <a:lnTo>
                                      <a:pt x="165" y="50"/>
                                    </a:lnTo>
                                    <a:lnTo>
                                      <a:pt x="155" y="30"/>
                                    </a:lnTo>
                                    <a:lnTo>
                                      <a:pt x="155" y="30"/>
                                    </a:lnTo>
                                    <a:lnTo>
                                      <a:pt x="140" y="10"/>
                                    </a:lnTo>
                                    <a:lnTo>
                                      <a:pt x="120" y="0"/>
                                    </a:lnTo>
                                    <a:lnTo>
                                      <a:pt x="100" y="0"/>
                                    </a:lnTo>
                                    <a:lnTo>
                                      <a:pt x="80" y="0"/>
                                    </a:lnTo>
                                    <a:lnTo>
                                      <a:pt x="55" y="10"/>
                                    </a:lnTo>
                                    <a:lnTo>
                                      <a:pt x="35" y="20"/>
                                    </a:lnTo>
                                    <a:lnTo>
                                      <a:pt x="0" y="50"/>
                                    </a:lnTo>
                                    <a:lnTo>
                                      <a:pt x="0" y="50"/>
                                    </a:lnTo>
                                    <a:lnTo>
                                      <a:pt x="0" y="55"/>
                                    </a:lnTo>
                                    <a:lnTo>
                                      <a:pt x="5" y="55"/>
                                    </a:lnTo>
                                    <a:lnTo>
                                      <a:pt x="5" y="5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8839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11" name="Freeform 63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1503" y="386"/>
                                <a:ext cx="170" cy="19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5" y="55"/>
                                  </a:cxn>
                                  <a:cxn ang="0">
                                    <a:pos x="60" y="25"/>
                                  </a:cxn>
                                  <a:cxn ang="0">
                                    <a:pos x="105" y="25"/>
                                  </a:cxn>
                                  <a:cxn ang="0">
                                    <a:pos x="120" y="30"/>
                                  </a:cxn>
                                  <a:cxn ang="0">
                                    <a:pos x="140" y="55"/>
                                  </a:cxn>
                                  <a:cxn ang="0">
                                    <a:pos x="145" y="85"/>
                                  </a:cxn>
                                  <a:cxn ang="0">
                                    <a:pos x="130" y="115"/>
                                  </a:cxn>
                                  <a:cxn ang="0">
                                    <a:pos x="110" y="140"/>
                                  </a:cxn>
                                  <a:cxn ang="0">
                                    <a:pos x="80" y="155"/>
                                  </a:cxn>
                                  <a:cxn ang="0">
                                    <a:pos x="50" y="165"/>
                                  </a:cxn>
                                  <a:cxn ang="0">
                                    <a:pos x="30" y="155"/>
                                  </a:cxn>
                                  <a:cxn ang="0">
                                    <a:pos x="40" y="130"/>
                                  </a:cxn>
                                  <a:cxn ang="0">
                                    <a:pos x="60" y="115"/>
                                  </a:cxn>
                                  <a:cxn ang="0">
                                    <a:pos x="85" y="110"/>
                                  </a:cxn>
                                  <a:cxn ang="0">
                                    <a:pos x="85" y="95"/>
                                  </a:cxn>
                                  <a:cxn ang="0">
                                    <a:pos x="70" y="90"/>
                                  </a:cxn>
                                  <a:cxn ang="0">
                                    <a:pos x="45" y="100"/>
                                  </a:cxn>
                                  <a:cxn ang="0">
                                    <a:pos x="20" y="125"/>
                                  </a:cxn>
                                  <a:cxn ang="0">
                                    <a:pos x="10" y="155"/>
                                  </a:cxn>
                                  <a:cxn ang="0">
                                    <a:pos x="15" y="170"/>
                                  </a:cxn>
                                  <a:cxn ang="0">
                                    <a:pos x="35" y="190"/>
                                  </a:cxn>
                                  <a:cxn ang="0">
                                    <a:pos x="65" y="190"/>
                                  </a:cxn>
                                  <a:cxn ang="0">
                                    <a:pos x="120" y="170"/>
                                  </a:cxn>
                                  <a:cxn ang="0">
                                    <a:pos x="135" y="160"/>
                                  </a:cxn>
                                  <a:cxn ang="0">
                                    <a:pos x="160" y="125"/>
                                  </a:cxn>
                                  <a:cxn ang="0">
                                    <a:pos x="170" y="90"/>
                                  </a:cxn>
                                  <a:cxn ang="0">
                                    <a:pos x="165" y="50"/>
                                  </a:cxn>
                                  <a:cxn ang="0">
                                    <a:pos x="155" y="30"/>
                                  </a:cxn>
                                  <a:cxn ang="0">
                                    <a:pos x="120" y="0"/>
                                  </a:cxn>
                                  <a:cxn ang="0">
                                    <a:pos x="75" y="0"/>
                                  </a:cxn>
                                  <a:cxn ang="0">
                                    <a:pos x="35" y="20"/>
                                  </a:cxn>
                                  <a:cxn ang="0">
                                    <a:pos x="0" y="50"/>
                                  </a:cxn>
                                  <a:cxn ang="0">
                                    <a:pos x="5" y="55"/>
                                  </a:cxn>
                                </a:cxnLst>
                                <a:rect l="0" t="0" r="r" b="b"/>
                                <a:pathLst>
                                  <a:path w="170" h="190">
                                    <a:moveTo>
                                      <a:pt x="5" y="55"/>
                                    </a:moveTo>
                                    <a:lnTo>
                                      <a:pt x="5" y="55"/>
                                    </a:lnTo>
                                    <a:lnTo>
                                      <a:pt x="30" y="35"/>
                                    </a:lnTo>
                                    <a:lnTo>
                                      <a:pt x="60" y="25"/>
                                    </a:lnTo>
                                    <a:lnTo>
                                      <a:pt x="90" y="20"/>
                                    </a:lnTo>
                                    <a:lnTo>
                                      <a:pt x="105" y="25"/>
                                    </a:lnTo>
                                    <a:lnTo>
                                      <a:pt x="120" y="30"/>
                                    </a:lnTo>
                                    <a:lnTo>
                                      <a:pt x="120" y="30"/>
                                    </a:lnTo>
                                    <a:lnTo>
                                      <a:pt x="130" y="45"/>
                                    </a:lnTo>
                                    <a:lnTo>
                                      <a:pt x="140" y="55"/>
                                    </a:lnTo>
                                    <a:lnTo>
                                      <a:pt x="145" y="70"/>
                                    </a:lnTo>
                                    <a:lnTo>
                                      <a:pt x="145" y="85"/>
                                    </a:lnTo>
                                    <a:lnTo>
                                      <a:pt x="140" y="100"/>
                                    </a:lnTo>
                                    <a:lnTo>
                                      <a:pt x="130" y="115"/>
                                    </a:lnTo>
                                    <a:lnTo>
                                      <a:pt x="110" y="140"/>
                                    </a:lnTo>
                                    <a:lnTo>
                                      <a:pt x="110" y="140"/>
                                    </a:lnTo>
                                    <a:lnTo>
                                      <a:pt x="100" y="150"/>
                                    </a:lnTo>
                                    <a:lnTo>
                                      <a:pt x="80" y="155"/>
                                    </a:lnTo>
                                    <a:lnTo>
                                      <a:pt x="50" y="165"/>
                                    </a:lnTo>
                                    <a:lnTo>
                                      <a:pt x="50" y="165"/>
                                    </a:lnTo>
                                    <a:lnTo>
                                      <a:pt x="35" y="160"/>
                                    </a:lnTo>
                                    <a:lnTo>
                                      <a:pt x="30" y="155"/>
                                    </a:lnTo>
                                    <a:lnTo>
                                      <a:pt x="35" y="140"/>
                                    </a:lnTo>
                                    <a:lnTo>
                                      <a:pt x="40" y="130"/>
                                    </a:lnTo>
                                    <a:lnTo>
                                      <a:pt x="40" y="130"/>
                                    </a:lnTo>
                                    <a:lnTo>
                                      <a:pt x="60" y="115"/>
                                    </a:lnTo>
                                    <a:lnTo>
                                      <a:pt x="85" y="110"/>
                                    </a:lnTo>
                                    <a:lnTo>
                                      <a:pt x="85" y="110"/>
                                    </a:lnTo>
                                    <a:lnTo>
                                      <a:pt x="90" y="105"/>
                                    </a:lnTo>
                                    <a:lnTo>
                                      <a:pt x="85" y="95"/>
                                    </a:lnTo>
                                    <a:lnTo>
                                      <a:pt x="85" y="95"/>
                                    </a:lnTo>
                                    <a:lnTo>
                                      <a:pt x="70" y="90"/>
                                    </a:lnTo>
                                    <a:lnTo>
                                      <a:pt x="55" y="95"/>
                                    </a:lnTo>
                                    <a:lnTo>
                                      <a:pt x="45" y="100"/>
                                    </a:lnTo>
                                    <a:lnTo>
                                      <a:pt x="30" y="110"/>
                                    </a:lnTo>
                                    <a:lnTo>
                                      <a:pt x="20" y="125"/>
                                    </a:lnTo>
                                    <a:lnTo>
                                      <a:pt x="15" y="140"/>
                                    </a:lnTo>
                                    <a:lnTo>
                                      <a:pt x="10" y="155"/>
                                    </a:lnTo>
                                    <a:lnTo>
                                      <a:pt x="15" y="170"/>
                                    </a:lnTo>
                                    <a:lnTo>
                                      <a:pt x="15" y="170"/>
                                    </a:lnTo>
                                    <a:lnTo>
                                      <a:pt x="20" y="180"/>
                                    </a:lnTo>
                                    <a:lnTo>
                                      <a:pt x="35" y="190"/>
                                    </a:lnTo>
                                    <a:lnTo>
                                      <a:pt x="50" y="190"/>
                                    </a:lnTo>
                                    <a:lnTo>
                                      <a:pt x="65" y="190"/>
                                    </a:lnTo>
                                    <a:lnTo>
                                      <a:pt x="95" y="180"/>
                                    </a:lnTo>
                                    <a:lnTo>
                                      <a:pt x="120" y="170"/>
                                    </a:lnTo>
                                    <a:lnTo>
                                      <a:pt x="120" y="170"/>
                                    </a:lnTo>
                                    <a:lnTo>
                                      <a:pt x="135" y="160"/>
                                    </a:lnTo>
                                    <a:lnTo>
                                      <a:pt x="150" y="145"/>
                                    </a:lnTo>
                                    <a:lnTo>
                                      <a:pt x="160" y="125"/>
                                    </a:lnTo>
                                    <a:lnTo>
                                      <a:pt x="170" y="110"/>
                                    </a:lnTo>
                                    <a:lnTo>
                                      <a:pt x="170" y="90"/>
                                    </a:lnTo>
                                    <a:lnTo>
                                      <a:pt x="170" y="70"/>
                                    </a:lnTo>
                                    <a:lnTo>
                                      <a:pt x="165" y="50"/>
                                    </a:lnTo>
                                    <a:lnTo>
                                      <a:pt x="155" y="30"/>
                                    </a:lnTo>
                                    <a:lnTo>
                                      <a:pt x="155" y="30"/>
                                    </a:lnTo>
                                    <a:lnTo>
                                      <a:pt x="140" y="10"/>
                                    </a:lnTo>
                                    <a:lnTo>
                                      <a:pt x="120" y="0"/>
                                    </a:lnTo>
                                    <a:lnTo>
                                      <a:pt x="100" y="0"/>
                                    </a:lnTo>
                                    <a:lnTo>
                                      <a:pt x="75" y="0"/>
                                    </a:lnTo>
                                    <a:lnTo>
                                      <a:pt x="55" y="10"/>
                                    </a:lnTo>
                                    <a:lnTo>
                                      <a:pt x="35" y="20"/>
                                    </a:lnTo>
                                    <a:lnTo>
                                      <a:pt x="0" y="50"/>
                                    </a:lnTo>
                                    <a:lnTo>
                                      <a:pt x="0" y="50"/>
                                    </a:lnTo>
                                    <a:lnTo>
                                      <a:pt x="0" y="55"/>
                                    </a:lnTo>
                                    <a:lnTo>
                                      <a:pt x="5" y="55"/>
                                    </a:lnTo>
                                    <a:lnTo>
                                      <a:pt x="5" y="5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8839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12" name="Freeform 64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1328" y="576"/>
                                <a:ext cx="175" cy="19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10" y="55"/>
                                  </a:cxn>
                                  <a:cxn ang="0">
                                    <a:pos x="60" y="25"/>
                                  </a:cxn>
                                  <a:cxn ang="0">
                                    <a:pos x="105" y="25"/>
                                  </a:cxn>
                                  <a:cxn ang="0">
                                    <a:pos x="120" y="30"/>
                                  </a:cxn>
                                  <a:cxn ang="0">
                                    <a:pos x="145" y="55"/>
                                  </a:cxn>
                                  <a:cxn ang="0">
                                    <a:pos x="145" y="85"/>
                                  </a:cxn>
                                  <a:cxn ang="0">
                                    <a:pos x="135" y="115"/>
                                  </a:cxn>
                                  <a:cxn ang="0">
                                    <a:pos x="115" y="140"/>
                                  </a:cxn>
                                  <a:cxn ang="0">
                                    <a:pos x="85" y="155"/>
                                  </a:cxn>
                                  <a:cxn ang="0">
                                    <a:pos x="55" y="165"/>
                                  </a:cxn>
                                  <a:cxn ang="0">
                                    <a:pos x="35" y="150"/>
                                  </a:cxn>
                                  <a:cxn ang="0">
                                    <a:pos x="45" y="130"/>
                                  </a:cxn>
                                  <a:cxn ang="0">
                                    <a:pos x="55" y="120"/>
                                  </a:cxn>
                                  <a:cxn ang="0">
                                    <a:pos x="85" y="110"/>
                                  </a:cxn>
                                  <a:cxn ang="0">
                                    <a:pos x="90" y="100"/>
                                  </a:cxn>
                                  <a:cxn ang="0">
                                    <a:pos x="90" y="95"/>
                                  </a:cxn>
                                  <a:cxn ang="0">
                                    <a:pos x="60" y="95"/>
                                  </a:cxn>
                                  <a:cxn ang="0">
                                    <a:pos x="35" y="110"/>
                                  </a:cxn>
                                  <a:cxn ang="0">
                                    <a:pos x="15" y="140"/>
                                  </a:cxn>
                                  <a:cxn ang="0">
                                    <a:pos x="15" y="170"/>
                                  </a:cxn>
                                  <a:cxn ang="0">
                                    <a:pos x="25" y="180"/>
                                  </a:cxn>
                                  <a:cxn ang="0">
                                    <a:pos x="50" y="190"/>
                                  </a:cxn>
                                  <a:cxn ang="0">
                                    <a:pos x="100" y="180"/>
                                  </a:cxn>
                                  <a:cxn ang="0">
                                    <a:pos x="125" y="170"/>
                                  </a:cxn>
                                  <a:cxn ang="0">
                                    <a:pos x="155" y="145"/>
                                  </a:cxn>
                                  <a:cxn ang="0">
                                    <a:pos x="170" y="105"/>
                                  </a:cxn>
                                  <a:cxn ang="0">
                                    <a:pos x="175" y="70"/>
                                  </a:cxn>
                                  <a:cxn ang="0">
                                    <a:pos x="160" y="30"/>
                                  </a:cxn>
                                  <a:cxn ang="0">
                                    <a:pos x="140" y="10"/>
                                  </a:cxn>
                                  <a:cxn ang="0">
                                    <a:pos x="100" y="0"/>
                                  </a:cxn>
                                  <a:cxn ang="0">
                                    <a:pos x="60" y="10"/>
                                  </a:cxn>
                                  <a:cxn ang="0">
                                    <a:pos x="0" y="50"/>
                                  </a:cxn>
                                  <a:cxn ang="0">
                                    <a:pos x="0" y="55"/>
                                  </a:cxn>
                                  <a:cxn ang="0">
                                    <a:pos x="10" y="55"/>
                                  </a:cxn>
                                </a:cxnLst>
                                <a:rect l="0" t="0" r="r" b="b"/>
                                <a:pathLst>
                                  <a:path w="175" h="190">
                                    <a:moveTo>
                                      <a:pt x="10" y="55"/>
                                    </a:moveTo>
                                    <a:lnTo>
                                      <a:pt x="10" y="55"/>
                                    </a:lnTo>
                                    <a:lnTo>
                                      <a:pt x="35" y="35"/>
                                    </a:lnTo>
                                    <a:lnTo>
                                      <a:pt x="60" y="25"/>
                                    </a:lnTo>
                                    <a:lnTo>
                                      <a:pt x="90" y="20"/>
                                    </a:lnTo>
                                    <a:lnTo>
                                      <a:pt x="105" y="25"/>
                                    </a:lnTo>
                                    <a:lnTo>
                                      <a:pt x="120" y="30"/>
                                    </a:lnTo>
                                    <a:lnTo>
                                      <a:pt x="120" y="30"/>
                                    </a:lnTo>
                                    <a:lnTo>
                                      <a:pt x="135" y="40"/>
                                    </a:lnTo>
                                    <a:lnTo>
                                      <a:pt x="145" y="55"/>
                                    </a:lnTo>
                                    <a:lnTo>
                                      <a:pt x="145" y="70"/>
                                    </a:lnTo>
                                    <a:lnTo>
                                      <a:pt x="145" y="85"/>
                                    </a:lnTo>
                                    <a:lnTo>
                                      <a:pt x="140" y="100"/>
                                    </a:lnTo>
                                    <a:lnTo>
                                      <a:pt x="135" y="115"/>
                                    </a:lnTo>
                                    <a:lnTo>
                                      <a:pt x="115" y="140"/>
                                    </a:lnTo>
                                    <a:lnTo>
                                      <a:pt x="115" y="140"/>
                                    </a:lnTo>
                                    <a:lnTo>
                                      <a:pt x="100" y="150"/>
                                    </a:lnTo>
                                    <a:lnTo>
                                      <a:pt x="85" y="155"/>
                                    </a:lnTo>
                                    <a:lnTo>
                                      <a:pt x="55" y="165"/>
                                    </a:lnTo>
                                    <a:lnTo>
                                      <a:pt x="55" y="165"/>
                                    </a:lnTo>
                                    <a:lnTo>
                                      <a:pt x="40" y="160"/>
                                    </a:lnTo>
                                    <a:lnTo>
                                      <a:pt x="35" y="150"/>
                                    </a:lnTo>
                                    <a:lnTo>
                                      <a:pt x="40" y="140"/>
                                    </a:lnTo>
                                    <a:lnTo>
                                      <a:pt x="45" y="130"/>
                                    </a:lnTo>
                                    <a:lnTo>
                                      <a:pt x="45" y="130"/>
                                    </a:lnTo>
                                    <a:lnTo>
                                      <a:pt x="55" y="120"/>
                                    </a:lnTo>
                                    <a:lnTo>
                                      <a:pt x="65" y="115"/>
                                    </a:lnTo>
                                    <a:lnTo>
                                      <a:pt x="85" y="110"/>
                                    </a:lnTo>
                                    <a:lnTo>
                                      <a:pt x="85" y="110"/>
                                    </a:lnTo>
                                    <a:lnTo>
                                      <a:pt x="90" y="100"/>
                                    </a:lnTo>
                                    <a:lnTo>
                                      <a:pt x="90" y="95"/>
                                    </a:lnTo>
                                    <a:lnTo>
                                      <a:pt x="90" y="95"/>
                                    </a:lnTo>
                                    <a:lnTo>
                                      <a:pt x="75" y="90"/>
                                    </a:lnTo>
                                    <a:lnTo>
                                      <a:pt x="60" y="95"/>
                                    </a:lnTo>
                                    <a:lnTo>
                                      <a:pt x="45" y="100"/>
                                    </a:lnTo>
                                    <a:lnTo>
                                      <a:pt x="35" y="110"/>
                                    </a:lnTo>
                                    <a:lnTo>
                                      <a:pt x="25" y="125"/>
                                    </a:lnTo>
                                    <a:lnTo>
                                      <a:pt x="15" y="140"/>
                                    </a:lnTo>
                                    <a:lnTo>
                                      <a:pt x="15" y="155"/>
                                    </a:lnTo>
                                    <a:lnTo>
                                      <a:pt x="15" y="170"/>
                                    </a:lnTo>
                                    <a:lnTo>
                                      <a:pt x="15" y="170"/>
                                    </a:lnTo>
                                    <a:lnTo>
                                      <a:pt x="25" y="180"/>
                                    </a:lnTo>
                                    <a:lnTo>
                                      <a:pt x="35" y="185"/>
                                    </a:lnTo>
                                    <a:lnTo>
                                      <a:pt x="50" y="190"/>
                                    </a:lnTo>
                                    <a:lnTo>
                                      <a:pt x="65" y="190"/>
                                    </a:lnTo>
                                    <a:lnTo>
                                      <a:pt x="100" y="180"/>
                                    </a:lnTo>
                                    <a:lnTo>
                                      <a:pt x="125" y="170"/>
                                    </a:lnTo>
                                    <a:lnTo>
                                      <a:pt x="125" y="170"/>
                                    </a:lnTo>
                                    <a:lnTo>
                                      <a:pt x="140" y="160"/>
                                    </a:lnTo>
                                    <a:lnTo>
                                      <a:pt x="155" y="145"/>
                                    </a:lnTo>
                                    <a:lnTo>
                                      <a:pt x="165" y="125"/>
                                    </a:lnTo>
                                    <a:lnTo>
                                      <a:pt x="170" y="105"/>
                                    </a:lnTo>
                                    <a:lnTo>
                                      <a:pt x="175" y="90"/>
                                    </a:lnTo>
                                    <a:lnTo>
                                      <a:pt x="175" y="70"/>
                                    </a:lnTo>
                                    <a:lnTo>
                                      <a:pt x="170" y="50"/>
                                    </a:lnTo>
                                    <a:lnTo>
                                      <a:pt x="160" y="30"/>
                                    </a:lnTo>
                                    <a:lnTo>
                                      <a:pt x="160" y="30"/>
                                    </a:lnTo>
                                    <a:lnTo>
                                      <a:pt x="140" y="10"/>
                                    </a:lnTo>
                                    <a:lnTo>
                                      <a:pt x="120" y="0"/>
                                    </a:lnTo>
                                    <a:lnTo>
                                      <a:pt x="100" y="0"/>
                                    </a:lnTo>
                                    <a:lnTo>
                                      <a:pt x="80" y="0"/>
                                    </a:lnTo>
                                    <a:lnTo>
                                      <a:pt x="60" y="10"/>
                                    </a:lnTo>
                                    <a:lnTo>
                                      <a:pt x="40" y="20"/>
                                    </a:lnTo>
                                    <a:lnTo>
                                      <a:pt x="0" y="50"/>
                                    </a:lnTo>
                                    <a:lnTo>
                                      <a:pt x="0" y="50"/>
                                    </a:lnTo>
                                    <a:lnTo>
                                      <a:pt x="0" y="55"/>
                                    </a:lnTo>
                                    <a:lnTo>
                                      <a:pt x="10" y="55"/>
                                    </a:lnTo>
                                    <a:lnTo>
                                      <a:pt x="10" y="5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8839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13" name="Freeform 65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1288" y="801"/>
                                <a:ext cx="175" cy="19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10" y="55"/>
                                  </a:cxn>
                                  <a:cxn ang="0">
                                    <a:pos x="60" y="25"/>
                                  </a:cxn>
                                  <a:cxn ang="0">
                                    <a:pos x="105" y="25"/>
                                  </a:cxn>
                                  <a:cxn ang="0">
                                    <a:pos x="120" y="30"/>
                                  </a:cxn>
                                  <a:cxn ang="0">
                                    <a:pos x="145" y="55"/>
                                  </a:cxn>
                                  <a:cxn ang="0">
                                    <a:pos x="145" y="85"/>
                                  </a:cxn>
                                  <a:cxn ang="0">
                                    <a:pos x="135" y="115"/>
                                  </a:cxn>
                                  <a:cxn ang="0">
                                    <a:pos x="115" y="140"/>
                                  </a:cxn>
                                  <a:cxn ang="0">
                                    <a:pos x="85" y="160"/>
                                  </a:cxn>
                                  <a:cxn ang="0">
                                    <a:pos x="55" y="165"/>
                                  </a:cxn>
                                  <a:cxn ang="0">
                                    <a:pos x="35" y="155"/>
                                  </a:cxn>
                                  <a:cxn ang="0">
                                    <a:pos x="45" y="130"/>
                                  </a:cxn>
                                  <a:cxn ang="0">
                                    <a:pos x="55" y="125"/>
                                  </a:cxn>
                                  <a:cxn ang="0">
                                    <a:pos x="85" y="110"/>
                                  </a:cxn>
                                  <a:cxn ang="0">
                                    <a:pos x="90" y="105"/>
                                  </a:cxn>
                                  <a:cxn ang="0">
                                    <a:pos x="90" y="95"/>
                                  </a:cxn>
                                  <a:cxn ang="0">
                                    <a:pos x="60" y="95"/>
                                  </a:cxn>
                                  <a:cxn ang="0">
                                    <a:pos x="35" y="115"/>
                                  </a:cxn>
                                  <a:cxn ang="0">
                                    <a:pos x="20" y="140"/>
                                  </a:cxn>
                                  <a:cxn ang="0">
                                    <a:pos x="20" y="170"/>
                                  </a:cxn>
                                  <a:cxn ang="0">
                                    <a:pos x="25" y="180"/>
                                  </a:cxn>
                                  <a:cxn ang="0">
                                    <a:pos x="50" y="190"/>
                                  </a:cxn>
                                  <a:cxn ang="0">
                                    <a:pos x="100" y="185"/>
                                  </a:cxn>
                                  <a:cxn ang="0">
                                    <a:pos x="125" y="170"/>
                                  </a:cxn>
                                  <a:cxn ang="0">
                                    <a:pos x="155" y="145"/>
                                  </a:cxn>
                                  <a:cxn ang="0">
                                    <a:pos x="170" y="110"/>
                                  </a:cxn>
                                  <a:cxn ang="0">
                                    <a:pos x="175" y="70"/>
                                  </a:cxn>
                                  <a:cxn ang="0">
                                    <a:pos x="160" y="30"/>
                                  </a:cxn>
                                  <a:cxn ang="0">
                                    <a:pos x="140" y="15"/>
                                  </a:cxn>
                                  <a:cxn ang="0">
                                    <a:pos x="100" y="0"/>
                                  </a:cxn>
                                  <a:cxn ang="0">
                                    <a:pos x="60" y="10"/>
                                  </a:cxn>
                                  <a:cxn ang="0">
                                    <a:pos x="5" y="50"/>
                                  </a:cxn>
                                  <a:cxn ang="0">
                                    <a:pos x="0" y="55"/>
                                  </a:cxn>
                                  <a:cxn ang="0">
                                    <a:pos x="10" y="55"/>
                                  </a:cxn>
                                </a:cxnLst>
                                <a:rect l="0" t="0" r="r" b="b"/>
                                <a:pathLst>
                                  <a:path w="175" h="190">
                                    <a:moveTo>
                                      <a:pt x="10" y="55"/>
                                    </a:moveTo>
                                    <a:lnTo>
                                      <a:pt x="10" y="55"/>
                                    </a:lnTo>
                                    <a:lnTo>
                                      <a:pt x="35" y="35"/>
                                    </a:lnTo>
                                    <a:lnTo>
                                      <a:pt x="60" y="25"/>
                                    </a:lnTo>
                                    <a:lnTo>
                                      <a:pt x="90" y="20"/>
                                    </a:lnTo>
                                    <a:lnTo>
                                      <a:pt x="105" y="25"/>
                                    </a:lnTo>
                                    <a:lnTo>
                                      <a:pt x="120" y="30"/>
                                    </a:lnTo>
                                    <a:lnTo>
                                      <a:pt x="120" y="30"/>
                                    </a:lnTo>
                                    <a:lnTo>
                                      <a:pt x="135" y="45"/>
                                    </a:lnTo>
                                    <a:lnTo>
                                      <a:pt x="145" y="55"/>
                                    </a:lnTo>
                                    <a:lnTo>
                                      <a:pt x="145" y="70"/>
                                    </a:lnTo>
                                    <a:lnTo>
                                      <a:pt x="145" y="85"/>
                                    </a:lnTo>
                                    <a:lnTo>
                                      <a:pt x="140" y="105"/>
                                    </a:lnTo>
                                    <a:lnTo>
                                      <a:pt x="135" y="115"/>
                                    </a:lnTo>
                                    <a:lnTo>
                                      <a:pt x="115" y="140"/>
                                    </a:lnTo>
                                    <a:lnTo>
                                      <a:pt x="115" y="140"/>
                                    </a:lnTo>
                                    <a:lnTo>
                                      <a:pt x="100" y="150"/>
                                    </a:lnTo>
                                    <a:lnTo>
                                      <a:pt x="85" y="160"/>
                                    </a:lnTo>
                                    <a:lnTo>
                                      <a:pt x="55" y="165"/>
                                    </a:lnTo>
                                    <a:lnTo>
                                      <a:pt x="55" y="165"/>
                                    </a:lnTo>
                                    <a:lnTo>
                                      <a:pt x="40" y="165"/>
                                    </a:lnTo>
                                    <a:lnTo>
                                      <a:pt x="35" y="155"/>
                                    </a:lnTo>
                                    <a:lnTo>
                                      <a:pt x="40" y="140"/>
                                    </a:lnTo>
                                    <a:lnTo>
                                      <a:pt x="45" y="130"/>
                                    </a:lnTo>
                                    <a:lnTo>
                                      <a:pt x="45" y="130"/>
                                    </a:lnTo>
                                    <a:lnTo>
                                      <a:pt x="55" y="125"/>
                                    </a:lnTo>
                                    <a:lnTo>
                                      <a:pt x="65" y="115"/>
                                    </a:lnTo>
                                    <a:lnTo>
                                      <a:pt x="85" y="110"/>
                                    </a:lnTo>
                                    <a:lnTo>
                                      <a:pt x="85" y="110"/>
                                    </a:lnTo>
                                    <a:lnTo>
                                      <a:pt x="90" y="105"/>
                                    </a:lnTo>
                                    <a:lnTo>
                                      <a:pt x="90" y="95"/>
                                    </a:lnTo>
                                    <a:lnTo>
                                      <a:pt x="90" y="95"/>
                                    </a:lnTo>
                                    <a:lnTo>
                                      <a:pt x="75" y="90"/>
                                    </a:lnTo>
                                    <a:lnTo>
                                      <a:pt x="60" y="95"/>
                                    </a:lnTo>
                                    <a:lnTo>
                                      <a:pt x="45" y="100"/>
                                    </a:lnTo>
                                    <a:lnTo>
                                      <a:pt x="35" y="115"/>
                                    </a:lnTo>
                                    <a:lnTo>
                                      <a:pt x="25" y="125"/>
                                    </a:lnTo>
                                    <a:lnTo>
                                      <a:pt x="20" y="140"/>
                                    </a:lnTo>
                                    <a:lnTo>
                                      <a:pt x="15" y="155"/>
                                    </a:lnTo>
                                    <a:lnTo>
                                      <a:pt x="20" y="170"/>
                                    </a:lnTo>
                                    <a:lnTo>
                                      <a:pt x="20" y="170"/>
                                    </a:lnTo>
                                    <a:lnTo>
                                      <a:pt x="25" y="180"/>
                                    </a:lnTo>
                                    <a:lnTo>
                                      <a:pt x="35" y="190"/>
                                    </a:lnTo>
                                    <a:lnTo>
                                      <a:pt x="50" y="190"/>
                                    </a:lnTo>
                                    <a:lnTo>
                                      <a:pt x="65" y="190"/>
                                    </a:lnTo>
                                    <a:lnTo>
                                      <a:pt x="100" y="185"/>
                                    </a:lnTo>
                                    <a:lnTo>
                                      <a:pt x="125" y="170"/>
                                    </a:lnTo>
                                    <a:lnTo>
                                      <a:pt x="125" y="170"/>
                                    </a:lnTo>
                                    <a:lnTo>
                                      <a:pt x="140" y="160"/>
                                    </a:lnTo>
                                    <a:lnTo>
                                      <a:pt x="155" y="145"/>
                                    </a:lnTo>
                                    <a:lnTo>
                                      <a:pt x="165" y="130"/>
                                    </a:lnTo>
                                    <a:lnTo>
                                      <a:pt x="170" y="110"/>
                                    </a:lnTo>
                                    <a:lnTo>
                                      <a:pt x="175" y="90"/>
                                    </a:lnTo>
                                    <a:lnTo>
                                      <a:pt x="175" y="70"/>
                                    </a:lnTo>
                                    <a:lnTo>
                                      <a:pt x="170" y="50"/>
                                    </a:lnTo>
                                    <a:lnTo>
                                      <a:pt x="160" y="30"/>
                                    </a:lnTo>
                                    <a:lnTo>
                                      <a:pt x="160" y="30"/>
                                    </a:lnTo>
                                    <a:lnTo>
                                      <a:pt x="140" y="15"/>
                                    </a:lnTo>
                                    <a:lnTo>
                                      <a:pt x="120" y="0"/>
                                    </a:lnTo>
                                    <a:lnTo>
                                      <a:pt x="100" y="0"/>
                                    </a:lnTo>
                                    <a:lnTo>
                                      <a:pt x="80" y="0"/>
                                    </a:lnTo>
                                    <a:lnTo>
                                      <a:pt x="60" y="10"/>
                                    </a:lnTo>
                                    <a:lnTo>
                                      <a:pt x="40" y="20"/>
                                    </a:lnTo>
                                    <a:lnTo>
                                      <a:pt x="5" y="50"/>
                                    </a:lnTo>
                                    <a:lnTo>
                                      <a:pt x="5" y="50"/>
                                    </a:lnTo>
                                    <a:lnTo>
                                      <a:pt x="0" y="55"/>
                                    </a:lnTo>
                                    <a:lnTo>
                                      <a:pt x="10" y="55"/>
                                    </a:lnTo>
                                    <a:lnTo>
                                      <a:pt x="10" y="5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8839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14" name="Freeform 66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1523" y="706"/>
                                <a:ext cx="170" cy="19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5" y="55"/>
                                  </a:cxn>
                                  <a:cxn ang="0">
                                    <a:pos x="60" y="25"/>
                                  </a:cxn>
                                  <a:cxn ang="0">
                                    <a:pos x="105" y="25"/>
                                  </a:cxn>
                                  <a:cxn ang="0">
                                    <a:pos x="120" y="30"/>
                                  </a:cxn>
                                  <a:cxn ang="0">
                                    <a:pos x="140" y="55"/>
                                  </a:cxn>
                                  <a:cxn ang="0">
                                    <a:pos x="145" y="90"/>
                                  </a:cxn>
                                  <a:cxn ang="0">
                                    <a:pos x="130" y="120"/>
                                  </a:cxn>
                                  <a:cxn ang="0">
                                    <a:pos x="110" y="140"/>
                                  </a:cxn>
                                  <a:cxn ang="0">
                                    <a:pos x="80" y="160"/>
                                  </a:cxn>
                                  <a:cxn ang="0">
                                    <a:pos x="50" y="165"/>
                                  </a:cxn>
                                  <a:cxn ang="0">
                                    <a:pos x="30" y="155"/>
                                  </a:cxn>
                                  <a:cxn ang="0">
                                    <a:pos x="40" y="130"/>
                                  </a:cxn>
                                  <a:cxn ang="0">
                                    <a:pos x="50" y="125"/>
                                  </a:cxn>
                                  <a:cxn ang="0">
                                    <a:pos x="85" y="110"/>
                                  </a:cxn>
                                  <a:cxn ang="0">
                                    <a:pos x="90" y="105"/>
                                  </a:cxn>
                                  <a:cxn ang="0">
                                    <a:pos x="85" y="95"/>
                                  </a:cxn>
                                  <a:cxn ang="0">
                                    <a:pos x="55" y="95"/>
                                  </a:cxn>
                                  <a:cxn ang="0">
                                    <a:pos x="30" y="115"/>
                                  </a:cxn>
                                  <a:cxn ang="0">
                                    <a:pos x="15" y="140"/>
                                  </a:cxn>
                                  <a:cxn ang="0">
                                    <a:pos x="15" y="170"/>
                                  </a:cxn>
                                  <a:cxn ang="0">
                                    <a:pos x="20" y="185"/>
                                  </a:cxn>
                                  <a:cxn ang="0">
                                    <a:pos x="50" y="190"/>
                                  </a:cxn>
                                  <a:cxn ang="0">
                                    <a:pos x="95" y="185"/>
                                  </a:cxn>
                                  <a:cxn ang="0">
                                    <a:pos x="120" y="175"/>
                                  </a:cxn>
                                  <a:cxn ang="0">
                                    <a:pos x="150" y="145"/>
                                  </a:cxn>
                                  <a:cxn ang="0">
                                    <a:pos x="170" y="110"/>
                                  </a:cxn>
                                  <a:cxn ang="0">
                                    <a:pos x="170" y="70"/>
                                  </a:cxn>
                                  <a:cxn ang="0">
                                    <a:pos x="155" y="30"/>
                                  </a:cxn>
                                  <a:cxn ang="0">
                                    <a:pos x="140" y="15"/>
                                  </a:cxn>
                                  <a:cxn ang="0">
                                    <a:pos x="100" y="0"/>
                                  </a:cxn>
                                  <a:cxn ang="0">
                                    <a:pos x="55" y="10"/>
                                  </a:cxn>
                                  <a:cxn ang="0">
                                    <a:pos x="0" y="50"/>
                                  </a:cxn>
                                  <a:cxn ang="0">
                                    <a:pos x="0" y="55"/>
                                  </a:cxn>
                                  <a:cxn ang="0">
                                    <a:pos x="5" y="55"/>
                                  </a:cxn>
                                </a:cxnLst>
                                <a:rect l="0" t="0" r="r" b="b"/>
                                <a:pathLst>
                                  <a:path w="170" h="190">
                                    <a:moveTo>
                                      <a:pt x="5" y="55"/>
                                    </a:moveTo>
                                    <a:lnTo>
                                      <a:pt x="5" y="55"/>
                                    </a:lnTo>
                                    <a:lnTo>
                                      <a:pt x="30" y="40"/>
                                    </a:lnTo>
                                    <a:lnTo>
                                      <a:pt x="60" y="25"/>
                                    </a:lnTo>
                                    <a:lnTo>
                                      <a:pt x="90" y="20"/>
                                    </a:lnTo>
                                    <a:lnTo>
                                      <a:pt x="105" y="25"/>
                                    </a:lnTo>
                                    <a:lnTo>
                                      <a:pt x="120" y="30"/>
                                    </a:lnTo>
                                    <a:lnTo>
                                      <a:pt x="120" y="30"/>
                                    </a:lnTo>
                                    <a:lnTo>
                                      <a:pt x="130" y="45"/>
                                    </a:lnTo>
                                    <a:lnTo>
                                      <a:pt x="140" y="55"/>
                                    </a:lnTo>
                                    <a:lnTo>
                                      <a:pt x="145" y="70"/>
                                    </a:lnTo>
                                    <a:lnTo>
                                      <a:pt x="145" y="90"/>
                                    </a:lnTo>
                                    <a:lnTo>
                                      <a:pt x="140" y="105"/>
                                    </a:lnTo>
                                    <a:lnTo>
                                      <a:pt x="130" y="120"/>
                                    </a:lnTo>
                                    <a:lnTo>
                                      <a:pt x="110" y="140"/>
                                    </a:lnTo>
                                    <a:lnTo>
                                      <a:pt x="110" y="140"/>
                                    </a:lnTo>
                                    <a:lnTo>
                                      <a:pt x="100" y="150"/>
                                    </a:lnTo>
                                    <a:lnTo>
                                      <a:pt x="80" y="160"/>
                                    </a:lnTo>
                                    <a:lnTo>
                                      <a:pt x="50" y="165"/>
                                    </a:lnTo>
                                    <a:lnTo>
                                      <a:pt x="50" y="165"/>
                                    </a:lnTo>
                                    <a:lnTo>
                                      <a:pt x="35" y="165"/>
                                    </a:lnTo>
                                    <a:lnTo>
                                      <a:pt x="30" y="155"/>
                                    </a:lnTo>
                                    <a:lnTo>
                                      <a:pt x="35" y="145"/>
                                    </a:lnTo>
                                    <a:lnTo>
                                      <a:pt x="40" y="130"/>
                                    </a:lnTo>
                                    <a:lnTo>
                                      <a:pt x="40" y="130"/>
                                    </a:lnTo>
                                    <a:lnTo>
                                      <a:pt x="50" y="125"/>
                                    </a:lnTo>
                                    <a:lnTo>
                                      <a:pt x="60" y="120"/>
                                    </a:lnTo>
                                    <a:lnTo>
                                      <a:pt x="85" y="110"/>
                                    </a:lnTo>
                                    <a:lnTo>
                                      <a:pt x="85" y="110"/>
                                    </a:lnTo>
                                    <a:lnTo>
                                      <a:pt x="90" y="105"/>
                                    </a:lnTo>
                                    <a:lnTo>
                                      <a:pt x="85" y="95"/>
                                    </a:lnTo>
                                    <a:lnTo>
                                      <a:pt x="85" y="95"/>
                                    </a:lnTo>
                                    <a:lnTo>
                                      <a:pt x="70" y="95"/>
                                    </a:lnTo>
                                    <a:lnTo>
                                      <a:pt x="55" y="95"/>
                                    </a:lnTo>
                                    <a:lnTo>
                                      <a:pt x="45" y="100"/>
                                    </a:lnTo>
                                    <a:lnTo>
                                      <a:pt x="30" y="115"/>
                                    </a:lnTo>
                                    <a:lnTo>
                                      <a:pt x="20" y="125"/>
                                    </a:lnTo>
                                    <a:lnTo>
                                      <a:pt x="15" y="140"/>
                                    </a:lnTo>
                                    <a:lnTo>
                                      <a:pt x="10" y="160"/>
                                    </a:lnTo>
                                    <a:lnTo>
                                      <a:pt x="15" y="170"/>
                                    </a:lnTo>
                                    <a:lnTo>
                                      <a:pt x="15" y="170"/>
                                    </a:lnTo>
                                    <a:lnTo>
                                      <a:pt x="20" y="185"/>
                                    </a:lnTo>
                                    <a:lnTo>
                                      <a:pt x="35" y="190"/>
                                    </a:lnTo>
                                    <a:lnTo>
                                      <a:pt x="50" y="190"/>
                                    </a:lnTo>
                                    <a:lnTo>
                                      <a:pt x="65" y="190"/>
                                    </a:lnTo>
                                    <a:lnTo>
                                      <a:pt x="95" y="185"/>
                                    </a:lnTo>
                                    <a:lnTo>
                                      <a:pt x="120" y="175"/>
                                    </a:lnTo>
                                    <a:lnTo>
                                      <a:pt x="120" y="175"/>
                                    </a:lnTo>
                                    <a:lnTo>
                                      <a:pt x="135" y="160"/>
                                    </a:lnTo>
                                    <a:lnTo>
                                      <a:pt x="150" y="145"/>
                                    </a:lnTo>
                                    <a:lnTo>
                                      <a:pt x="160" y="130"/>
                                    </a:lnTo>
                                    <a:lnTo>
                                      <a:pt x="170" y="110"/>
                                    </a:lnTo>
                                    <a:lnTo>
                                      <a:pt x="170" y="90"/>
                                    </a:lnTo>
                                    <a:lnTo>
                                      <a:pt x="170" y="70"/>
                                    </a:lnTo>
                                    <a:lnTo>
                                      <a:pt x="165" y="50"/>
                                    </a:lnTo>
                                    <a:lnTo>
                                      <a:pt x="155" y="30"/>
                                    </a:lnTo>
                                    <a:lnTo>
                                      <a:pt x="155" y="30"/>
                                    </a:lnTo>
                                    <a:lnTo>
                                      <a:pt x="140" y="15"/>
                                    </a:lnTo>
                                    <a:lnTo>
                                      <a:pt x="120" y="5"/>
                                    </a:lnTo>
                                    <a:lnTo>
                                      <a:pt x="100" y="0"/>
                                    </a:lnTo>
                                    <a:lnTo>
                                      <a:pt x="75" y="5"/>
                                    </a:lnTo>
                                    <a:lnTo>
                                      <a:pt x="55" y="10"/>
                                    </a:lnTo>
                                    <a:lnTo>
                                      <a:pt x="35" y="20"/>
                                    </a:lnTo>
                                    <a:lnTo>
                                      <a:pt x="0" y="50"/>
                                    </a:lnTo>
                                    <a:lnTo>
                                      <a:pt x="0" y="50"/>
                                    </a:lnTo>
                                    <a:lnTo>
                                      <a:pt x="0" y="55"/>
                                    </a:lnTo>
                                    <a:lnTo>
                                      <a:pt x="5" y="55"/>
                                    </a:lnTo>
                                    <a:lnTo>
                                      <a:pt x="5" y="5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8839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15" name="Freeform 67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1738" y="761"/>
                                <a:ext cx="176" cy="195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5" y="60"/>
                                  </a:cxn>
                                  <a:cxn ang="0">
                                    <a:pos x="60" y="25"/>
                                  </a:cxn>
                                  <a:cxn ang="0">
                                    <a:pos x="106" y="25"/>
                                  </a:cxn>
                                  <a:cxn ang="0">
                                    <a:pos x="121" y="35"/>
                                  </a:cxn>
                                  <a:cxn ang="0">
                                    <a:pos x="146" y="60"/>
                                  </a:cxn>
                                  <a:cxn ang="0">
                                    <a:pos x="146" y="90"/>
                                  </a:cxn>
                                  <a:cxn ang="0">
                                    <a:pos x="136" y="120"/>
                                  </a:cxn>
                                  <a:cxn ang="0">
                                    <a:pos x="116" y="145"/>
                                  </a:cxn>
                                  <a:cxn ang="0">
                                    <a:pos x="85" y="160"/>
                                  </a:cxn>
                                  <a:cxn ang="0">
                                    <a:pos x="50" y="165"/>
                                  </a:cxn>
                                  <a:cxn ang="0">
                                    <a:pos x="35" y="155"/>
                                  </a:cxn>
                                  <a:cxn ang="0">
                                    <a:pos x="45" y="135"/>
                                  </a:cxn>
                                  <a:cxn ang="0">
                                    <a:pos x="55" y="125"/>
                                  </a:cxn>
                                  <a:cxn ang="0">
                                    <a:pos x="85" y="110"/>
                                  </a:cxn>
                                  <a:cxn ang="0">
                                    <a:pos x="90" y="105"/>
                                  </a:cxn>
                                  <a:cxn ang="0">
                                    <a:pos x="90" y="100"/>
                                  </a:cxn>
                                  <a:cxn ang="0">
                                    <a:pos x="60" y="95"/>
                                  </a:cxn>
                                  <a:cxn ang="0">
                                    <a:pos x="35" y="115"/>
                                  </a:cxn>
                                  <a:cxn ang="0">
                                    <a:pos x="20" y="140"/>
                                  </a:cxn>
                                  <a:cxn ang="0">
                                    <a:pos x="15" y="170"/>
                                  </a:cxn>
                                  <a:cxn ang="0">
                                    <a:pos x="20" y="185"/>
                                  </a:cxn>
                                  <a:cxn ang="0">
                                    <a:pos x="45" y="195"/>
                                  </a:cxn>
                                  <a:cxn ang="0">
                                    <a:pos x="95" y="185"/>
                                  </a:cxn>
                                  <a:cxn ang="0">
                                    <a:pos x="121" y="175"/>
                                  </a:cxn>
                                  <a:cxn ang="0">
                                    <a:pos x="156" y="145"/>
                                  </a:cxn>
                                  <a:cxn ang="0">
                                    <a:pos x="171" y="110"/>
                                  </a:cxn>
                                  <a:cxn ang="0">
                                    <a:pos x="176" y="70"/>
                                  </a:cxn>
                                  <a:cxn ang="0">
                                    <a:pos x="161" y="35"/>
                                  </a:cxn>
                                  <a:cxn ang="0">
                                    <a:pos x="141" y="15"/>
                                  </a:cxn>
                                  <a:cxn ang="0">
                                    <a:pos x="101" y="0"/>
                                  </a:cxn>
                                  <a:cxn ang="0">
                                    <a:pos x="60" y="10"/>
                                  </a:cxn>
                                  <a:cxn ang="0">
                                    <a:pos x="0" y="50"/>
                                  </a:cxn>
                                  <a:cxn ang="0">
                                    <a:pos x="0" y="60"/>
                                  </a:cxn>
                                  <a:cxn ang="0">
                                    <a:pos x="5" y="60"/>
                                  </a:cxn>
                                </a:cxnLst>
                                <a:rect l="0" t="0" r="r" b="b"/>
                                <a:pathLst>
                                  <a:path w="176" h="195">
                                    <a:moveTo>
                                      <a:pt x="5" y="60"/>
                                    </a:moveTo>
                                    <a:lnTo>
                                      <a:pt x="5" y="60"/>
                                    </a:lnTo>
                                    <a:lnTo>
                                      <a:pt x="35" y="40"/>
                                    </a:lnTo>
                                    <a:lnTo>
                                      <a:pt x="60" y="25"/>
                                    </a:lnTo>
                                    <a:lnTo>
                                      <a:pt x="90" y="25"/>
                                    </a:lnTo>
                                    <a:lnTo>
                                      <a:pt x="106" y="25"/>
                                    </a:lnTo>
                                    <a:lnTo>
                                      <a:pt x="121" y="35"/>
                                    </a:lnTo>
                                    <a:lnTo>
                                      <a:pt x="121" y="35"/>
                                    </a:lnTo>
                                    <a:lnTo>
                                      <a:pt x="136" y="45"/>
                                    </a:lnTo>
                                    <a:lnTo>
                                      <a:pt x="146" y="60"/>
                                    </a:lnTo>
                                    <a:lnTo>
                                      <a:pt x="146" y="75"/>
                                    </a:lnTo>
                                    <a:lnTo>
                                      <a:pt x="146" y="90"/>
                                    </a:lnTo>
                                    <a:lnTo>
                                      <a:pt x="141" y="105"/>
                                    </a:lnTo>
                                    <a:lnTo>
                                      <a:pt x="136" y="120"/>
                                    </a:lnTo>
                                    <a:lnTo>
                                      <a:pt x="116" y="145"/>
                                    </a:lnTo>
                                    <a:lnTo>
                                      <a:pt x="116" y="145"/>
                                    </a:lnTo>
                                    <a:lnTo>
                                      <a:pt x="101" y="155"/>
                                    </a:lnTo>
                                    <a:lnTo>
                                      <a:pt x="85" y="160"/>
                                    </a:lnTo>
                                    <a:lnTo>
                                      <a:pt x="50" y="165"/>
                                    </a:lnTo>
                                    <a:lnTo>
                                      <a:pt x="50" y="165"/>
                                    </a:lnTo>
                                    <a:lnTo>
                                      <a:pt x="40" y="165"/>
                                    </a:lnTo>
                                    <a:lnTo>
                                      <a:pt x="35" y="155"/>
                                    </a:lnTo>
                                    <a:lnTo>
                                      <a:pt x="40" y="145"/>
                                    </a:lnTo>
                                    <a:lnTo>
                                      <a:pt x="45" y="135"/>
                                    </a:lnTo>
                                    <a:lnTo>
                                      <a:pt x="45" y="135"/>
                                    </a:lnTo>
                                    <a:lnTo>
                                      <a:pt x="55" y="125"/>
                                    </a:lnTo>
                                    <a:lnTo>
                                      <a:pt x="65" y="120"/>
                                    </a:lnTo>
                                    <a:lnTo>
                                      <a:pt x="85" y="110"/>
                                    </a:lnTo>
                                    <a:lnTo>
                                      <a:pt x="85" y="110"/>
                                    </a:lnTo>
                                    <a:lnTo>
                                      <a:pt x="90" y="105"/>
                                    </a:lnTo>
                                    <a:lnTo>
                                      <a:pt x="90" y="100"/>
                                    </a:lnTo>
                                    <a:lnTo>
                                      <a:pt x="90" y="100"/>
                                    </a:lnTo>
                                    <a:lnTo>
                                      <a:pt x="75" y="95"/>
                                    </a:lnTo>
                                    <a:lnTo>
                                      <a:pt x="60" y="95"/>
                                    </a:lnTo>
                                    <a:lnTo>
                                      <a:pt x="45" y="105"/>
                                    </a:lnTo>
                                    <a:lnTo>
                                      <a:pt x="35" y="115"/>
                                    </a:lnTo>
                                    <a:lnTo>
                                      <a:pt x="25" y="125"/>
                                    </a:lnTo>
                                    <a:lnTo>
                                      <a:pt x="20" y="140"/>
                                    </a:lnTo>
                                    <a:lnTo>
                                      <a:pt x="15" y="155"/>
                                    </a:lnTo>
                                    <a:lnTo>
                                      <a:pt x="15" y="170"/>
                                    </a:lnTo>
                                    <a:lnTo>
                                      <a:pt x="15" y="170"/>
                                    </a:lnTo>
                                    <a:lnTo>
                                      <a:pt x="20" y="185"/>
                                    </a:lnTo>
                                    <a:lnTo>
                                      <a:pt x="35" y="190"/>
                                    </a:lnTo>
                                    <a:lnTo>
                                      <a:pt x="45" y="195"/>
                                    </a:lnTo>
                                    <a:lnTo>
                                      <a:pt x="65" y="195"/>
                                    </a:lnTo>
                                    <a:lnTo>
                                      <a:pt x="95" y="185"/>
                                    </a:lnTo>
                                    <a:lnTo>
                                      <a:pt x="121" y="175"/>
                                    </a:lnTo>
                                    <a:lnTo>
                                      <a:pt x="121" y="175"/>
                                    </a:lnTo>
                                    <a:lnTo>
                                      <a:pt x="141" y="160"/>
                                    </a:lnTo>
                                    <a:lnTo>
                                      <a:pt x="156" y="145"/>
                                    </a:lnTo>
                                    <a:lnTo>
                                      <a:pt x="166" y="130"/>
                                    </a:lnTo>
                                    <a:lnTo>
                                      <a:pt x="171" y="110"/>
                                    </a:lnTo>
                                    <a:lnTo>
                                      <a:pt x="176" y="90"/>
                                    </a:lnTo>
                                    <a:lnTo>
                                      <a:pt x="176" y="70"/>
                                    </a:lnTo>
                                    <a:lnTo>
                                      <a:pt x="171" y="50"/>
                                    </a:lnTo>
                                    <a:lnTo>
                                      <a:pt x="161" y="35"/>
                                    </a:lnTo>
                                    <a:lnTo>
                                      <a:pt x="161" y="35"/>
                                    </a:lnTo>
                                    <a:lnTo>
                                      <a:pt x="141" y="15"/>
                                    </a:lnTo>
                                    <a:lnTo>
                                      <a:pt x="121" y="5"/>
                                    </a:lnTo>
                                    <a:lnTo>
                                      <a:pt x="101" y="0"/>
                                    </a:lnTo>
                                    <a:lnTo>
                                      <a:pt x="80" y="5"/>
                                    </a:lnTo>
                                    <a:lnTo>
                                      <a:pt x="60" y="10"/>
                                    </a:lnTo>
                                    <a:lnTo>
                                      <a:pt x="35" y="25"/>
                                    </a:lnTo>
                                    <a:lnTo>
                                      <a:pt x="0" y="50"/>
                                    </a:lnTo>
                                    <a:lnTo>
                                      <a:pt x="0" y="50"/>
                                    </a:lnTo>
                                    <a:lnTo>
                                      <a:pt x="0" y="60"/>
                                    </a:lnTo>
                                    <a:lnTo>
                                      <a:pt x="5" y="60"/>
                                    </a:lnTo>
                                    <a:lnTo>
                                      <a:pt x="5" y="6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8839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16" name="Freeform 68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1563" y="926"/>
                                <a:ext cx="170" cy="19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5" y="55"/>
                                  </a:cxn>
                                  <a:cxn ang="0">
                                    <a:pos x="60" y="25"/>
                                  </a:cxn>
                                  <a:cxn ang="0">
                                    <a:pos x="105" y="25"/>
                                  </a:cxn>
                                  <a:cxn ang="0">
                                    <a:pos x="120" y="35"/>
                                  </a:cxn>
                                  <a:cxn ang="0">
                                    <a:pos x="140" y="60"/>
                                  </a:cxn>
                                  <a:cxn ang="0">
                                    <a:pos x="140" y="90"/>
                                  </a:cxn>
                                  <a:cxn ang="0">
                                    <a:pos x="130" y="120"/>
                                  </a:cxn>
                                  <a:cxn ang="0">
                                    <a:pos x="110" y="145"/>
                                  </a:cxn>
                                  <a:cxn ang="0">
                                    <a:pos x="80" y="160"/>
                                  </a:cxn>
                                  <a:cxn ang="0">
                                    <a:pos x="50" y="165"/>
                                  </a:cxn>
                                  <a:cxn ang="0">
                                    <a:pos x="30" y="155"/>
                                  </a:cxn>
                                  <a:cxn ang="0">
                                    <a:pos x="40" y="130"/>
                                  </a:cxn>
                                  <a:cxn ang="0">
                                    <a:pos x="50" y="125"/>
                                  </a:cxn>
                                  <a:cxn ang="0">
                                    <a:pos x="80" y="110"/>
                                  </a:cxn>
                                  <a:cxn ang="0">
                                    <a:pos x="90" y="105"/>
                                  </a:cxn>
                                  <a:cxn ang="0">
                                    <a:pos x="85" y="100"/>
                                  </a:cxn>
                                  <a:cxn ang="0">
                                    <a:pos x="55" y="95"/>
                                  </a:cxn>
                                  <a:cxn ang="0">
                                    <a:pos x="30" y="115"/>
                                  </a:cxn>
                                  <a:cxn ang="0">
                                    <a:pos x="15" y="145"/>
                                  </a:cxn>
                                  <a:cxn ang="0">
                                    <a:pos x="15" y="170"/>
                                  </a:cxn>
                                  <a:cxn ang="0">
                                    <a:pos x="20" y="185"/>
                                  </a:cxn>
                                  <a:cxn ang="0">
                                    <a:pos x="45" y="190"/>
                                  </a:cxn>
                                  <a:cxn ang="0">
                                    <a:pos x="95" y="185"/>
                                  </a:cxn>
                                  <a:cxn ang="0">
                                    <a:pos x="120" y="175"/>
                                  </a:cxn>
                                  <a:cxn ang="0">
                                    <a:pos x="150" y="145"/>
                                  </a:cxn>
                                  <a:cxn ang="0">
                                    <a:pos x="165" y="110"/>
                                  </a:cxn>
                                  <a:cxn ang="0">
                                    <a:pos x="170" y="70"/>
                                  </a:cxn>
                                  <a:cxn ang="0">
                                    <a:pos x="155" y="30"/>
                                  </a:cxn>
                                  <a:cxn ang="0">
                                    <a:pos x="135" y="15"/>
                                  </a:cxn>
                                  <a:cxn ang="0">
                                    <a:pos x="95" y="0"/>
                                  </a:cxn>
                                  <a:cxn ang="0">
                                    <a:pos x="55" y="10"/>
                                  </a:cxn>
                                  <a:cxn ang="0">
                                    <a:pos x="0" y="50"/>
                                  </a:cxn>
                                  <a:cxn ang="0">
                                    <a:pos x="0" y="55"/>
                                  </a:cxn>
                                  <a:cxn ang="0">
                                    <a:pos x="5" y="55"/>
                                  </a:cxn>
                                </a:cxnLst>
                                <a:rect l="0" t="0" r="r" b="b"/>
                                <a:pathLst>
                                  <a:path w="170" h="190">
                                    <a:moveTo>
                                      <a:pt x="5" y="55"/>
                                    </a:moveTo>
                                    <a:lnTo>
                                      <a:pt x="5" y="55"/>
                                    </a:lnTo>
                                    <a:lnTo>
                                      <a:pt x="30" y="40"/>
                                    </a:lnTo>
                                    <a:lnTo>
                                      <a:pt x="60" y="25"/>
                                    </a:lnTo>
                                    <a:lnTo>
                                      <a:pt x="90" y="25"/>
                                    </a:lnTo>
                                    <a:lnTo>
                                      <a:pt x="105" y="25"/>
                                    </a:lnTo>
                                    <a:lnTo>
                                      <a:pt x="120" y="35"/>
                                    </a:lnTo>
                                    <a:lnTo>
                                      <a:pt x="120" y="35"/>
                                    </a:lnTo>
                                    <a:lnTo>
                                      <a:pt x="130" y="45"/>
                                    </a:lnTo>
                                    <a:lnTo>
                                      <a:pt x="140" y="60"/>
                                    </a:lnTo>
                                    <a:lnTo>
                                      <a:pt x="145" y="75"/>
                                    </a:lnTo>
                                    <a:lnTo>
                                      <a:pt x="140" y="90"/>
                                    </a:lnTo>
                                    <a:lnTo>
                                      <a:pt x="140" y="105"/>
                                    </a:lnTo>
                                    <a:lnTo>
                                      <a:pt x="130" y="120"/>
                                    </a:lnTo>
                                    <a:lnTo>
                                      <a:pt x="110" y="145"/>
                                    </a:lnTo>
                                    <a:lnTo>
                                      <a:pt x="110" y="145"/>
                                    </a:lnTo>
                                    <a:lnTo>
                                      <a:pt x="100" y="150"/>
                                    </a:lnTo>
                                    <a:lnTo>
                                      <a:pt x="80" y="160"/>
                                    </a:lnTo>
                                    <a:lnTo>
                                      <a:pt x="50" y="165"/>
                                    </a:lnTo>
                                    <a:lnTo>
                                      <a:pt x="50" y="165"/>
                                    </a:lnTo>
                                    <a:lnTo>
                                      <a:pt x="35" y="165"/>
                                    </a:lnTo>
                                    <a:lnTo>
                                      <a:pt x="30" y="155"/>
                                    </a:lnTo>
                                    <a:lnTo>
                                      <a:pt x="35" y="145"/>
                                    </a:lnTo>
                                    <a:lnTo>
                                      <a:pt x="40" y="130"/>
                                    </a:lnTo>
                                    <a:lnTo>
                                      <a:pt x="40" y="130"/>
                                    </a:lnTo>
                                    <a:lnTo>
                                      <a:pt x="50" y="125"/>
                                    </a:lnTo>
                                    <a:lnTo>
                                      <a:pt x="60" y="120"/>
                                    </a:lnTo>
                                    <a:lnTo>
                                      <a:pt x="80" y="110"/>
                                    </a:lnTo>
                                    <a:lnTo>
                                      <a:pt x="80" y="110"/>
                                    </a:lnTo>
                                    <a:lnTo>
                                      <a:pt x="90" y="105"/>
                                    </a:lnTo>
                                    <a:lnTo>
                                      <a:pt x="85" y="100"/>
                                    </a:lnTo>
                                    <a:lnTo>
                                      <a:pt x="85" y="100"/>
                                    </a:lnTo>
                                    <a:lnTo>
                                      <a:pt x="70" y="95"/>
                                    </a:lnTo>
                                    <a:lnTo>
                                      <a:pt x="55" y="95"/>
                                    </a:lnTo>
                                    <a:lnTo>
                                      <a:pt x="40" y="100"/>
                                    </a:lnTo>
                                    <a:lnTo>
                                      <a:pt x="30" y="115"/>
                                    </a:lnTo>
                                    <a:lnTo>
                                      <a:pt x="20" y="130"/>
                                    </a:lnTo>
                                    <a:lnTo>
                                      <a:pt x="15" y="145"/>
                                    </a:lnTo>
                                    <a:lnTo>
                                      <a:pt x="10" y="160"/>
                                    </a:lnTo>
                                    <a:lnTo>
                                      <a:pt x="15" y="170"/>
                                    </a:lnTo>
                                    <a:lnTo>
                                      <a:pt x="15" y="170"/>
                                    </a:lnTo>
                                    <a:lnTo>
                                      <a:pt x="20" y="185"/>
                                    </a:lnTo>
                                    <a:lnTo>
                                      <a:pt x="35" y="190"/>
                                    </a:lnTo>
                                    <a:lnTo>
                                      <a:pt x="45" y="190"/>
                                    </a:lnTo>
                                    <a:lnTo>
                                      <a:pt x="65" y="190"/>
                                    </a:lnTo>
                                    <a:lnTo>
                                      <a:pt x="95" y="185"/>
                                    </a:lnTo>
                                    <a:lnTo>
                                      <a:pt x="120" y="175"/>
                                    </a:lnTo>
                                    <a:lnTo>
                                      <a:pt x="120" y="175"/>
                                    </a:lnTo>
                                    <a:lnTo>
                                      <a:pt x="135" y="160"/>
                                    </a:lnTo>
                                    <a:lnTo>
                                      <a:pt x="150" y="145"/>
                                    </a:lnTo>
                                    <a:lnTo>
                                      <a:pt x="160" y="130"/>
                                    </a:lnTo>
                                    <a:lnTo>
                                      <a:pt x="165" y="110"/>
                                    </a:lnTo>
                                    <a:lnTo>
                                      <a:pt x="170" y="90"/>
                                    </a:lnTo>
                                    <a:lnTo>
                                      <a:pt x="170" y="70"/>
                                    </a:lnTo>
                                    <a:lnTo>
                                      <a:pt x="165" y="50"/>
                                    </a:lnTo>
                                    <a:lnTo>
                                      <a:pt x="155" y="30"/>
                                    </a:lnTo>
                                    <a:lnTo>
                                      <a:pt x="155" y="30"/>
                                    </a:lnTo>
                                    <a:lnTo>
                                      <a:pt x="135" y="15"/>
                                    </a:lnTo>
                                    <a:lnTo>
                                      <a:pt x="120" y="5"/>
                                    </a:lnTo>
                                    <a:lnTo>
                                      <a:pt x="95" y="0"/>
                                    </a:lnTo>
                                    <a:lnTo>
                                      <a:pt x="75" y="5"/>
                                    </a:lnTo>
                                    <a:lnTo>
                                      <a:pt x="55" y="10"/>
                                    </a:lnTo>
                                    <a:lnTo>
                                      <a:pt x="35" y="20"/>
                                    </a:lnTo>
                                    <a:lnTo>
                                      <a:pt x="0" y="50"/>
                                    </a:lnTo>
                                    <a:lnTo>
                                      <a:pt x="0" y="50"/>
                                    </a:lnTo>
                                    <a:lnTo>
                                      <a:pt x="0" y="55"/>
                                    </a:lnTo>
                                    <a:lnTo>
                                      <a:pt x="5" y="55"/>
                                    </a:lnTo>
                                    <a:lnTo>
                                      <a:pt x="5" y="5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8839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17" name="Freeform 69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1363" y="1021"/>
                                <a:ext cx="170" cy="19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5" y="55"/>
                                  </a:cxn>
                                  <a:cxn ang="0">
                                    <a:pos x="60" y="25"/>
                                  </a:cxn>
                                  <a:cxn ang="0">
                                    <a:pos x="105" y="25"/>
                                  </a:cxn>
                                  <a:cxn ang="0">
                                    <a:pos x="120" y="30"/>
                                  </a:cxn>
                                  <a:cxn ang="0">
                                    <a:pos x="140" y="55"/>
                                  </a:cxn>
                                  <a:cxn ang="0">
                                    <a:pos x="145" y="85"/>
                                  </a:cxn>
                                  <a:cxn ang="0">
                                    <a:pos x="135" y="120"/>
                                  </a:cxn>
                                  <a:cxn ang="0">
                                    <a:pos x="115" y="140"/>
                                  </a:cxn>
                                  <a:cxn ang="0">
                                    <a:pos x="85" y="160"/>
                                  </a:cxn>
                                  <a:cxn ang="0">
                                    <a:pos x="50" y="165"/>
                                  </a:cxn>
                                  <a:cxn ang="0">
                                    <a:pos x="35" y="155"/>
                                  </a:cxn>
                                  <a:cxn ang="0">
                                    <a:pos x="45" y="130"/>
                                  </a:cxn>
                                  <a:cxn ang="0">
                                    <a:pos x="50" y="125"/>
                                  </a:cxn>
                                  <a:cxn ang="0">
                                    <a:pos x="85" y="110"/>
                                  </a:cxn>
                                  <a:cxn ang="0">
                                    <a:pos x="90" y="105"/>
                                  </a:cxn>
                                  <a:cxn ang="0">
                                    <a:pos x="85" y="95"/>
                                  </a:cxn>
                                  <a:cxn ang="0">
                                    <a:pos x="60" y="95"/>
                                  </a:cxn>
                                  <a:cxn ang="0">
                                    <a:pos x="30" y="115"/>
                                  </a:cxn>
                                  <a:cxn ang="0">
                                    <a:pos x="15" y="140"/>
                                  </a:cxn>
                                  <a:cxn ang="0">
                                    <a:pos x="15" y="170"/>
                                  </a:cxn>
                                  <a:cxn ang="0">
                                    <a:pos x="25" y="185"/>
                                  </a:cxn>
                                  <a:cxn ang="0">
                                    <a:pos x="50" y="190"/>
                                  </a:cxn>
                                  <a:cxn ang="0">
                                    <a:pos x="95" y="185"/>
                                  </a:cxn>
                                  <a:cxn ang="0">
                                    <a:pos x="120" y="170"/>
                                  </a:cxn>
                                  <a:cxn ang="0">
                                    <a:pos x="150" y="145"/>
                                  </a:cxn>
                                  <a:cxn ang="0">
                                    <a:pos x="170" y="110"/>
                                  </a:cxn>
                                  <a:cxn ang="0">
                                    <a:pos x="170" y="70"/>
                                  </a:cxn>
                                  <a:cxn ang="0">
                                    <a:pos x="155" y="30"/>
                                  </a:cxn>
                                  <a:cxn ang="0">
                                    <a:pos x="140" y="15"/>
                                  </a:cxn>
                                  <a:cxn ang="0">
                                    <a:pos x="100" y="0"/>
                                  </a:cxn>
                                  <a:cxn ang="0">
                                    <a:pos x="55" y="10"/>
                                  </a:cxn>
                                  <a:cxn ang="0">
                                    <a:pos x="0" y="50"/>
                                  </a:cxn>
                                  <a:cxn ang="0">
                                    <a:pos x="0" y="55"/>
                                  </a:cxn>
                                  <a:cxn ang="0">
                                    <a:pos x="5" y="55"/>
                                  </a:cxn>
                                </a:cxnLst>
                                <a:rect l="0" t="0" r="r" b="b"/>
                                <a:pathLst>
                                  <a:path w="170" h="190">
                                    <a:moveTo>
                                      <a:pt x="5" y="55"/>
                                    </a:moveTo>
                                    <a:lnTo>
                                      <a:pt x="5" y="55"/>
                                    </a:lnTo>
                                    <a:lnTo>
                                      <a:pt x="30" y="40"/>
                                    </a:lnTo>
                                    <a:lnTo>
                                      <a:pt x="60" y="25"/>
                                    </a:lnTo>
                                    <a:lnTo>
                                      <a:pt x="90" y="20"/>
                                    </a:lnTo>
                                    <a:lnTo>
                                      <a:pt x="105" y="25"/>
                                    </a:lnTo>
                                    <a:lnTo>
                                      <a:pt x="120" y="30"/>
                                    </a:lnTo>
                                    <a:lnTo>
                                      <a:pt x="120" y="30"/>
                                    </a:lnTo>
                                    <a:lnTo>
                                      <a:pt x="135" y="45"/>
                                    </a:lnTo>
                                    <a:lnTo>
                                      <a:pt x="140" y="55"/>
                                    </a:lnTo>
                                    <a:lnTo>
                                      <a:pt x="145" y="70"/>
                                    </a:lnTo>
                                    <a:lnTo>
                                      <a:pt x="145" y="85"/>
                                    </a:lnTo>
                                    <a:lnTo>
                                      <a:pt x="140" y="105"/>
                                    </a:lnTo>
                                    <a:lnTo>
                                      <a:pt x="135" y="120"/>
                                    </a:lnTo>
                                    <a:lnTo>
                                      <a:pt x="115" y="140"/>
                                    </a:lnTo>
                                    <a:lnTo>
                                      <a:pt x="115" y="140"/>
                                    </a:lnTo>
                                    <a:lnTo>
                                      <a:pt x="100" y="150"/>
                                    </a:lnTo>
                                    <a:lnTo>
                                      <a:pt x="85" y="160"/>
                                    </a:lnTo>
                                    <a:lnTo>
                                      <a:pt x="50" y="165"/>
                                    </a:lnTo>
                                    <a:lnTo>
                                      <a:pt x="50" y="165"/>
                                    </a:lnTo>
                                    <a:lnTo>
                                      <a:pt x="40" y="165"/>
                                    </a:lnTo>
                                    <a:lnTo>
                                      <a:pt x="35" y="155"/>
                                    </a:lnTo>
                                    <a:lnTo>
                                      <a:pt x="35" y="140"/>
                                    </a:lnTo>
                                    <a:lnTo>
                                      <a:pt x="45" y="130"/>
                                    </a:lnTo>
                                    <a:lnTo>
                                      <a:pt x="45" y="130"/>
                                    </a:lnTo>
                                    <a:lnTo>
                                      <a:pt x="50" y="125"/>
                                    </a:lnTo>
                                    <a:lnTo>
                                      <a:pt x="60" y="120"/>
                                    </a:lnTo>
                                    <a:lnTo>
                                      <a:pt x="85" y="110"/>
                                    </a:lnTo>
                                    <a:lnTo>
                                      <a:pt x="85" y="110"/>
                                    </a:lnTo>
                                    <a:lnTo>
                                      <a:pt x="90" y="105"/>
                                    </a:lnTo>
                                    <a:lnTo>
                                      <a:pt x="85" y="95"/>
                                    </a:lnTo>
                                    <a:lnTo>
                                      <a:pt x="85" y="95"/>
                                    </a:lnTo>
                                    <a:lnTo>
                                      <a:pt x="70" y="95"/>
                                    </a:lnTo>
                                    <a:lnTo>
                                      <a:pt x="60" y="95"/>
                                    </a:lnTo>
                                    <a:lnTo>
                                      <a:pt x="45" y="100"/>
                                    </a:lnTo>
                                    <a:lnTo>
                                      <a:pt x="30" y="115"/>
                                    </a:lnTo>
                                    <a:lnTo>
                                      <a:pt x="20" y="125"/>
                                    </a:lnTo>
                                    <a:lnTo>
                                      <a:pt x="15" y="140"/>
                                    </a:lnTo>
                                    <a:lnTo>
                                      <a:pt x="15" y="155"/>
                                    </a:lnTo>
                                    <a:lnTo>
                                      <a:pt x="15" y="170"/>
                                    </a:lnTo>
                                    <a:lnTo>
                                      <a:pt x="15" y="170"/>
                                    </a:lnTo>
                                    <a:lnTo>
                                      <a:pt x="25" y="185"/>
                                    </a:lnTo>
                                    <a:lnTo>
                                      <a:pt x="35" y="190"/>
                                    </a:lnTo>
                                    <a:lnTo>
                                      <a:pt x="50" y="190"/>
                                    </a:lnTo>
                                    <a:lnTo>
                                      <a:pt x="65" y="190"/>
                                    </a:lnTo>
                                    <a:lnTo>
                                      <a:pt x="95" y="185"/>
                                    </a:lnTo>
                                    <a:lnTo>
                                      <a:pt x="120" y="170"/>
                                    </a:lnTo>
                                    <a:lnTo>
                                      <a:pt x="120" y="170"/>
                                    </a:lnTo>
                                    <a:lnTo>
                                      <a:pt x="140" y="160"/>
                                    </a:lnTo>
                                    <a:lnTo>
                                      <a:pt x="150" y="145"/>
                                    </a:lnTo>
                                    <a:lnTo>
                                      <a:pt x="160" y="130"/>
                                    </a:lnTo>
                                    <a:lnTo>
                                      <a:pt x="170" y="110"/>
                                    </a:lnTo>
                                    <a:lnTo>
                                      <a:pt x="170" y="90"/>
                                    </a:lnTo>
                                    <a:lnTo>
                                      <a:pt x="170" y="70"/>
                                    </a:lnTo>
                                    <a:lnTo>
                                      <a:pt x="165" y="50"/>
                                    </a:lnTo>
                                    <a:lnTo>
                                      <a:pt x="155" y="30"/>
                                    </a:lnTo>
                                    <a:lnTo>
                                      <a:pt x="155" y="30"/>
                                    </a:lnTo>
                                    <a:lnTo>
                                      <a:pt x="140" y="15"/>
                                    </a:lnTo>
                                    <a:lnTo>
                                      <a:pt x="120" y="5"/>
                                    </a:lnTo>
                                    <a:lnTo>
                                      <a:pt x="100" y="0"/>
                                    </a:lnTo>
                                    <a:lnTo>
                                      <a:pt x="80" y="5"/>
                                    </a:lnTo>
                                    <a:lnTo>
                                      <a:pt x="55" y="10"/>
                                    </a:lnTo>
                                    <a:lnTo>
                                      <a:pt x="35" y="20"/>
                                    </a:lnTo>
                                    <a:lnTo>
                                      <a:pt x="0" y="50"/>
                                    </a:lnTo>
                                    <a:lnTo>
                                      <a:pt x="0" y="50"/>
                                    </a:lnTo>
                                    <a:lnTo>
                                      <a:pt x="0" y="55"/>
                                    </a:lnTo>
                                    <a:lnTo>
                                      <a:pt x="5" y="55"/>
                                    </a:lnTo>
                                    <a:lnTo>
                                      <a:pt x="5" y="5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8839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18" name="Freeform 70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1122" y="1021"/>
                                <a:ext cx="176" cy="19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10" y="55"/>
                                  </a:cxn>
                                  <a:cxn ang="0">
                                    <a:pos x="60" y="25"/>
                                  </a:cxn>
                                  <a:cxn ang="0">
                                    <a:pos x="105" y="25"/>
                                  </a:cxn>
                                  <a:cxn ang="0">
                                    <a:pos x="120" y="30"/>
                                  </a:cxn>
                                  <a:cxn ang="0">
                                    <a:pos x="146" y="55"/>
                                  </a:cxn>
                                  <a:cxn ang="0">
                                    <a:pos x="146" y="85"/>
                                  </a:cxn>
                                  <a:cxn ang="0">
                                    <a:pos x="135" y="120"/>
                                  </a:cxn>
                                  <a:cxn ang="0">
                                    <a:pos x="115" y="140"/>
                                  </a:cxn>
                                  <a:cxn ang="0">
                                    <a:pos x="85" y="160"/>
                                  </a:cxn>
                                  <a:cxn ang="0">
                                    <a:pos x="55" y="165"/>
                                  </a:cxn>
                                  <a:cxn ang="0">
                                    <a:pos x="35" y="155"/>
                                  </a:cxn>
                                  <a:cxn ang="0">
                                    <a:pos x="45" y="130"/>
                                  </a:cxn>
                                  <a:cxn ang="0">
                                    <a:pos x="55" y="125"/>
                                  </a:cxn>
                                  <a:cxn ang="0">
                                    <a:pos x="85" y="110"/>
                                  </a:cxn>
                                  <a:cxn ang="0">
                                    <a:pos x="90" y="105"/>
                                  </a:cxn>
                                  <a:cxn ang="0">
                                    <a:pos x="90" y="95"/>
                                  </a:cxn>
                                  <a:cxn ang="0">
                                    <a:pos x="60" y="95"/>
                                  </a:cxn>
                                  <a:cxn ang="0">
                                    <a:pos x="35" y="115"/>
                                  </a:cxn>
                                  <a:cxn ang="0">
                                    <a:pos x="15" y="140"/>
                                  </a:cxn>
                                  <a:cxn ang="0">
                                    <a:pos x="20" y="170"/>
                                  </a:cxn>
                                  <a:cxn ang="0">
                                    <a:pos x="25" y="185"/>
                                  </a:cxn>
                                  <a:cxn ang="0">
                                    <a:pos x="50" y="190"/>
                                  </a:cxn>
                                  <a:cxn ang="0">
                                    <a:pos x="100" y="185"/>
                                  </a:cxn>
                                  <a:cxn ang="0">
                                    <a:pos x="125" y="170"/>
                                  </a:cxn>
                                  <a:cxn ang="0">
                                    <a:pos x="156" y="145"/>
                                  </a:cxn>
                                  <a:cxn ang="0">
                                    <a:pos x="171" y="110"/>
                                  </a:cxn>
                                  <a:cxn ang="0">
                                    <a:pos x="176" y="70"/>
                                  </a:cxn>
                                  <a:cxn ang="0">
                                    <a:pos x="161" y="30"/>
                                  </a:cxn>
                                  <a:cxn ang="0">
                                    <a:pos x="140" y="15"/>
                                  </a:cxn>
                                  <a:cxn ang="0">
                                    <a:pos x="100" y="0"/>
                                  </a:cxn>
                                  <a:cxn ang="0">
                                    <a:pos x="60" y="10"/>
                                  </a:cxn>
                                  <a:cxn ang="0">
                                    <a:pos x="5" y="50"/>
                                  </a:cxn>
                                  <a:cxn ang="0">
                                    <a:pos x="0" y="55"/>
                                  </a:cxn>
                                  <a:cxn ang="0">
                                    <a:pos x="10" y="55"/>
                                  </a:cxn>
                                </a:cxnLst>
                                <a:rect l="0" t="0" r="r" b="b"/>
                                <a:pathLst>
                                  <a:path w="176" h="190">
                                    <a:moveTo>
                                      <a:pt x="10" y="55"/>
                                    </a:moveTo>
                                    <a:lnTo>
                                      <a:pt x="10" y="55"/>
                                    </a:lnTo>
                                    <a:lnTo>
                                      <a:pt x="35" y="40"/>
                                    </a:lnTo>
                                    <a:lnTo>
                                      <a:pt x="60" y="25"/>
                                    </a:lnTo>
                                    <a:lnTo>
                                      <a:pt x="90" y="20"/>
                                    </a:lnTo>
                                    <a:lnTo>
                                      <a:pt x="105" y="25"/>
                                    </a:lnTo>
                                    <a:lnTo>
                                      <a:pt x="120" y="30"/>
                                    </a:lnTo>
                                    <a:lnTo>
                                      <a:pt x="120" y="30"/>
                                    </a:lnTo>
                                    <a:lnTo>
                                      <a:pt x="135" y="45"/>
                                    </a:lnTo>
                                    <a:lnTo>
                                      <a:pt x="146" y="55"/>
                                    </a:lnTo>
                                    <a:lnTo>
                                      <a:pt x="146" y="70"/>
                                    </a:lnTo>
                                    <a:lnTo>
                                      <a:pt x="146" y="85"/>
                                    </a:lnTo>
                                    <a:lnTo>
                                      <a:pt x="140" y="105"/>
                                    </a:lnTo>
                                    <a:lnTo>
                                      <a:pt x="135" y="120"/>
                                    </a:lnTo>
                                    <a:lnTo>
                                      <a:pt x="115" y="140"/>
                                    </a:lnTo>
                                    <a:lnTo>
                                      <a:pt x="115" y="140"/>
                                    </a:lnTo>
                                    <a:lnTo>
                                      <a:pt x="100" y="150"/>
                                    </a:lnTo>
                                    <a:lnTo>
                                      <a:pt x="85" y="160"/>
                                    </a:lnTo>
                                    <a:lnTo>
                                      <a:pt x="55" y="165"/>
                                    </a:lnTo>
                                    <a:lnTo>
                                      <a:pt x="55" y="165"/>
                                    </a:lnTo>
                                    <a:lnTo>
                                      <a:pt x="40" y="165"/>
                                    </a:lnTo>
                                    <a:lnTo>
                                      <a:pt x="35" y="155"/>
                                    </a:lnTo>
                                    <a:lnTo>
                                      <a:pt x="40" y="140"/>
                                    </a:lnTo>
                                    <a:lnTo>
                                      <a:pt x="45" y="130"/>
                                    </a:lnTo>
                                    <a:lnTo>
                                      <a:pt x="45" y="130"/>
                                    </a:lnTo>
                                    <a:lnTo>
                                      <a:pt x="55" y="125"/>
                                    </a:lnTo>
                                    <a:lnTo>
                                      <a:pt x="65" y="120"/>
                                    </a:lnTo>
                                    <a:lnTo>
                                      <a:pt x="85" y="110"/>
                                    </a:lnTo>
                                    <a:lnTo>
                                      <a:pt x="85" y="110"/>
                                    </a:lnTo>
                                    <a:lnTo>
                                      <a:pt x="90" y="105"/>
                                    </a:lnTo>
                                    <a:lnTo>
                                      <a:pt x="90" y="95"/>
                                    </a:lnTo>
                                    <a:lnTo>
                                      <a:pt x="90" y="95"/>
                                    </a:lnTo>
                                    <a:lnTo>
                                      <a:pt x="75" y="95"/>
                                    </a:lnTo>
                                    <a:lnTo>
                                      <a:pt x="60" y="95"/>
                                    </a:lnTo>
                                    <a:lnTo>
                                      <a:pt x="45" y="100"/>
                                    </a:lnTo>
                                    <a:lnTo>
                                      <a:pt x="35" y="115"/>
                                    </a:lnTo>
                                    <a:lnTo>
                                      <a:pt x="25" y="125"/>
                                    </a:lnTo>
                                    <a:lnTo>
                                      <a:pt x="15" y="140"/>
                                    </a:lnTo>
                                    <a:lnTo>
                                      <a:pt x="15" y="155"/>
                                    </a:lnTo>
                                    <a:lnTo>
                                      <a:pt x="20" y="170"/>
                                    </a:lnTo>
                                    <a:lnTo>
                                      <a:pt x="20" y="170"/>
                                    </a:lnTo>
                                    <a:lnTo>
                                      <a:pt x="25" y="185"/>
                                    </a:lnTo>
                                    <a:lnTo>
                                      <a:pt x="35" y="190"/>
                                    </a:lnTo>
                                    <a:lnTo>
                                      <a:pt x="50" y="190"/>
                                    </a:lnTo>
                                    <a:lnTo>
                                      <a:pt x="65" y="190"/>
                                    </a:lnTo>
                                    <a:lnTo>
                                      <a:pt x="100" y="185"/>
                                    </a:lnTo>
                                    <a:lnTo>
                                      <a:pt x="125" y="170"/>
                                    </a:lnTo>
                                    <a:lnTo>
                                      <a:pt x="125" y="170"/>
                                    </a:lnTo>
                                    <a:lnTo>
                                      <a:pt x="140" y="160"/>
                                    </a:lnTo>
                                    <a:lnTo>
                                      <a:pt x="156" y="145"/>
                                    </a:lnTo>
                                    <a:lnTo>
                                      <a:pt x="166" y="130"/>
                                    </a:lnTo>
                                    <a:lnTo>
                                      <a:pt x="171" y="110"/>
                                    </a:lnTo>
                                    <a:lnTo>
                                      <a:pt x="176" y="90"/>
                                    </a:lnTo>
                                    <a:lnTo>
                                      <a:pt x="176" y="70"/>
                                    </a:lnTo>
                                    <a:lnTo>
                                      <a:pt x="171" y="50"/>
                                    </a:lnTo>
                                    <a:lnTo>
                                      <a:pt x="161" y="30"/>
                                    </a:lnTo>
                                    <a:lnTo>
                                      <a:pt x="161" y="30"/>
                                    </a:lnTo>
                                    <a:lnTo>
                                      <a:pt x="140" y="15"/>
                                    </a:lnTo>
                                    <a:lnTo>
                                      <a:pt x="120" y="5"/>
                                    </a:lnTo>
                                    <a:lnTo>
                                      <a:pt x="100" y="0"/>
                                    </a:lnTo>
                                    <a:lnTo>
                                      <a:pt x="80" y="5"/>
                                    </a:lnTo>
                                    <a:lnTo>
                                      <a:pt x="60" y="10"/>
                                    </a:lnTo>
                                    <a:lnTo>
                                      <a:pt x="40" y="20"/>
                                    </a:lnTo>
                                    <a:lnTo>
                                      <a:pt x="5" y="50"/>
                                    </a:lnTo>
                                    <a:lnTo>
                                      <a:pt x="5" y="50"/>
                                    </a:lnTo>
                                    <a:lnTo>
                                      <a:pt x="0" y="55"/>
                                    </a:lnTo>
                                    <a:lnTo>
                                      <a:pt x="10" y="55"/>
                                    </a:lnTo>
                                    <a:lnTo>
                                      <a:pt x="10" y="5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8839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19" name="Freeform 71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1438" y="1181"/>
                                <a:ext cx="175" cy="19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10" y="55"/>
                                  </a:cxn>
                                  <a:cxn ang="0">
                                    <a:pos x="60" y="25"/>
                                  </a:cxn>
                                  <a:cxn ang="0">
                                    <a:pos x="105" y="25"/>
                                  </a:cxn>
                                  <a:cxn ang="0">
                                    <a:pos x="120" y="30"/>
                                  </a:cxn>
                                  <a:cxn ang="0">
                                    <a:pos x="145" y="55"/>
                                  </a:cxn>
                                  <a:cxn ang="0">
                                    <a:pos x="145" y="85"/>
                                  </a:cxn>
                                  <a:cxn ang="0">
                                    <a:pos x="135" y="115"/>
                                  </a:cxn>
                                  <a:cxn ang="0">
                                    <a:pos x="115" y="140"/>
                                  </a:cxn>
                                  <a:cxn ang="0">
                                    <a:pos x="85" y="155"/>
                                  </a:cxn>
                                  <a:cxn ang="0">
                                    <a:pos x="50" y="165"/>
                                  </a:cxn>
                                  <a:cxn ang="0">
                                    <a:pos x="35" y="155"/>
                                  </a:cxn>
                                  <a:cxn ang="0">
                                    <a:pos x="45" y="130"/>
                                  </a:cxn>
                                  <a:cxn ang="0">
                                    <a:pos x="55" y="120"/>
                                  </a:cxn>
                                  <a:cxn ang="0">
                                    <a:pos x="85" y="110"/>
                                  </a:cxn>
                                  <a:cxn ang="0">
                                    <a:pos x="90" y="105"/>
                                  </a:cxn>
                                  <a:cxn ang="0">
                                    <a:pos x="90" y="95"/>
                                  </a:cxn>
                                  <a:cxn ang="0">
                                    <a:pos x="60" y="95"/>
                                  </a:cxn>
                                  <a:cxn ang="0">
                                    <a:pos x="35" y="110"/>
                                  </a:cxn>
                                  <a:cxn ang="0">
                                    <a:pos x="15" y="140"/>
                                  </a:cxn>
                                  <a:cxn ang="0">
                                    <a:pos x="15" y="170"/>
                                  </a:cxn>
                                  <a:cxn ang="0">
                                    <a:pos x="25" y="180"/>
                                  </a:cxn>
                                  <a:cxn ang="0">
                                    <a:pos x="50" y="191"/>
                                  </a:cxn>
                                  <a:cxn ang="0">
                                    <a:pos x="100" y="186"/>
                                  </a:cxn>
                                  <a:cxn ang="0">
                                    <a:pos x="120" y="170"/>
                                  </a:cxn>
                                  <a:cxn ang="0">
                                    <a:pos x="155" y="145"/>
                                  </a:cxn>
                                  <a:cxn ang="0">
                                    <a:pos x="170" y="110"/>
                                  </a:cxn>
                                  <a:cxn ang="0">
                                    <a:pos x="175" y="70"/>
                                  </a:cxn>
                                  <a:cxn ang="0">
                                    <a:pos x="160" y="30"/>
                                  </a:cxn>
                                  <a:cxn ang="0">
                                    <a:pos x="140" y="10"/>
                                  </a:cxn>
                                  <a:cxn ang="0">
                                    <a:pos x="100" y="0"/>
                                  </a:cxn>
                                  <a:cxn ang="0">
                                    <a:pos x="60" y="10"/>
                                  </a:cxn>
                                  <a:cxn ang="0">
                                    <a:pos x="0" y="50"/>
                                  </a:cxn>
                                  <a:cxn ang="0">
                                    <a:pos x="0" y="55"/>
                                  </a:cxn>
                                  <a:cxn ang="0">
                                    <a:pos x="10" y="55"/>
                                  </a:cxn>
                                </a:cxnLst>
                                <a:rect l="0" t="0" r="r" b="b"/>
                                <a:pathLst>
                                  <a:path w="175" h="191">
                                    <a:moveTo>
                                      <a:pt x="10" y="55"/>
                                    </a:moveTo>
                                    <a:lnTo>
                                      <a:pt x="10" y="55"/>
                                    </a:lnTo>
                                    <a:lnTo>
                                      <a:pt x="35" y="35"/>
                                    </a:lnTo>
                                    <a:lnTo>
                                      <a:pt x="60" y="25"/>
                                    </a:lnTo>
                                    <a:lnTo>
                                      <a:pt x="90" y="20"/>
                                    </a:lnTo>
                                    <a:lnTo>
                                      <a:pt x="105" y="25"/>
                                    </a:lnTo>
                                    <a:lnTo>
                                      <a:pt x="120" y="30"/>
                                    </a:lnTo>
                                    <a:lnTo>
                                      <a:pt x="120" y="30"/>
                                    </a:lnTo>
                                    <a:lnTo>
                                      <a:pt x="135" y="45"/>
                                    </a:lnTo>
                                    <a:lnTo>
                                      <a:pt x="145" y="55"/>
                                    </a:lnTo>
                                    <a:lnTo>
                                      <a:pt x="145" y="70"/>
                                    </a:lnTo>
                                    <a:lnTo>
                                      <a:pt x="145" y="85"/>
                                    </a:lnTo>
                                    <a:lnTo>
                                      <a:pt x="140" y="100"/>
                                    </a:lnTo>
                                    <a:lnTo>
                                      <a:pt x="135" y="115"/>
                                    </a:lnTo>
                                    <a:lnTo>
                                      <a:pt x="115" y="140"/>
                                    </a:lnTo>
                                    <a:lnTo>
                                      <a:pt x="115" y="140"/>
                                    </a:lnTo>
                                    <a:lnTo>
                                      <a:pt x="100" y="150"/>
                                    </a:lnTo>
                                    <a:lnTo>
                                      <a:pt x="85" y="155"/>
                                    </a:lnTo>
                                    <a:lnTo>
                                      <a:pt x="50" y="165"/>
                                    </a:lnTo>
                                    <a:lnTo>
                                      <a:pt x="50" y="165"/>
                                    </a:lnTo>
                                    <a:lnTo>
                                      <a:pt x="40" y="160"/>
                                    </a:lnTo>
                                    <a:lnTo>
                                      <a:pt x="35" y="155"/>
                                    </a:lnTo>
                                    <a:lnTo>
                                      <a:pt x="40" y="140"/>
                                    </a:lnTo>
                                    <a:lnTo>
                                      <a:pt x="45" y="130"/>
                                    </a:lnTo>
                                    <a:lnTo>
                                      <a:pt x="45" y="130"/>
                                    </a:lnTo>
                                    <a:lnTo>
                                      <a:pt x="55" y="120"/>
                                    </a:lnTo>
                                    <a:lnTo>
                                      <a:pt x="65" y="115"/>
                                    </a:lnTo>
                                    <a:lnTo>
                                      <a:pt x="85" y="110"/>
                                    </a:lnTo>
                                    <a:lnTo>
                                      <a:pt x="85" y="110"/>
                                    </a:lnTo>
                                    <a:lnTo>
                                      <a:pt x="90" y="105"/>
                                    </a:lnTo>
                                    <a:lnTo>
                                      <a:pt x="90" y="95"/>
                                    </a:lnTo>
                                    <a:lnTo>
                                      <a:pt x="90" y="95"/>
                                    </a:lnTo>
                                    <a:lnTo>
                                      <a:pt x="75" y="90"/>
                                    </a:lnTo>
                                    <a:lnTo>
                                      <a:pt x="60" y="95"/>
                                    </a:lnTo>
                                    <a:lnTo>
                                      <a:pt x="45" y="100"/>
                                    </a:lnTo>
                                    <a:lnTo>
                                      <a:pt x="35" y="110"/>
                                    </a:lnTo>
                                    <a:lnTo>
                                      <a:pt x="25" y="125"/>
                                    </a:lnTo>
                                    <a:lnTo>
                                      <a:pt x="15" y="140"/>
                                    </a:lnTo>
                                    <a:lnTo>
                                      <a:pt x="15" y="155"/>
                                    </a:lnTo>
                                    <a:lnTo>
                                      <a:pt x="15" y="170"/>
                                    </a:lnTo>
                                    <a:lnTo>
                                      <a:pt x="15" y="170"/>
                                    </a:lnTo>
                                    <a:lnTo>
                                      <a:pt x="25" y="180"/>
                                    </a:lnTo>
                                    <a:lnTo>
                                      <a:pt x="35" y="191"/>
                                    </a:lnTo>
                                    <a:lnTo>
                                      <a:pt x="50" y="191"/>
                                    </a:lnTo>
                                    <a:lnTo>
                                      <a:pt x="65" y="191"/>
                                    </a:lnTo>
                                    <a:lnTo>
                                      <a:pt x="100" y="186"/>
                                    </a:lnTo>
                                    <a:lnTo>
                                      <a:pt x="120" y="170"/>
                                    </a:lnTo>
                                    <a:lnTo>
                                      <a:pt x="120" y="170"/>
                                    </a:lnTo>
                                    <a:lnTo>
                                      <a:pt x="140" y="160"/>
                                    </a:lnTo>
                                    <a:lnTo>
                                      <a:pt x="155" y="145"/>
                                    </a:lnTo>
                                    <a:lnTo>
                                      <a:pt x="165" y="125"/>
                                    </a:lnTo>
                                    <a:lnTo>
                                      <a:pt x="170" y="110"/>
                                    </a:lnTo>
                                    <a:lnTo>
                                      <a:pt x="175" y="90"/>
                                    </a:lnTo>
                                    <a:lnTo>
                                      <a:pt x="175" y="70"/>
                                    </a:lnTo>
                                    <a:lnTo>
                                      <a:pt x="170" y="50"/>
                                    </a:lnTo>
                                    <a:lnTo>
                                      <a:pt x="160" y="30"/>
                                    </a:lnTo>
                                    <a:lnTo>
                                      <a:pt x="160" y="30"/>
                                    </a:lnTo>
                                    <a:lnTo>
                                      <a:pt x="140" y="10"/>
                                    </a:lnTo>
                                    <a:lnTo>
                                      <a:pt x="120" y="0"/>
                                    </a:lnTo>
                                    <a:lnTo>
                                      <a:pt x="100" y="0"/>
                                    </a:lnTo>
                                    <a:lnTo>
                                      <a:pt x="80" y="0"/>
                                    </a:lnTo>
                                    <a:lnTo>
                                      <a:pt x="60" y="10"/>
                                    </a:lnTo>
                                    <a:lnTo>
                                      <a:pt x="35" y="20"/>
                                    </a:lnTo>
                                    <a:lnTo>
                                      <a:pt x="0" y="50"/>
                                    </a:lnTo>
                                    <a:lnTo>
                                      <a:pt x="0" y="50"/>
                                    </a:lnTo>
                                    <a:lnTo>
                                      <a:pt x="0" y="55"/>
                                    </a:lnTo>
                                    <a:lnTo>
                                      <a:pt x="10" y="55"/>
                                    </a:lnTo>
                                    <a:lnTo>
                                      <a:pt x="10" y="5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8839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20" name="Freeform 72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1698" y="1116"/>
                                <a:ext cx="171" cy="195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5" y="55"/>
                                  </a:cxn>
                                  <a:cxn ang="0">
                                    <a:pos x="60" y="25"/>
                                  </a:cxn>
                                  <a:cxn ang="0">
                                    <a:pos x="105" y="25"/>
                                  </a:cxn>
                                  <a:cxn ang="0">
                                    <a:pos x="120" y="35"/>
                                  </a:cxn>
                                  <a:cxn ang="0">
                                    <a:pos x="141" y="60"/>
                                  </a:cxn>
                                  <a:cxn ang="0">
                                    <a:pos x="146" y="90"/>
                                  </a:cxn>
                                  <a:cxn ang="0">
                                    <a:pos x="135" y="120"/>
                                  </a:cxn>
                                  <a:cxn ang="0">
                                    <a:pos x="110" y="145"/>
                                  </a:cxn>
                                  <a:cxn ang="0">
                                    <a:pos x="85" y="160"/>
                                  </a:cxn>
                                  <a:cxn ang="0">
                                    <a:pos x="50" y="165"/>
                                  </a:cxn>
                                  <a:cxn ang="0">
                                    <a:pos x="35" y="155"/>
                                  </a:cxn>
                                  <a:cxn ang="0">
                                    <a:pos x="45" y="135"/>
                                  </a:cxn>
                                  <a:cxn ang="0">
                                    <a:pos x="50" y="125"/>
                                  </a:cxn>
                                  <a:cxn ang="0">
                                    <a:pos x="85" y="110"/>
                                  </a:cxn>
                                  <a:cxn ang="0">
                                    <a:pos x="90" y="105"/>
                                  </a:cxn>
                                  <a:cxn ang="0">
                                    <a:pos x="85" y="100"/>
                                  </a:cxn>
                                  <a:cxn ang="0">
                                    <a:pos x="55" y="95"/>
                                  </a:cxn>
                                  <a:cxn ang="0">
                                    <a:pos x="30" y="115"/>
                                  </a:cxn>
                                  <a:cxn ang="0">
                                    <a:pos x="15" y="145"/>
                                  </a:cxn>
                                  <a:cxn ang="0">
                                    <a:pos x="15" y="175"/>
                                  </a:cxn>
                                  <a:cxn ang="0">
                                    <a:pos x="25" y="185"/>
                                  </a:cxn>
                                  <a:cxn ang="0">
                                    <a:pos x="50" y="195"/>
                                  </a:cxn>
                                  <a:cxn ang="0">
                                    <a:pos x="95" y="185"/>
                                  </a:cxn>
                                  <a:cxn ang="0">
                                    <a:pos x="120" y="175"/>
                                  </a:cxn>
                                  <a:cxn ang="0">
                                    <a:pos x="151" y="145"/>
                                  </a:cxn>
                                  <a:cxn ang="0">
                                    <a:pos x="171" y="110"/>
                                  </a:cxn>
                                  <a:cxn ang="0">
                                    <a:pos x="171" y="70"/>
                                  </a:cxn>
                                  <a:cxn ang="0">
                                    <a:pos x="156" y="35"/>
                                  </a:cxn>
                                  <a:cxn ang="0">
                                    <a:pos x="141" y="15"/>
                                  </a:cxn>
                                  <a:cxn ang="0">
                                    <a:pos x="100" y="0"/>
                                  </a:cxn>
                                  <a:cxn ang="0">
                                    <a:pos x="55" y="10"/>
                                  </a:cxn>
                                  <a:cxn ang="0">
                                    <a:pos x="0" y="50"/>
                                  </a:cxn>
                                  <a:cxn ang="0">
                                    <a:pos x="0" y="55"/>
                                  </a:cxn>
                                  <a:cxn ang="0">
                                    <a:pos x="5" y="55"/>
                                  </a:cxn>
                                </a:cxnLst>
                                <a:rect l="0" t="0" r="r" b="b"/>
                                <a:pathLst>
                                  <a:path w="171" h="195">
                                    <a:moveTo>
                                      <a:pt x="5" y="55"/>
                                    </a:moveTo>
                                    <a:lnTo>
                                      <a:pt x="5" y="55"/>
                                    </a:lnTo>
                                    <a:lnTo>
                                      <a:pt x="30" y="40"/>
                                    </a:lnTo>
                                    <a:lnTo>
                                      <a:pt x="60" y="25"/>
                                    </a:lnTo>
                                    <a:lnTo>
                                      <a:pt x="90" y="25"/>
                                    </a:lnTo>
                                    <a:lnTo>
                                      <a:pt x="105" y="25"/>
                                    </a:lnTo>
                                    <a:lnTo>
                                      <a:pt x="120" y="35"/>
                                    </a:lnTo>
                                    <a:lnTo>
                                      <a:pt x="120" y="35"/>
                                    </a:lnTo>
                                    <a:lnTo>
                                      <a:pt x="130" y="45"/>
                                    </a:lnTo>
                                    <a:lnTo>
                                      <a:pt x="141" y="60"/>
                                    </a:lnTo>
                                    <a:lnTo>
                                      <a:pt x="146" y="75"/>
                                    </a:lnTo>
                                    <a:lnTo>
                                      <a:pt x="146" y="90"/>
                                    </a:lnTo>
                                    <a:lnTo>
                                      <a:pt x="141" y="105"/>
                                    </a:lnTo>
                                    <a:lnTo>
                                      <a:pt x="135" y="120"/>
                                    </a:lnTo>
                                    <a:lnTo>
                                      <a:pt x="110" y="145"/>
                                    </a:lnTo>
                                    <a:lnTo>
                                      <a:pt x="110" y="145"/>
                                    </a:lnTo>
                                    <a:lnTo>
                                      <a:pt x="100" y="155"/>
                                    </a:lnTo>
                                    <a:lnTo>
                                      <a:pt x="85" y="160"/>
                                    </a:lnTo>
                                    <a:lnTo>
                                      <a:pt x="50" y="165"/>
                                    </a:lnTo>
                                    <a:lnTo>
                                      <a:pt x="50" y="165"/>
                                    </a:lnTo>
                                    <a:lnTo>
                                      <a:pt x="35" y="165"/>
                                    </a:lnTo>
                                    <a:lnTo>
                                      <a:pt x="35" y="155"/>
                                    </a:lnTo>
                                    <a:lnTo>
                                      <a:pt x="35" y="145"/>
                                    </a:lnTo>
                                    <a:lnTo>
                                      <a:pt x="45" y="135"/>
                                    </a:lnTo>
                                    <a:lnTo>
                                      <a:pt x="45" y="135"/>
                                    </a:lnTo>
                                    <a:lnTo>
                                      <a:pt x="50" y="125"/>
                                    </a:lnTo>
                                    <a:lnTo>
                                      <a:pt x="60" y="120"/>
                                    </a:lnTo>
                                    <a:lnTo>
                                      <a:pt x="85" y="110"/>
                                    </a:lnTo>
                                    <a:lnTo>
                                      <a:pt x="85" y="110"/>
                                    </a:lnTo>
                                    <a:lnTo>
                                      <a:pt x="90" y="105"/>
                                    </a:lnTo>
                                    <a:lnTo>
                                      <a:pt x="85" y="100"/>
                                    </a:lnTo>
                                    <a:lnTo>
                                      <a:pt x="85" y="100"/>
                                    </a:lnTo>
                                    <a:lnTo>
                                      <a:pt x="70" y="95"/>
                                    </a:lnTo>
                                    <a:lnTo>
                                      <a:pt x="55" y="95"/>
                                    </a:lnTo>
                                    <a:lnTo>
                                      <a:pt x="45" y="105"/>
                                    </a:lnTo>
                                    <a:lnTo>
                                      <a:pt x="30" y="115"/>
                                    </a:lnTo>
                                    <a:lnTo>
                                      <a:pt x="20" y="130"/>
                                    </a:lnTo>
                                    <a:lnTo>
                                      <a:pt x="15" y="145"/>
                                    </a:lnTo>
                                    <a:lnTo>
                                      <a:pt x="10" y="160"/>
                                    </a:lnTo>
                                    <a:lnTo>
                                      <a:pt x="15" y="175"/>
                                    </a:lnTo>
                                    <a:lnTo>
                                      <a:pt x="15" y="175"/>
                                    </a:lnTo>
                                    <a:lnTo>
                                      <a:pt x="25" y="185"/>
                                    </a:lnTo>
                                    <a:lnTo>
                                      <a:pt x="35" y="190"/>
                                    </a:lnTo>
                                    <a:lnTo>
                                      <a:pt x="50" y="195"/>
                                    </a:lnTo>
                                    <a:lnTo>
                                      <a:pt x="65" y="190"/>
                                    </a:lnTo>
                                    <a:lnTo>
                                      <a:pt x="95" y="185"/>
                                    </a:lnTo>
                                    <a:lnTo>
                                      <a:pt x="120" y="175"/>
                                    </a:lnTo>
                                    <a:lnTo>
                                      <a:pt x="120" y="175"/>
                                    </a:lnTo>
                                    <a:lnTo>
                                      <a:pt x="135" y="160"/>
                                    </a:lnTo>
                                    <a:lnTo>
                                      <a:pt x="151" y="145"/>
                                    </a:lnTo>
                                    <a:lnTo>
                                      <a:pt x="161" y="130"/>
                                    </a:lnTo>
                                    <a:lnTo>
                                      <a:pt x="171" y="110"/>
                                    </a:lnTo>
                                    <a:lnTo>
                                      <a:pt x="171" y="90"/>
                                    </a:lnTo>
                                    <a:lnTo>
                                      <a:pt x="171" y="70"/>
                                    </a:lnTo>
                                    <a:lnTo>
                                      <a:pt x="166" y="50"/>
                                    </a:lnTo>
                                    <a:lnTo>
                                      <a:pt x="156" y="35"/>
                                    </a:lnTo>
                                    <a:lnTo>
                                      <a:pt x="156" y="35"/>
                                    </a:lnTo>
                                    <a:lnTo>
                                      <a:pt x="141" y="15"/>
                                    </a:lnTo>
                                    <a:lnTo>
                                      <a:pt x="120" y="5"/>
                                    </a:lnTo>
                                    <a:lnTo>
                                      <a:pt x="100" y="0"/>
                                    </a:lnTo>
                                    <a:lnTo>
                                      <a:pt x="75" y="5"/>
                                    </a:lnTo>
                                    <a:lnTo>
                                      <a:pt x="55" y="10"/>
                                    </a:lnTo>
                                    <a:lnTo>
                                      <a:pt x="35" y="25"/>
                                    </a:lnTo>
                                    <a:lnTo>
                                      <a:pt x="0" y="50"/>
                                    </a:lnTo>
                                    <a:lnTo>
                                      <a:pt x="0" y="50"/>
                                    </a:lnTo>
                                    <a:lnTo>
                                      <a:pt x="0" y="55"/>
                                    </a:lnTo>
                                    <a:lnTo>
                                      <a:pt x="5" y="55"/>
                                    </a:lnTo>
                                    <a:lnTo>
                                      <a:pt x="5" y="5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8839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21" name="Freeform 73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1598" y="1291"/>
                                <a:ext cx="170" cy="196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5" y="60"/>
                                  </a:cxn>
                                  <a:cxn ang="0">
                                    <a:pos x="60" y="30"/>
                                  </a:cxn>
                                  <a:cxn ang="0">
                                    <a:pos x="105" y="30"/>
                                  </a:cxn>
                                  <a:cxn ang="0">
                                    <a:pos x="120" y="35"/>
                                  </a:cxn>
                                  <a:cxn ang="0">
                                    <a:pos x="140" y="60"/>
                                  </a:cxn>
                                  <a:cxn ang="0">
                                    <a:pos x="145" y="91"/>
                                  </a:cxn>
                                  <a:cxn ang="0">
                                    <a:pos x="135" y="121"/>
                                  </a:cxn>
                                  <a:cxn ang="0">
                                    <a:pos x="115" y="146"/>
                                  </a:cxn>
                                  <a:cxn ang="0">
                                    <a:pos x="85" y="161"/>
                                  </a:cxn>
                                  <a:cxn ang="0">
                                    <a:pos x="50" y="171"/>
                                  </a:cxn>
                                  <a:cxn ang="0">
                                    <a:pos x="35" y="156"/>
                                  </a:cxn>
                                  <a:cxn ang="0">
                                    <a:pos x="45" y="136"/>
                                  </a:cxn>
                                  <a:cxn ang="0">
                                    <a:pos x="50" y="126"/>
                                  </a:cxn>
                                  <a:cxn ang="0">
                                    <a:pos x="85" y="116"/>
                                  </a:cxn>
                                  <a:cxn ang="0">
                                    <a:pos x="90" y="106"/>
                                  </a:cxn>
                                  <a:cxn ang="0">
                                    <a:pos x="85" y="101"/>
                                  </a:cxn>
                                  <a:cxn ang="0">
                                    <a:pos x="60" y="96"/>
                                  </a:cxn>
                                  <a:cxn ang="0">
                                    <a:pos x="30" y="116"/>
                                  </a:cxn>
                                  <a:cxn ang="0">
                                    <a:pos x="15" y="146"/>
                                  </a:cxn>
                                  <a:cxn ang="0">
                                    <a:pos x="15" y="176"/>
                                  </a:cxn>
                                  <a:cxn ang="0">
                                    <a:pos x="25" y="186"/>
                                  </a:cxn>
                                  <a:cxn ang="0">
                                    <a:pos x="50" y="196"/>
                                  </a:cxn>
                                  <a:cxn ang="0">
                                    <a:pos x="95" y="186"/>
                                  </a:cxn>
                                  <a:cxn ang="0">
                                    <a:pos x="120" y="176"/>
                                  </a:cxn>
                                  <a:cxn ang="0">
                                    <a:pos x="150" y="151"/>
                                  </a:cxn>
                                  <a:cxn ang="0">
                                    <a:pos x="170" y="111"/>
                                  </a:cxn>
                                  <a:cxn ang="0">
                                    <a:pos x="170" y="70"/>
                                  </a:cxn>
                                  <a:cxn ang="0">
                                    <a:pos x="155" y="35"/>
                                  </a:cxn>
                                  <a:cxn ang="0">
                                    <a:pos x="140" y="15"/>
                                  </a:cxn>
                                  <a:cxn ang="0">
                                    <a:pos x="100" y="0"/>
                                  </a:cxn>
                                  <a:cxn ang="0">
                                    <a:pos x="55" y="15"/>
                                  </a:cxn>
                                  <a:cxn ang="0">
                                    <a:pos x="0" y="50"/>
                                  </a:cxn>
                                  <a:cxn ang="0">
                                    <a:pos x="0" y="60"/>
                                  </a:cxn>
                                  <a:cxn ang="0">
                                    <a:pos x="5" y="60"/>
                                  </a:cxn>
                                </a:cxnLst>
                                <a:rect l="0" t="0" r="r" b="b"/>
                                <a:pathLst>
                                  <a:path w="170" h="196">
                                    <a:moveTo>
                                      <a:pt x="5" y="60"/>
                                    </a:moveTo>
                                    <a:lnTo>
                                      <a:pt x="5" y="60"/>
                                    </a:lnTo>
                                    <a:lnTo>
                                      <a:pt x="30" y="40"/>
                                    </a:lnTo>
                                    <a:lnTo>
                                      <a:pt x="60" y="30"/>
                                    </a:lnTo>
                                    <a:lnTo>
                                      <a:pt x="90" y="25"/>
                                    </a:lnTo>
                                    <a:lnTo>
                                      <a:pt x="105" y="30"/>
                                    </a:lnTo>
                                    <a:lnTo>
                                      <a:pt x="120" y="35"/>
                                    </a:lnTo>
                                    <a:lnTo>
                                      <a:pt x="120" y="35"/>
                                    </a:lnTo>
                                    <a:lnTo>
                                      <a:pt x="135" y="45"/>
                                    </a:lnTo>
                                    <a:lnTo>
                                      <a:pt x="140" y="60"/>
                                    </a:lnTo>
                                    <a:lnTo>
                                      <a:pt x="145" y="76"/>
                                    </a:lnTo>
                                    <a:lnTo>
                                      <a:pt x="145" y="91"/>
                                    </a:lnTo>
                                    <a:lnTo>
                                      <a:pt x="140" y="106"/>
                                    </a:lnTo>
                                    <a:lnTo>
                                      <a:pt x="135" y="121"/>
                                    </a:lnTo>
                                    <a:lnTo>
                                      <a:pt x="115" y="146"/>
                                    </a:lnTo>
                                    <a:lnTo>
                                      <a:pt x="115" y="146"/>
                                    </a:lnTo>
                                    <a:lnTo>
                                      <a:pt x="100" y="156"/>
                                    </a:lnTo>
                                    <a:lnTo>
                                      <a:pt x="85" y="161"/>
                                    </a:lnTo>
                                    <a:lnTo>
                                      <a:pt x="50" y="171"/>
                                    </a:lnTo>
                                    <a:lnTo>
                                      <a:pt x="50" y="171"/>
                                    </a:lnTo>
                                    <a:lnTo>
                                      <a:pt x="40" y="166"/>
                                    </a:lnTo>
                                    <a:lnTo>
                                      <a:pt x="35" y="156"/>
                                    </a:lnTo>
                                    <a:lnTo>
                                      <a:pt x="35" y="146"/>
                                    </a:lnTo>
                                    <a:lnTo>
                                      <a:pt x="45" y="136"/>
                                    </a:lnTo>
                                    <a:lnTo>
                                      <a:pt x="45" y="136"/>
                                    </a:lnTo>
                                    <a:lnTo>
                                      <a:pt x="50" y="126"/>
                                    </a:lnTo>
                                    <a:lnTo>
                                      <a:pt x="60" y="121"/>
                                    </a:lnTo>
                                    <a:lnTo>
                                      <a:pt x="85" y="116"/>
                                    </a:lnTo>
                                    <a:lnTo>
                                      <a:pt x="85" y="116"/>
                                    </a:lnTo>
                                    <a:lnTo>
                                      <a:pt x="90" y="106"/>
                                    </a:lnTo>
                                    <a:lnTo>
                                      <a:pt x="85" y="101"/>
                                    </a:lnTo>
                                    <a:lnTo>
                                      <a:pt x="85" y="101"/>
                                    </a:lnTo>
                                    <a:lnTo>
                                      <a:pt x="70" y="96"/>
                                    </a:lnTo>
                                    <a:lnTo>
                                      <a:pt x="60" y="96"/>
                                    </a:lnTo>
                                    <a:lnTo>
                                      <a:pt x="45" y="106"/>
                                    </a:lnTo>
                                    <a:lnTo>
                                      <a:pt x="30" y="116"/>
                                    </a:lnTo>
                                    <a:lnTo>
                                      <a:pt x="20" y="131"/>
                                    </a:lnTo>
                                    <a:lnTo>
                                      <a:pt x="15" y="146"/>
                                    </a:lnTo>
                                    <a:lnTo>
                                      <a:pt x="15" y="161"/>
                                    </a:lnTo>
                                    <a:lnTo>
                                      <a:pt x="15" y="176"/>
                                    </a:lnTo>
                                    <a:lnTo>
                                      <a:pt x="15" y="176"/>
                                    </a:lnTo>
                                    <a:lnTo>
                                      <a:pt x="25" y="186"/>
                                    </a:lnTo>
                                    <a:lnTo>
                                      <a:pt x="35" y="191"/>
                                    </a:lnTo>
                                    <a:lnTo>
                                      <a:pt x="50" y="196"/>
                                    </a:lnTo>
                                    <a:lnTo>
                                      <a:pt x="65" y="196"/>
                                    </a:lnTo>
                                    <a:lnTo>
                                      <a:pt x="95" y="186"/>
                                    </a:lnTo>
                                    <a:lnTo>
                                      <a:pt x="120" y="176"/>
                                    </a:lnTo>
                                    <a:lnTo>
                                      <a:pt x="120" y="176"/>
                                    </a:lnTo>
                                    <a:lnTo>
                                      <a:pt x="140" y="166"/>
                                    </a:lnTo>
                                    <a:lnTo>
                                      <a:pt x="150" y="151"/>
                                    </a:lnTo>
                                    <a:lnTo>
                                      <a:pt x="160" y="131"/>
                                    </a:lnTo>
                                    <a:lnTo>
                                      <a:pt x="170" y="111"/>
                                    </a:lnTo>
                                    <a:lnTo>
                                      <a:pt x="170" y="91"/>
                                    </a:lnTo>
                                    <a:lnTo>
                                      <a:pt x="170" y="70"/>
                                    </a:lnTo>
                                    <a:lnTo>
                                      <a:pt x="165" y="55"/>
                                    </a:lnTo>
                                    <a:lnTo>
                                      <a:pt x="155" y="35"/>
                                    </a:lnTo>
                                    <a:lnTo>
                                      <a:pt x="155" y="35"/>
                                    </a:lnTo>
                                    <a:lnTo>
                                      <a:pt x="140" y="15"/>
                                    </a:lnTo>
                                    <a:lnTo>
                                      <a:pt x="120" y="5"/>
                                    </a:lnTo>
                                    <a:lnTo>
                                      <a:pt x="100" y="0"/>
                                    </a:lnTo>
                                    <a:lnTo>
                                      <a:pt x="80" y="5"/>
                                    </a:lnTo>
                                    <a:lnTo>
                                      <a:pt x="55" y="15"/>
                                    </a:lnTo>
                                    <a:lnTo>
                                      <a:pt x="35" y="25"/>
                                    </a:lnTo>
                                    <a:lnTo>
                                      <a:pt x="0" y="50"/>
                                    </a:lnTo>
                                    <a:lnTo>
                                      <a:pt x="0" y="50"/>
                                    </a:lnTo>
                                    <a:lnTo>
                                      <a:pt x="0" y="60"/>
                                    </a:lnTo>
                                    <a:lnTo>
                                      <a:pt x="5" y="60"/>
                                    </a:lnTo>
                                    <a:lnTo>
                                      <a:pt x="5" y="6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8839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22" name="Rectangle 74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962" y="1547"/>
                                <a:ext cx="15" cy="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AD7C3A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23" name="Rectangle 75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1007" y="1642"/>
                                <a:ext cx="15" cy="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AD7C3A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24" name="Rectangle 76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1022" y="1497"/>
                                <a:ext cx="15" cy="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AD7C3A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25" name="Rectangle 77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962" y="1417"/>
                                <a:ext cx="15" cy="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AD7C3A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26" name="Freeform 78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1067" y="1402"/>
                                <a:ext cx="20" cy="6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15"/>
                                  </a:cxn>
                                  <a:cxn ang="0">
                                    <a:pos x="0" y="15"/>
                                  </a:cxn>
                                  <a:cxn ang="0">
                                    <a:pos x="5" y="35"/>
                                  </a:cxn>
                                  <a:cxn ang="0">
                                    <a:pos x="5" y="55"/>
                                  </a:cxn>
                                  <a:cxn ang="0">
                                    <a:pos x="20" y="60"/>
                                  </a:cxn>
                                  <a:cxn ang="0">
                                    <a:pos x="20" y="60"/>
                                  </a:cxn>
                                  <a:cxn ang="0">
                                    <a:pos x="20" y="35"/>
                                  </a:cxn>
                                  <a:cxn ang="0">
                                    <a:pos x="20" y="10"/>
                                  </a:cxn>
                                  <a:cxn ang="0">
                                    <a:pos x="20" y="10"/>
                                  </a:cxn>
                                  <a:cxn ang="0">
                                    <a:pos x="15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 w="20" h="60">
                                    <a:moveTo>
                                      <a:pt x="0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15"/>
                                    </a:lnTo>
                                    <a:lnTo>
                                      <a:pt x="0" y="15"/>
                                    </a:lnTo>
                                    <a:lnTo>
                                      <a:pt x="5" y="35"/>
                                    </a:lnTo>
                                    <a:lnTo>
                                      <a:pt x="5" y="55"/>
                                    </a:lnTo>
                                    <a:lnTo>
                                      <a:pt x="20" y="60"/>
                                    </a:lnTo>
                                    <a:lnTo>
                                      <a:pt x="20" y="60"/>
                                    </a:lnTo>
                                    <a:lnTo>
                                      <a:pt x="20" y="35"/>
                                    </a:lnTo>
                                    <a:lnTo>
                                      <a:pt x="20" y="10"/>
                                    </a:lnTo>
                                    <a:lnTo>
                                      <a:pt x="20" y="10"/>
                                    </a:lnTo>
                                    <a:lnTo>
                                      <a:pt x="15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AD7C3A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27" name="Freeform 79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1107" y="1276"/>
                                <a:ext cx="25" cy="55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10"/>
                                  </a:cxn>
                                  <a:cxn ang="0">
                                    <a:pos x="0" y="10"/>
                                  </a:cxn>
                                  <a:cxn ang="0">
                                    <a:pos x="5" y="35"/>
                                  </a:cxn>
                                  <a:cxn ang="0">
                                    <a:pos x="10" y="45"/>
                                  </a:cxn>
                                  <a:cxn ang="0">
                                    <a:pos x="15" y="55"/>
                                  </a:cxn>
                                  <a:cxn ang="0">
                                    <a:pos x="25" y="45"/>
                                  </a:cxn>
                                  <a:cxn ang="0">
                                    <a:pos x="25" y="45"/>
                                  </a:cxn>
                                  <a:cxn ang="0">
                                    <a:pos x="20" y="30"/>
                                  </a:cxn>
                                  <a:cxn ang="0">
                                    <a:pos x="15" y="10"/>
                                  </a:cxn>
                                  <a:cxn ang="0">
                                    <a:pos x="15" y="10"/>
                                  </a:cxn>
                                  <a:cxn ang="0">
                                    <a:pos x="15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 w="25" h="55">
                                    <a:moveTo>
                                      <a:pt x="0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10"/>
                                    </a:lnTo>
                                    <a:lnTo>
                                      <a:pt x="0" y="10"/>
                                    </a:lnTo>
                                    <a:lnTo>
                                      <a:pt x="5" y="35"/>
                                    </a:lnTo>
                                    <a:lnTo>
                                      <a:pt x="10" y="45"/>
                                    </a:lnTo>
                                    <a:lnTo>
                                      <a:pt x="15" y="55"/>
                                    </a:lnTo>
                                    <a:lnTo>
                                      <a:pt x="25" y="45"/>
                                    </a:lnTo>
                                    <a:lnTo>
                                      <a:pt x="25" y="45"/>
                                    </a:lnTo>
                                    <a:lnTo>
                                      <a:pt x="20" y="30"/>
                                    </a:lnTo>
                                    <a:lnTo>
                                      <a:pt x="15" y="10"/>
                                    </a:lnTo>
                                    <a:lnTo>
                                      <a:pt x="15" y="10"/>
                                    </a:lnTo>
                                    <a:lnTo>
                                      <a:pt x="15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AD7C3A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28" name="Freeform 80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1062" y="1582"/>
                                <a:ext cx="25" cy="75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5"/>
                                  </a:cxn>
                                  <a:cxn ang="0">
                                    <a:pos x="0" y="5"/>
                                  </a:cxn>
                                  <a:cxn ang="0">
                                    <a:pos x="0" y="15"/>
                                  </a:cxn>
                                  <a:cxn ang="0">
                                    <a:pos x="0" y="15"/>
                                  </a:cxn>
                                  <a:cxn ang="0">
                                    <a:pos x="10" y="45"/>
                                  </a:cxn>
                                  <a:cxn ang="0">
                                    <a:pos x="10" y="70"/>
                                  </a:cxn>
                                  <a:cxn ang="0">
                                    <a:pos x="25" y="75"/>
                                  </a:cxn>
                                  <a:cxn ang="0">
                                    <a:pos x="25" y="75"/>
                                  </a:cxn>
                                  <a:cxn ang="0">
                                    <a:pos x="25" y="40"/>
                                  </a:cxn>
                                  <a:cxn ang="0">
                                    <a:pos x="15" y="10"/>
                                  </a:cxn>
                                  <a:cxn ang="0">
                                    <a:pos x="15" y="10"/>
                                  </a:cxn>
                                  <a:cxn ang="0">
                                    <a:pos x="15" y="0"/>
                                  </a:cxn>
                                  <a:cxn ang="0">
                                    <a:pos x="0" y="5"/>
                                  </a:cxn>
                                </a:cxnLst>
                                <a:rect l="0" t="0" r="r" b="b"/>
                                <a:pathLst>
                                  <a:path w="25" h="75">
                                    <a:moveTo>
                                      <a:pt x="0" y="5"/>
                                    </a:moveTo>
                                    <a:lnTo>
                                      <a:pt x="0" y="5"/>
                                    </a:lnTo>
                                    <a:lnTo>
                                      <a:pt x="0" y="15"/>
                                    </a:lnTo>
                                    <a:lnTo>
                                      <a:pt x="0" y="15"/>
                                    </a:lnTo>
                                    <a:lnTo>
                                      <a:pt x="10" y="45"/>
                                    </a:lnTo>
                                    <a:lnTo>
                                      <a:pt x="10" y="70"/>
                                    </a:lnTo>
                                    <a:lnTo>
                                      <a:pt x="25" y="75"/>
                                    </a:lnTo>
                                    <a:lnTo>
                                      <a:pt x="25" y="75"/>
                                    </a:lnTo>
                                    <a:lnTo>
                                      <a:pt x="25" y="40"/>
                                    </a:lnTo>
                                    <a:lnTo>
                                      <a:pt x="15" y="10"/>
                                    </a:lnTo>
                                    <a:lnTo>
                                      <a:pt x="15" y="10"/>
                                    </a:lnTo>
                                    <a:lnTo>
                                      <a:pt x="15" y="0"/>
                                    </a:lnTo>
                                    <a:lnTo>
                                      <a:pt x="0" y="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AD7C3A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29" name="Rectangle 81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1067" y="1747"/>
                                <a:ext cx="15" cy="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AD7C3A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30" name="Freeform 82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1117" y="1687"/>
                                <a:ext cx="25" cy="65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10" y="65"/>
                                  </a:cxn>
                                  <a:cxn ang="0">
                                    <a:pos x="25" y="60"/>
                                  </a:cxn>
                                  <a:cxn ang="0">
                                    <a:pos x="25" y="60"/>
                                  </a:cxn>
                                  <a:cxn ang="0">
                                    <a:pos x="2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 w="25" h="65">
                                    <a:moveTo>
                                      <a:pt x="0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0" y="65"/>
                                    </a:lnTo>
                                    <a:lnTo>
                                      <a:pt x="25" y="60"/>
                                    </a:lnTo>
                                    <a:lnTo>
                                      <a:pt x="25" y="60"/>
                                    </a:lnTo>
                                    <a:lnTo>
                                      <a:pt x="20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AD7C3A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31" name="Rectangle 83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1092" y="1877"/>
                                <a:ext cx="15" cy="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AD7C3A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32" name="Freeform 84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1002" y="1802"/>
                                <a:ext cx="30" cy="7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5"/>
                                  </a:cxn>
                                  <a:cxn ang="0">
                                    <a:pos x="0" y="5"/>
                                  </a:cxn>
                                  <a:cxn ang="0">
                                    <a:pos x="5" y="20"/>
                                  </a:cxn>
                                  <a:cxn ang="0">
                                    <a:pos x="5" y="20"/>
                                  </a:cxn>
                                  <a:cxn ang="0">
                                    <a:pos x="10" y="45"/>
                                  </a:cxn>
                                  <a:cxn ang="0">
                                    <a:pos x="10" y="65"/>
                                  </a:cxn>
                                  <a:cxn ang="0">
                                    <a:pos x="30" y="70"/>
                                  </a:cxn>
                                  <a:cxn ang="0">
                                    <a:pos x="30" y="70"/>
                                  </a:cxn>
                                  <a:cxn ang="0">
                                    <a:pos x="25" y="40"/>
                                  </a:cxn>
                                  <a:cxn ang="0">
                                    <a:pos x="20" y="15"/>
                                  </a:cxn>
                                  <a:cxn ang="0">
                                    <a:pos x="20" y="15"/>
                                  </a:cxn>
                                  <a:cxn ang="0">
                                    <a:pos x="15" y="0"/>
                                  </a:cxn>
                                  <a:cxn ang="0">
                                    <a:pos x="0" y="5"/>
                                  </a:cxn>
                                </a:cxnLst>
                                <a:rect l="0" t="0" r="r" b="b"/>
                                <a:pathLst>
                                  <a:path w="30" h="70">
                                    <a:moveTo>
                                      <a:pt x="0" y="5"/>
                                    </a:moveTo>
                                    <a:lnTo>
                                      <a:pt x="0" y="5"/>
                                    </a:lnTo>
                                    <a:lnTo>
                                      <a:pt x="5" y="20"/>
                                    </a:lnTo>
                                    <a:lnTo>
                                      <a:pt x="5" y="20"/>
                                    </a:lnTo>
                                    <a:lnTo>
                                      <a:pt x="10" y="45"/>
                                    </a:lnTo>
                                    <a:lnTo>
                                      <a:pt x="10" y="65"/>
                                    </a:lnTo>
                                    <a:lnTo>
                                      <a:pt x="30" y="70"/>
                                    </a:lnTo>
                                    <a:lnTo>
                                      <a:pt x="30" y="70"/>
                                    </a:lnTo>
                                    <a:lnTo>
                                      <a:pt x="25" y="40"/>
                                    </a:lnTo>
                                    <a:lnTo>
                                      <a:pt x="20" y="15"/>
                                    </a:lnTo>
                                    <a:lnTo>
                                      <a:pt x="20" y="15"/>
                                    </a:lnTo>
                                    <a:lnTo>
                                      <a:pt x="15" y="0"/>
                                    </a:lnTo>
                                    <a:lnTo>
                                      <a:pt x="0" y="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AD7C3A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33" name="Freeform 85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947" y="1732"/>
                                <a:ext cx="25" cy="7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35"/>
                                  </a:cxn>
                                  <a:cxn ang="0">
                                    <a:pos x="5" y="70"/>
                                  </a:cxn>
                                  <a:cxn ang="0">
                                    <a:pos x="25" y="65"/>
                                  </a:cxn>
                                  <a:cxn ang="0">
                                    <a:pos x="25" y="65"/>
                                  </a:cxn>
                                  <a:cxn ang="0">
                                    <a:pos x="20" y="35"/>
                                  </a:cxn>
                                  <a:cxn ang="0">
                                    <a:pos x="15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 w="25" h="70">
                                    <a:moveTo>
                                      <a:pt x="0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35"/>
                                    </a:lnTo>
                                    <a:lnTo>
                                      <a:pt x="5" y="70"/>
                                    </a:lnTo>
                                    <a:lnTo>
                                      <a:pt x="25" y="65"/>
                                    </a:lnTo>
                                    <a:lnTo>
                                      <a:pt x="25" y="65"/>
                                    </a:lnTo>
                                    <a:lnTo>
                                      <a:pt x="20" y="35"/>
                                    </a:lnTo>
                                    <a:lnTo>
                                      <a:pt x="15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AD7C3A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34" name="Rectangle 86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932" y="1912"/>
                                <a:ext cx="20" cy="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AD7C3A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35" name="Freeform 87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982" y="1942"/>
                                <a:ext cx="20" cy="7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5"/>
                                  </a:cxn>
                                  <a:cxn ang="0">
                                    <a:pos x="0" y="15"/>
                                  </a:cxn>
                                  <a:cxn ang="0">
                                    <a:pos x="0" y="15"/>
                                  </a:cxn>
                                  <a:cxn ang="0">
                                    <a:pos x="5" y="45"/>
                                  </a:cxn>
                                  <a:cxn ang="0">
                                    <a:pos x="5" y="70"/>
                                  </a:cxn>
                                  <a:cxn ang="0">
                                    <a:pos x="20" y="70"/>
                                  </a:cxn>
                                  <a:cxn ang="0">
                                    <a:pos x="20" y="70"/>
                                  </a:cxn>
                                  <a:cxn ang="0">
                                    <a:pos x="20" y="40"/>
                                  </a:cxn>
                                  <a:cxn ang="0">
                                    <a:pos x="15" y="10"/>
                                  </a:cxn>
                                  <a:cxn ang="0">
                                    <a:pos x="15" y="0"/>
                                  </a:cxn>
                                  <a:cxn ang="0">
                                    <a:pos x="0" y="5"/>
                                  </a:cxn>
                                </a:cxnLst>
                                <a:rect l="0" t="0" r="r" b="b"/>
                                <a:pathLst>
                                  <a:path w="20" h="70">
                                    <a:moveTo>
                                      <a:pt x="0" y="5"/>
                                    </a:moveTo>
                                    <a:lnTo>
                                      <a:pt x="0" y="15"/>
                                    </a:lnTo>
                                    <a:lnTo>
                                      <a:pt x="0" y="15"/>
                                    </a:lnTo>
                                    <a:lnTo>
                                      <a:pt x="5" y="45"/>
                                    </a:lnTo>
                                    <a:lnTo>
                                      <a:pt x="5" y="70"/>
                                    </a:lnTo>
                                    <a:lnTo>
                                      <a:pt x="20" y="70"/>
                                    </a:lnTo>
                                    <a:lnTo>
                                      <a:pt x="20" y="70"/>
                                    </a:lnTo>
                                    <a:lnTo>
                                      <a:pt x="20" y="40"/>
                                    </a:lnTo>
                                    <a:lnTo>
                                      <a:pt x="15" y="10"/>
                                    </a:lnTo>
                                    <a:lnTo>
                                      <a:pt x="15" y="0"/>
                                    </a:lnTo>
                                    <a:lnTo>
                                      <a:pt x="0" y="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AD7C3A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36" name="Freeform 88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1047" y="1972"/>
                                <a:ext cx="20" cy="5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5"/>
                                  </a:cxn>
                                  <a:cxn ang="0">
                                    <a:pos x="0" y="10"/>
                                  </a:cxn>
                                  <a:cxn ang="0">
                                    <a:pos x="0" y="10"/>
                                  </a:cxn>
                                  <a:cxn ang="0">
                                    <a:pos x="5" y="30"/>
                                  </a:cxn>
                                  <a:cxn ang="0">
                                    <a:pos x="5" y="45"/>
                                  </a:cxn>
                                  <a:cxn ang="0">
                                    <a:pos x="20" y="50"/>
                                  </a:cxn>
                                  <a:cxn ang="0">
                                    <a:pos x="20" y="50"/>
                                  </a:cxn>
                                  <a:cxn ang="0">
                                    <a:pos x="20" y="25"/>
                                  </a:cxn>
                                  <a:cxn ang="0">
                                    <a:pos x="15" y="5"/>
                                  </a:cxn>
                                  <a:cxn ang="0">
                                    <a:pos x="15" y="0"/>
                                  </a:cxn>
                                  <a:cxn ang="0">
                                    <a:pos x="0" y="5"/>
                                  </a:cxn>
                                </a:cxnLst>
                                <a:rect l="0" t="0" r="r" b="b"/>
                                <a:pathLst>
                                  <a:path w="20" h="50">
                                    <a:moveTo>
                                      <a:pt x="0" y="5"/>
                                    </a:moveTo>
                                    <a:lnTo>
                                      <a:pt x="0" y="10"/>
                                    </a:lnTo>
                                    <a:lnTo>
                                      <a:pt x="0" y="10"/>
                                    </a:lnTo>
                                    <a:lnTo>
                                      <a:pt x="5" y="30"/>
                                    </a:lnTo>
                                    <a:lnTo>
                                      <a:pt x="5" y="45"/>
                                    </a:lnTo>
                                    <a:lnTo>
                                      <a:pt x="20" y="50"/>
                                    </a:lnTo>
                                    <a:lnTo>
                                      <a:pt x="20" y="50"/>
                                    </a:lnTo>
                                    <a:lnTo>
                                      <a:pt x="20" y="25"/>
                                    </a:lnTo>
                                    <a:lnTo>
                                      <a:pt x="15" y="5"/>
                                    </a:lnTo>
                                    <a:lnTo>
                                      <a:pt x="15" y="0"/>
                                    </a:lnTo>
                                    <a:lnTo>
                                      <a:pt x="0" y="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AD7C3A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37" name="Freeform 89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1092" y="2097"/>
                                <a:ext cx="25" cy="55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25"/>
                                  </a:cxn>
                                  <a:cxn ang="0">
                                    <a:pos x="5" y="50"/>
                                  </a:cxn>
                                  <a:cxn ang="0">
                                    <a:pos x="5" y="55"/>
                                  </a:cxn>
                                  <a:cxn ang="0">
                                    <a:pos x="25" y="55"/>
                                  </a:cxn>
                                  <a:cxn ang="0">
                                    <a:pos x="25" y="50"/>
                                  </a:cxn>
                                  <a:cxn ang="0">
                                    <a:pos x="25" y="50"/>
                                  </a:cxn>
                                  <a:cxn ang="0">
                                    <a:pos x="20" y="25"/>
                                  </a:cxn>
                                  <a:cxn ang="0">
                                    <a:pos x="15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 w="25" h="55">
                                    <a:moveTo>
                                      <a:pt x="0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25"/>
                                    </a:lnTo>
                                    <a:lnTo>
                                      <a:pt x="5" y="50"/>
                                    </a:lnTo>
                                    <a:lnTo>
                                      <a:pt x="5" y="55"/>
                                    </a:lnTo>
                                    <a:lnTo>
                                      <a:pt x="25" y="55"/>
                                    </a:lnTo>
                                    <a:lnTo>
                                      <a:pt x="25" y="50"/>
                                    </a:lnTo>
                                    <a:lnTo>
                                      <a:pt x="25" y="50"/>
                                    </a:lnTo>
                                    <a:lnTo>
                                      <a:pt x="20" y="25"/>
                                    </a:lnTo>
                                    <a:lnTo>
                                      <a:pt x="15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AD7C3A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38" name="Freeform 90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1012" y="2062"/>
                                <a:ext cx="45" cy="7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5"/>
                                  </a:cxn>
                                  <a:cxn ang="0">
                                    <a:pos x="0" y="5"/>
                                  </a:cxn>
                                  <a:cxn ang="0">
                                    <a:pos x="20" y="50"/>
                                  </a:cxn>
                                  <a:cxn ang="0">
                                    <a:pos x="30" y="70"/>
                                  </a:cxn>
                                  <a:cxn ang="0">
                                    <a:pos x="45" y="60"/>
                                  </a:cxn>
                                  <a:cxn ang="0">
                                    <a:pos x="35" y="45"/>
                                  </a:cxn>
                                  <a:cxn ang="0">
                                    <a:pos x="35" y="45"/>
                                  </a:cxn>
                                  <a:cxn ang="0">
                                    <a:pos x="15" y="0"/>
                                  </a:cxn>
                                  <a:cxn ang="0">
                                    <a:pos x="0" y="5"/>
                                  </a:cxn>
                                </a:cxnLst>
                                <a:rect l="0" t="0" r="r" b="b"/>
                                <a:pathLst>
                                  <a:path w="45" h="70">
                                    <a:moveTo>
                                      <a:pt x="0" y="5"/>
                                    </a:moveTo>
                                    <a:lnTo>
                                      <a:pt x="0" y="5"/>
                                    </a:lnTo>
                                    <a:lnTo>
                                      <a:pt x="20" y="50"/>
                                    </a:lnTo>
                                    <a:lnTo>
                                      <a:pt x="30" y="70"/>
                                    </a:lnTo>
                                    <a:lnTo>
                                      <a:pt x="45" y="60"/>
                                    </a:lnTo>
                                    <a:lnTo>
                                      <a:pt x="35" y="45"/>
                                    </a:lnTo>
                                    <a:lnTo>
                                      <a:pt x="35" y="45"/>
                                    </a:lnTo>
                                    <a:lnTo>
                                      <a:pt x="15" y="0"/>
                                    </a:lnTo>
                                    <a:lnTo>
                                      <a:pt x="0" y="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AD7C3A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39" name="Rectangle 91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972" y="2152"/>
                                <a:ext cx="20" cy="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AD7C3A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40" name="Rectangle 92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927" y="2082"/>
                                <a:ext cx="15" cy="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AD7C3A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41" name="Freeform 93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842" y="2112"/>
                                <a:ext cx="40" cy="6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25" y="0"/>
                                  </a:cxn>
                                  <a:cxn ang="0">
                                    <a:pos x="25" y="0"/>
                                  </a:cxn>
                                  <a:cxn ang="0">
                                    <a:pos x="25" y="5"/>
                                  </a:cxn>
                                  <a:cxn ang="0">
                                    <a:pos x="25" y="5"/>
                                  </a:cxn>
                                  <a:cxn ang="0">
                                    <a:pos x="5" y="35"/>
                                  </a:cxn>
                                  <a:cxn ang="0">
                                    <a:pos x="0" y="50"/>
                                  </a:cxn>
                                  <a:cxn ang="0">
                                    <a:pos x="0" y="60"/>
                                  </a:cxn>
                                  <a:cxn ang="0">
                                    <a:pos x="15" y="60"/>
                                  </a:cxn>
                                  <a:cxn ang="0">
                                    <a:pos x="15" y="60"/>
                                  </a:cxn>
                                  <a:cxn ang="0">
                                    <a:pos x="25" y="35"/>
                                  </a:cxn>
                                  <a:cxn ang="0">
                                    <a:pos x="35" y="15"/>
                                  </a:cxn>
                                  <a:cxn ang="0">
                                    <a:pos x="35" y="15"/>
                                  </a:cxn>
                                  <a:cxn ang="0">
                                    <a:pos x="40" y="5"/>
                                  </a:cxn>
                                  <a:cxn ang="0">
                                    <a:pos x="25" y="0"/>
                                  </a:cxn>
                                </a:cxnLst>
                                <a:rect l="0" t="0" r="r" b="b"/>
                                <a:pathLst>
                                  <a:path w="40" h="60">
                                    <a:moveTo>
                                      <a:pt x="25" y="0"/>
                                    </a:moveTo>
                                    <a:lnTo>
                                      <a:pt x="25" y="0"/>
                                    </a:lnTo>
                                    <a:lnTo>
                                      <a:pt x="25" y="5"/>
                                    </a:lnTo>
                                    <a:lnTo>
                                      <a:pt x="25" y="5"/>
                                    </a:lnTo>
                                    <a:lnTo>
                                      <a:pt x="5" y="35"/>
                                    </a:lnTo>
                                    <a:lnTo>
                                      <a:pt x="0" y="50"/>
                                    </a:lnTo>
                                    <a:lnTo>
                                      <a:pt x="0" y="60"/>
                                    </a:lnTo>
                                    <a:lnTo>
                                      <a:pt x="15" y="60"/>
                                    </a:lnTo>
                                    <a:lnTo>
                                      <a:pt x="15" y="60"/>
                                    </a:lnTo>
                                    <a:lnTo>
                                      <a:pt x="25" y="35"/>
                                    </a:lnTo>
                                    <a:lnTo>
                                      <a:pt x="35" y="15"/>
                                    </a:lnTo>
                                    <a:lnTo>
                                      <a:pt x="35" y="15"/>
                                    </a:lnTo>
                                    <a:lnTo>
                                      <a:pt x="40" y="5"/>
                                    </a:lnTo>
                                    <a:lnTo>
                                      <a:pt x="25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AD7C3A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42" name="Freeform 94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882" y="2012"/>
                                <a:ext cx="40" cy="5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25" y="0"/>
                                  </a:cxn>
                                  <a:cxn ang="0">
                                    <a:pos x="25" y="0"/>
                                  </a:cxn>
                                  <a:cxn ang="0">
                                    <a:pos x="15" y="20"/>
                                  </a:cxn>
                                  <a:cxn ang="0">
                                    <a:pos x="0" y="40"/>
                                  </a:cxn>
                                  <a:cxn ang="0">
                                    <a:pos x="15" y="50"/>
                                  </a:cxn>
                                  <a:cxn ang="0">
                                    <a:pos x="15" y="50"/>
                                  </a:cxn>
                                  <a:cxn ang="0">
                                    <a:pos x="30" y="30"/>
                                  </a:cxn>
                                  <a:cxn ang="0">
                                    <a:pos x="40" y="5"/>
                                  </a:cxn>
                                  <a:cxn ang="0">
                                    <a:pos x="25" y="0"/>
                                  </a:cxn>
                                </a:cxnLst>
                                <a:rect l="0" t="0" r="r" b="b"/>
                                <a:pathLst>
                                  <a:path w="40" h="50">
                                    <a:moveTo>
                                      <a:pt x="25" y="0"/>
                                    </a:moveTo>
                                    <a:lnTo>
                                      <a:pt x="25" y="0"/>
                                    </a:lnTo>
                                    <a:lnTo>
                                      <a:pt x="15" y="20"/>
                                    </a:lnTo>
                                    <a:lnTo>
                                      <a:pt x="0" y="40"/>
                                    </a:lnTo>
                                    <a:lnTo>
                                      <a:pt x="15" y="50"/>
                                    </a:lnTo>
                                    <a:lnTo>
                                      <a:pt x="15" y="50"/>
                                    </a:lnTo>
                                    <a:lnTo>
                                      <a:pt x="30" y="30"/>
                                    </a:lnTo>
                                    <a:lnTo>
                                      <a:pt x="40" y="5"/>
                                    </a:lnTo>
                                    <a:lnTo>
                                      <a:pt x="25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AD7C3A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43" name="Freeform 95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1112" y="2017"/>
                                <a:ext cx="35" cy="55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5"/>
                                  </a:cxn>
                                  <a:cxn ang="0">
                                    <a:pos x="0" y="5"/>
                                  </a:cxn>
                                  <a:cxn ang="0">
                                    <a:pos x="20" y="55"/>
                                  </a:cxn>
                                  <a:cxn ang="0">
                                    <a:pos x="35" y="50"/>
                                  </a:cxn>
                                  <a:cxn ang="0">
                                    <a:pos x="35" y="50"/>
                                  </a:cxn>
                                  <a:cxn ang="0">
                                    <a:pos x="15" y="0"/>
                                  </a:cxn>
                                  <a:cxn ang="0">
                                    <a:pos x="0" y="5"/>
                                  </a:cxn>
                                </a:cxnLst>
                                <a:rect l="0" t="0" r="r" b="b"/>
                                <a:pathLst>
                                  <a:path w="35" h="55">
                                    <a:moveTo>
                                      <a:pt x="0" y="5"/>
                                    </a:moveTo>
                                    <a:lnTo>
                                      <a:pt x="0" y="5"/>
                                    </a:lnTo>
                                    <a:lnTo>
                                      <a:pt x="20" y="55"/>
                                    </a:lnTo>
                                    <a:lnTo>
                                      <a:pt x="35" y="50"/>
                                    </a:lnTo>
                                    <a:lnTo>
                                      <a:pt x="35" y="50"/>
                                    </a:lnTo>
                                    <a:lnTo>
                                      <a:pt x="15" y="0"/>
                                    </a:lnTo>
                                    <a:lnTo>
                                      <a:pt x="0" y="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AD7C3A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44" name="Freeform 96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416" y="1477"/>
                                <a:ext cx="506" cy="87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416" y="5"/>
                                  </a:cxn>
                                  <a:cxn ang="0">
                                    <a:pos x="416" y="5"/>
                                  </a:cxn>
                                  <a:cxn ang="0">
                                    <a:pos x="446" y="75"/>
                                  </a:cxn>
                                  <a:cxn ang="0">
                                    <a:pos x="466" y="145"/>
                                  </a:cxn>
                                  <a:cxn ang="0">
                                    <a:pos x="481" y="220"/>
                                  </a:cxn>
                                  <a:cxn ang="0">
                                    <a:pos x="491" y="295"/>
                                  </a:cxn>
                                  <a:cxn ang="0">
                                    <a:pos x="491" y="370"/>
                                  </a:cxn>
                                  <a:cxn ang="0">
                                    <a:pos x="481" y="445"/>
                                  </a:cxn>
                                  <a:cxn ang="0">
                                    <a:pos x="466" y="515"/>
                                  </a:cxn>
                                  <a:cxn ang="0">
                                    <a:pos x="436" y="590"/>
                                  </a:cxn>
                                  <a:cxn ang="0">
                                    <a:pos x="436" y="590"/>
                                  </a:cxn>
                                  <a:cxn ang="0">
                                    <a:pos x="411" y="625"/>
                                  </a:cxn>
                                  <a:cxn ang="0">
                                    <a:pos x="386" y="655"/>
                                  </a:cxn>
                                  <a:cxn ang="0">
                                    <a:pos x="356" y="685"/>
                                  </a:cxn>
                                  <a:cxn ang="0">
                                    <a:pos x="321" y="710"/>
                                  </a:cxn>
                                  <a:cxn ang="0">
                                    <a:pos x="321" y="710"/>
                                  </a:cxn>
                                  <a:cxn ang="0">
                                    <a:pos x="296" y="720"/>
                                  </a:cxn>
                                  <a:cxn ang="0">
                                    <a:pos x="275" y="730"/>
                                  </a:cxn>
                                  <a:cxn ang="0">
                                    <a:pos x="225" y="740"/>
                                  </a:cxn>
                                  <a:cxn ang="0">
                                    <a:pos x="180" y="745"/>
                                  </a:cxn>
                                  <a:cxn ang="0">
                                    <a:pos x="130" y="750"/>
                                  </a:cxn>
                                  <a:cxn ang="0">
                                    <a:pos x="130" y="750"/>
                                  </a:cxn>
                                  <a:cxn ang="0">
                                    <a:pos x="110" y="760"/>
                                  </a:cxn>
                                  <a:cxn ang="0">
                                    <a:pos x="90" y="770"/>
                                  </a:cxn>
                                  <a:cxn ang="0">
                                    <a:pos x="55" y="795"/>
                                  </a:cxn>
                                  <a:cxn ang="0">
                                    <a:pos x="25" y="830"/>
                                  </a:cxn>
                                  <a:cxn ang="0">
                                    <a:pos x="0" y="865"/>
                                  </a:cxn>
                                  <a:cxn ang="0">
                                    <a:pos x="0" y="865"/>
                                  </a:cxn>
                                  <a:cxn ang="0">
                                    <a:pos x="0" y="871"/>
                                  </a:cxn>
                                  <a:cxn ang="0">
                                    <a:pos x="5" y="871"/>
                                  </a:cxn>
                                  <a:cxn ang="0">
                                    <a:pos x="5" y="871"/>
                                  </a:cxn>
                                  <a:cxn ang="0">
                                    <a:pos x="55" y="815"/>
                                  </a:cxn>
                                  <a:cxn ang="0">
                                    <a:pos x="80" y="790"/>
                                  </a:cxn>
                                  <a:cxn ang="0">
                                    <a:pos x="115" y="770"/>
                                  </a:cxn>
                                  <a:cxn ang="0">
                                    <a:pos x="115" y="770"/>
                                  </a:cxn>
                                  <a:cxn ang="0">
                                    <a:pos x="135" y="760"/>
                                  </a:cxn>
                                  <a:cxn ang="0">
                                    <a:pos x="160" y="755"/>
                                  </a:cxn>
                                  <a:cxn ang="0">
                                    <a:pos x="205" y="750"/>
                                  </a:cxn>
                                  <a:cxn ang="0">
                                    <a:pos x="255" y="745"/>
                                  </a:cxn>
                                  <a:cxn ang="0">
                                    <a:pos x="301" y="735"/>
                                  </a:cxn>
                                  <a:cxn ang="0">
                                    <a:pos x="301" y="735"/>
                                  </a:cxn>
                                  <a:cxn ang="0">
                                    <a:pos x="326" y="725"/>
                                  </a:cxn>
                                  <a:cxn ang="0">
                                    <a:pos x="351" y="710"/>
                                  </a:cxn>
                                  <a:cxn ang="0">
                                    <a:pos x="376" y="690"/>
                                  </a:cxn>
                                  <a:cxn ang="0">
                                    <a:pos x="396" y="670"/>
                                  </a:cxn>
                                  <a:cxn ang="0">
                                    <a:pos x="431" y="620"/>
                                  </a:cxn>
                                  <a:cxn ang="0">
                                    <a:pos x="456" y="570"/>
                                  </a:cxn>
                                  <a:cxn ang="0">
                                    <a:pos x="456" y="570"/>
                                  </a:cxn>
                                  <a:cxn ang="0">
                                    <a:pos x="481" y="505"/>
                                  </a:cxn>
                                  <a:cxn ang="0">
                                    <a:pos x="501" y="430"/>
                                  </a:cxn>
                                  <a:cxn ang="0">
                                    <a:pos x="506" y="360"/>
                                  </a:cxn>
                                  <a:cxn ang="0">
                                    <a:pos x="501" y="285"/>
                                  </a:cxn>
                                  <a:cxn ang="0">
                                    <a:pos x="491" y="210"/>
                                  </a:cxn>
                                  <a:cxn ang="0">
                                    <a:pos x="476" y="135"/>
                                  </a:cxn>
                                  <a:cxn ang="0">
                                    <a:pos x="451" y="65"/>
                                  </a:cxn>
                                  <a:cxn ang="0">
                                    <a:pos x="421" y="0"/>
                                  </a:cxn>
                                  <a:cxn ang="0">
                                    <a:pos x="421" y="0"/>
                                  </a:cxn>
                                  <a:cxn ang="0">
                                    <a:pos x="416" y="0"/>
                                  </a:cxn>
                                  <a:cxn ang="0">
                                    <a:pos x="416" y="5"/>
                                  </a:cxn>
                                  <a:cxn ang="0">
                                    <a:pos x="416" y="5"/>
                                  </a:cxn>
                                </a:cxnLst>
                                <a:rect l="0" t="0" r="r" b="b"/>
                                <a:pathLst>
                                  <a:path w="506" h="871">
                                    <a:moveTo>
                                      <a:pt x="416" y="5"/>
                                    </a:moveTo>
                                    <a:lnTo>
                                      <a:pt x="416" y="5"/>
                                    </a:lnTo>
                                    <a:lnTo>
                                      <a:pt x="446" y="75"/>
                                    </a:lnTo>
                                    <a:lnTo>
                                      <a:pt x="466" y="145"/>
                                    </a:lnTo>
                                    <a:lnTo>
                                      <a:pt x="481" y="220"/>
                                    </a:lnTo>
                                    <a:lnTo>
                                      <a:pt x="491" y="295"/>
                                    </a:lnTo>
                                    <a:lnTo>
                                      <a:pt x="491" y="370"/>
                                    </a:lnTo>
                                    <a:lnTo>
                                      <a:pt x="481" y="445"/>
                                    </a:lnTo>
                                    <a:lnTo>
                                      <a:pt x="466" y="515"/>
                                    </a:lnTo>
                                    <a:lnTo>
                                      <a:pt x="436" y="590"/>
                                    </a:lnTo>
                                    <a:lnTo>
                                      <a:pt x="436" y="590"/>
                                    </a:lnTo>
                                    <a:lnTo>
                                      <a:pt x="411" y="625"/>
                                    </a:lnTo>
                                    <a:lnTo>
                                      <a:pt x="386" y="655"/>
                                    </a:lnTo>
                                    <a:lnTo>
                                      <a:pt x="356" y="685"/>
                                    </a:lnTo>
                                    <a:lnTo>
                                      <a:pt x="321" y="710"/>
                                    </a:lnTo>
                                    <a:lnTo>
                                      <a:pt x="321" y="710"/>
                                    </a:lnTo>
                                    <a:lnTo>
                                      <a:pt x="296" y="720"/>
                                    </a:lnTo>
                                    <a:lnTo>
                                      <a:pt x="275" y="730"/>
                                    </a:lnTo>
                                    <a:lnTo>
                                      <a:pt x="225" y="740"/>
                                    </a:lnTo>
                                    <a:lnTo>
                                      <a:pt x="180" y="745"/>
                                    </a:lnTo>
                                    <a:lnTo>
                                      <a:pt x="130" y="750"/>
                                    </a:lnTo>
                                    <a:lnTo>
                                      <a:pt x="130" y="750"/>
                                    </a:lnTo>
                                    <a:lnTo>
                                      <a:pt x="110" y="760"/>
                                    </a:lnTo>
                                    <a:lnTo>
                                      <a:pt x="90" y="770"/>
                                    </a:lnTo>
                                    <a:lnTo>
                                      <a:pt x="55" y="795"/>
                                    </a:lnTo>
                                    <a:lnTo>
                                      <a:pt x="25" y="830"/>
                                    </a:lnTo>
                                    <a:lnTo>
                                      <a:pt x="0" y="865"/>
                                    </a:lnTo>
                                    <a:lnTo>
                                      <a:pt x="0" y="865"/>
                                    </a:lnTo>
                                    <a:lnTo>
                                      <a:pt x="0" y="871"/>
                                    </a:lnTo>
                                    <a:lnTo>
                                      <a:pt x="5" y="871"/>
                                    </a:lnTo>
                                    <a:lnTo>
                                      <a:pt x="5" y="871"/>
                                    </a:lnTo>
                                    <a:lnTo>
                                      <a:pt x="55" y="815"/>
                                    </a:lnTo>
                                    <a:lnTo>
                                      <a:pt x="80" y="790"/>
                                    </a:lnTo>
                                    <a:lnTo>
                                      <a:pt x="115" y="770"/>
                                    </a:lnTo>
                                    <a:lnTo>
                                      <a:pt x="115" y="770"/>
                                    </a:lnTo>
                                    <a:lnTo>
                                      <a:pt x="135" y="760"/>
                                    </a:lnTo>
                                    <a:lnTo>
                                      <a:pt x="160" y="755"/>
                                    </a:lnTo>
                                    <a:lnTo>
                                      <a:pt x="205" y="750"/>
                                    </a:lnTo>
                                    <a:lnTo>
                                      <a:pt x="255" y="745"/>
                                    </a:lnTo>
                                    <a:lnTo>
                                      <a:pt x="301" y="735"/>
                                    </a:lnTo>
                                    <a:lnTo>
                                      <a:pt x="301" y="735"/>
                                    </a:lnTo>
                                    <a:lnTo>
                                      <a:pt x="326" y="725"/>
                                    </a:lnTo>
                                    <a:lnTo>
                                      <a:pt x="351" y="710"/>
                                    </a:lnTo>
                                    <a:lnTo>
                                      <a:pt x="376" y="690"/>
                                    </a:lnTo>
                                    <a:lnTo>
                                      <a:pt x="396" y="670"/>
                                    </a:lnTo>
                                    <a:lnTo>
                                      <a:pt x="431" y="620"/>
                                    </a:lnTo>
                                    <a:lnTo>
                                      <a:pt x="456" y="570"/>
                                    </a:lnTo>
                                    <a:lnTo>
                                      <a:pt x="456" y="570"/>
                                    </a:lnTo>
                                    <a:lnTo>
                                      <a:pt x="481" y="505"/>
                                    </a:lnTo>
                                    <a:lnTo>
                                      <a:pt x="501" y="430"/>
                                    </a:lnTo>
                                    <a:lnTo>
                                      <a:pt x="506" y="360"/>
                                    </a:lnTo>
                                    <a:lnTo>
                                      <a:pt x="501" y="285"/>
                                    </a:lnTo>
                                    <a:lnTo>
                                      <a:pt x="491" y="210"/>
                                    </a:lnTo>
                                    <a:lnTo>
                                      <a:pt x="476" y="135"/>
                                    </a:lnTo>
                                    <a:lnTo>
                                      <a:pt x="451" y="65"/>
                                    </a:lnTo>
                                    <a:lnTo>
                                      <a:pt x="421" y="0"/>
                                    </a:lnTo>
                                    <a:lnTo>
                                      <a:pt x="421" y="0"/>
                                    </a:lnTo>
                                    <a:lnTo>
                                      <a:pt x="416" y="0"/>
                                    </a:lnTo>
                                    <a:lnTo>
                                      <a:pt x="416" y="5"/>
                                    </a:lnTo>
                                    <a:lnTo>
                                      <a:pt x="416" y="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45" name="Freeform 97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401" y="2202"/>
                                <a:ext cx="306" cy="336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296" y="0"/>
                                  </a:cxn>
                                  <a:cxn ang="0">
                                    <a:pos x="296" y="0"/>
                                  </a:cxn>
                                  <a:cxn ang="0">
                                    <a:pos x="245" y="20"/>
                                  </a:cxn>
                                  <a:cxn ang="0">
                                    <a:pos x="225" y="35"/>
                                  </a:cxn>
                                  <a:cxn ang="0">
                                    <a:pos x="205" y="50"/>
                                  </a:cxn>
                                  <a:cxn ang="0">
                                    <a:pos x="205" y="50"/>
                                  </a:cxn>
                                  <a:cxn ang="0">
                                    <a:pos x="180" y="95"/>
                                  </a:cxn>
                                  <a:cxn ang="0">
                                    <a:pos x="155" y="135"/>
                                  </a:cxn>
                                  <a:cxn ang="0">
                                    <a:pos x="140" y="156"/>
                                  </a:cxn>
                                  <a:cxn ang="0">
                                    <a:pos x="125" y="171"/>
                                  </a:cxn>
                                  <a:cxn ang="0">
                                    <a:pos x="105" y="186"/>
                                  </a:cxn>
                                  <a:cxn ang="0">
                                    <a:pos x="80" y="201"/>
                                  </a:cxn>
                                  <a:cxn ang="0">
                                    <a:pos x="80" y="201"/>
                                  </a:cxn>
                                  <a:cxn ang="0">
                                    <a:pos x="60" y="211"/>
                                  </a:cxn>
                                  <a:cxn ang="0">
                                    <a:pos x="40" y="226"/>
                                  </a:cxn>
                                  <a:cxn ang="0">
                                    <a:pos x="25" y="241"/>
                                  </a:cxn>
                                  <a:cxn ang="0">
                                    <a:pos x="10" y="261"/>
                                  </a:cxn>
                                  <a:cxn ang="0">
                                    <a:pos x="0" y="276"/>
                                  </a:cxn>
                                  <a:cxn ang="0">
                                    <a:pos x="0" y="296"/>
                                  </a:cxn>
                                  <a:cxn ang="0">
                                    <a:pos x="10" y="316"/>
                                  </a:cxn>
                                  <a:cxn ang="0">
                                    <a:pos x="30" y="336"/>
                                  </a:cxn>
                                  <a:cxn ang="0">
                                    <a:pos x="30" y="336"/>
                                  </a:cxn>
                                  <a:cxn ang="0">
                                    <a:pos x="35" y="336"/>
                                  </a:cxn>
                                  <a:cxn ang="0">
                                    <a:pos x="40" y="331"/>
                                  </a:cxn>
                                  <a:cxn ang="0">
                                    <a:pos x="40" y="326"/>
                                  </a:cxn>
                                  <a:cxn ang="0">
                                    <a:pos x="35" y="321"/>
                                  </a:cxn>
                                  <a:cxn ang="0">
                                    <a:pos x="35" y="321"/>
                                  </a:cxn>
                                  <a:cxn ang="0">
                                    <a:pos x="25" y="311"/>
                                  </a:cxn>
                                  <a:cxn ang="0">
                                    <a:pos x="20" y="296"/>
                                  </a:cxn>
                                  <a:cxn ang="0">
                                    <a:pos x="20" y="286"/>
                                  </a:cxn>
                                  <a:cxn ang="0">
                                    <a:pos x="20" y="271"/>
                                  </a:cxn>
                                  <a:cxn ang="0">
                                    <a:pos x="35" y="251"/>
                                  </a:cxn>
                                  <a:cxn ang="0">
                                    <a:pos x="55" y="231"/>
                                  </a:cxn>
                                  <a:cxn ang="0">
                                    <a:pos x="110" y="196"/>
                                  </a:cxn>
                                  <a:cxn ang="0">
                                    <a:pos x="135" y="181"/>
                                  </a:cxn>
                                  <a:cxn ang="0">
                                    <a:pos x="155" y="166"/>
                                  </a:cxn>
                                  <a:cxn ang="0">
                                    <a:pos x="155" y="166"/>
                                  </a:cxn>
                                  <a:cxn ang="0">
                                    <a:pos x="180" y="135"/>
                                  </a:cxn>
                                  <a:cxn ang="0">
                                    <a:pos x="195" y="105"/>
                                  </a:cxn>
                                  <a:cxn ang="0">
                                    <a:pos x="195" y="105"/>
                                  </a:cxn>
                                  <a:cxn ang="0">
                                    <a:pos x="215" y="70"/>
                                  </a:cxn>
                                  <a:cxn ang="0">
                                    <a:pos x="240" y="45"/>
                                  </a:cxn>
                                  <a:cxn ang="0">
                                    <a:pos x="265" y="25"/>
                                  </a:cxn>
                                  <a:cxn ang="0">
                                    <a:pos x="301" y="10"/>
                                  </a:cxn>
                                  <a:cxn ang="0">
                                    <a:pos x="301" y="10"/>
                                  </a:cxn>
                                  <a:cxn ang="0">
                                    <a:pos x="306" y="5"/>
                                  </a:cxn>
                                  <a:cxn ang="0">
                                    <a:pos x="306" y="5"/>
                                  </a:cxn>
                                  <a:cxn ang="0">
                                    <a:pos x="296" y="0"/>
                                  </a:cxn>
                                  <a:cxn ang="0">
                                    <a:pos x="296" y="0"/>
                                  </a:cxn>
                                </a:cxnLst>
                                <a:rect l="0" t="0" r="r" b="b"/>
                                <a:pathLst>
                                  <a:path w="306" h="336">
                                    <a:moveTo>
                                      <a:pt x="296" y="0"/>
                                    </a:moveTo>
                                    <a:lnTo>
                                      <a:pt x="296" y="0"/>
                                    </a:lnTo>
                                    <a:lnTo>
                                      <a:pt x="245" y="20"/>
                                    </a:lnTo>
                                    <a:lnTo>
                                      <a:pt x="225" y="35"/>
                                    </a:lnTo>
                                    <a:lnTo>
                                      <a:pt x="205" y="50"/>
                                    </a:lnTo>
                                    <a:lnTo>
                                      <a:pt x="205" y="50"/>
                                    </a:lnTo>
                                    <a:lnTo>
                                      <a:pt x="180" y="95"/>
                                    </a:lnTo>
                                    <a:lnTo>
                                      <a:pt x="155" y="135"/>
                                    </a:lnTo>
                                    <a:lnTo>
                                      <a:pt x="140" y="156"/>
                                    </a:lnTo>
                                    <a:lnTo>
                                      <a:pt x="125" y="171"/>
                                    </a:lnTo>
                                    <a:lnTo>
                                      <a:pt x="105" y="186"/>
                                    </a:lnTo>
                                    <a:lnTo>
                                      <a:pt x="80" y="201"/>
                                    </a:lnTo>
                                    <a:lnTo>
                                      <a:pt x="80" y="201"/>
                                    </a:lnTo>
                                    <a:lnTo>
                                      <a:pt x="60" y="211"/>
                                    </a:lnTo>
                                    <a:lnTo>
                                      <a:pt x="40" y="226"/>
                                    </a:lnTo>
                                    <a:lnTo>
                                      <a:pt x="25" y="241"/>
                                    </a:lnTo>
                                    <a:lnTo>
                                      <a:pt x="10" y="261"/>
                                    </a:lnTo>
                                    <a:lnTo>
                                      <a:pt x="0" y="276"/>
                                    </a:lnTo>
                                    <a:lnTo>
                                      <a:pt x="0" y="296"/>
                                    </a:lnTo>
                                    <a:lnTo>
                                      <a:pt x="10" y="316"/>
                                    </a:lnTo>
                                    <a:lnTo>
                                      <a:pt x="30" y="336"/>
                                    </a:lnTo>
                                    <a:lnTo>
                                      <a:pt x="30" y="336"/>
                                    </a:lnTo>
                                    <a:lnTo>
                                      <a:pt x="35" y="336"/>
                                    </a:lnTo>
                                    <a:lnTo>
                                      <a:pt x="40" y="331"/>
                                    </a:lnTo>
                                    <a:lnTo>
                                      <a:pt x="40" y="326"/>
                                    </a:lnTo>
                                    <a:lnTo>
                                      <a:pt x="35" y="321"/>
                                    </a:lnTo>
                                    <a:lnTo>
                                      <a:pt x="35" y="321"/>
                                    </a:lnTo>
                                    <a:lnTo>
                                      <a:pt x="25" y="311"/>
                                    </a:lnTo>
                                    <a:lnTo>
                                      <a:pt x="20" y="296"/>
                                    </a:lnTo>
                                    <a:lnTo>
                                      <a:pt x="20" y="286"/>
                                    </a:lnTo>
                                    <a:lnTo>
                                      <a:pt x="20" y="271"/>
                                    </a:lnTo>
                                    <a:lnTo>
                                      <a:pt x="35" y="251"/>
                                    </a:lnTo>
                                    <a:lnTo>
                                      <a:pt x="55" y="231"/>
                                    </a:lnTo>
                                    <a:lnTo>
                                      <a:pt x="110" y="196"/>
                                    </a:lnTo>
                                    <a:lnTo>
                                      <a:pt x="135" y="181"/>
                                    </a:lnTo>
                                    <a:lnTo>
                                      <a:pt x="155" y="166"/>
                                    </a:lnTo>
                                    <a:lnTo>
                                      <a:pt x="155" y="166"/>
                                    </a:lnTo>
                                    <a:lnTo>
                                      <a:pt x="180" y="135"/>
                                    </a:lnTo>
                                    <a:lnTo>
                                      <a:pt x="195" y="105"/>
                                    </a:lnTo>
                                    <a:lnTo>
                                      <a:pt x="195" y="105"/>
                                    </a:lnTo>
                                    <a:lnTo>
                                      <a:pt x="215" y="70"/>
                                    </a:lnTo>
                                    <a:lnTo>
                                      <a:pt x="240" y="45"/>
                                    </a:lnTo>
                                    <a:lnTo>
                                      <a:pt x="265" y="25"/>
                                    </a:lnTo>
                                    <a:lnTo>
                                      <a:pt x="301" y="10"/>
                                    </a:lnTo>
                                    <a:lnTo>
                                      <a:pt x="301" y="10"/>
                                    </a:lnTo>
                                    <a:lnTo>
                                      <a:pt x="306" y="5"/>
                                    </a:lnTo>
                                    <a:lnTo>
                                      <a:pt x="306" y="5"/>
                                    </a:lnTo>
                                    <a:lnTo>
                                      <a:pt x="296" y="0"/>
                                    </a:lnTo>
                                    <a:lnTo>
                                      <a:pt x="296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46" name="Freeform 98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641" y="2137"/>
                                <a:ext cx="206" cy="125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125"/>
                                  </a:cxn>
                                  <a:cxn ang="0">
                                    <a:pos x="0" y="125"/>
                                  </a:cxn>
                                  <a:cxn ang="0">
                                    <a:pos x="35" y="110"/>
                                  </a:cxn>
                                  <a:cxn ang="0">
                                    <a:pos x="50" y="105"/>
                                  </a:cxn>
                                  <a:cxn ang="0">
                                    <a:pos x="71" y="100"/>
                                  </a:cxn>
                                  <a:cxn ang="0">
                                    <a:pos x="71" y="100"/>
                                  </a:cxn>
                                  <a:cxn ang="0">
                                    <a:pos x="96" y="95"/>
                                  </a:cxn>
                                  <a:cxn ang="0">
                                    <a:pos x="126" y="85"/>
                                  </a:cxn>
                                  <a:cxn ang="0">
                                    <a:pos x="126" y="85"/>
                                  </a:cxn>
                                  <a:cxn ang="0">
                                    <a:pos x="146" y="70"/>
                                  </a:cxn>
                                  <a:cxn ang="0">
                                    <a:pos x="166" y="50"/>
                                  </a:cxn>
                                  <a:cxn ang="0">
                                    <a:pos x="201" y="10"/>
                                  </a:cxn>
                                  <a:cxn ang="0">
                                    <a:pos x="201" y="10"/>
                                  </a:cxn>
                                  <a:cxn ang="0">
                                    <a:pos x="206" y="5"/>
                                  </a:cxn>
                                  <a:cxn ang="0">
                                    <a:pos x="201" y="0"/>
                                  </a:cxn>
                                  <a:cxn ang="0">
                                    <a:pos x="196" y="0"/>
                                  </a:cxn>
                                  <a:cxn ang="0">
                                    <a:pos x="196" y="0"/>
                                  </a:cxn>
                                  <a:cxn ang="0">
                                    <a:pos x="196" y="0"/>
                                  </a:cxn>
                                  <a:cxn ang="0">
                                    <a:pos x="151" y="55"/>
                                  </a:cxn>
                                  <a:cxn ang="0">
                                    <a:pos x="121" y="75"/>
                                  </a:cxn>
                                  <a:cxn ang="0">
                                    <a:pos x="91" y="90"/>
                                  </a:cxn>
                                  <a:cxn ang="0">
                                    <a:pos x="91" y="90"/>
                                  </a:cxn>
                                  <a:cxn ang="0">
                                    <a:pos x="40" y="100"/>
                                  </a:cxn>
                                  <a:cxn ang="0">
                                    <a:pos x="20" y="110"/>
                                  </a:cxn>
                                  <a:cxn ang="0">
                                    <a:pos x="0" y="125"/>
                                  </a:cxn>
                                  <a:cxn ang="0">
                                    <a:pos x="0" y="125"/>
                                  </a:cxn>
                                  <a:cxn ang="0">
                                    <a:pos x="0" y="125"/>
                                  </a:cxn>
                                  <a:cxn ang="0">
                                    <a:pos x="0" y="125"/>
                                  </a:cxn>
                                  <a:cxn ang="0">
                                    <a:pos x="0" y="125"/>
                                  </a:cxn>
                                </a:cxnLst>
                                <a:rect l="0" t="0" r="r" b="b"/>
                                <a:pathLst>
                                  <a:path w="206" h="125">
                                    <a:moveTo>
                                      <a:pt x="0" y="125"/>
                                    </a:moveTo>
                                    <a:lnTo>
                                      <a:pt x="0" y="125"/>
                                    </a:lnTo>
                                    <a:lnTo>
                                      <a:pt x="35" y="110"/>
                                    </a:lnTo>
                                    <a:lnTo>
                                      <a:pt x="50" y="105"/>
                                    </a:lnTo>
                                    <a:lnTo>
                                      <a:pt x="71" y="100"/>
                                    </a:lnTo>
                                    <a:lnTo>
                                      <a:pt x="71" y="100"/>
                                    </a:lnTo>
                                    <a:lnTo>
                                      <a:pt x="96" y="95"/>
                                    </a:lnTo>
                                    <a:lnTo>
                                      <a:pt x="126" y="85"/>
                                    </a:lnTo>
                                    <a:lnTo>
                                      <a:pt x="126" y="85"/>
                                    </a:lnTo>
                                    <a:lnTo>
                                      <a:pt x="146" y="70"/>
                                    </a:lnTo>
                                    <a:lnTo>
                                      <a:pt x="166" y="50"/>
                                    </a:lnTo>
                                    <a:lnTo>
                                      <a:pt x="201" y="10"/>
                                    </a:lnTo>
                                    <a:lnTo>
                                      <a:pt x="201" y="10"/>
                                    </a:lnTo>
                                    <a:lnTo>
                                      <a:pt x="206" y="5"/>
                                    </a:lnTo>
                                    <a:lnTo>
                                      <a:pt x="201" y="0"/>
                                    </a:lnTo>
                                    <a:lnTo>
                                      <a:pt x="196" y="0"/>
                                    </a:lnTo>
                                    <a:lnTo>
                                      <a:pt x="196" y="0"/>
                                    </a:lnTo>
                                    <a:lnTo>
                                      <a:pt x="196" y="0"/>
                                    </a:lnTo>
                                    <a:lnTo>
                                      <a:pt x="151" y="55"/>
                                    </a:lnTo>
                                    <a:lnTo>
                                      <a:pt x="121" y="75"/>
                                    </a:lnTo>
                                    <a:lnTo>
                                      <a:pt x="91" y="90"/>
                                    </a:lnTo>
                                    <a:lnTo>
                                      <a:pt x="91" y="90"/>
                                    </a:lnTo>
                                    <a:lnTo>
                                      <a:pt x="40" y="100"/>
                                    </a:lnTo>
                                    <a:lnTo>
                                      <a:pt x="20" y="110"/>
                                    </a:lnTo>
                                    <a:lnTo>
                                      <a:pt x="0" y="125"/>
                                    </a:lnTo>
                                    <a:lnTo>
                                      <a:pt x="0" y="125"/>
                                    </a:lnTo>
                                    <a:lnTo>
                                      <a:pt x="0" y="125"/>
                                    </a:lnTo>
                                    <a:lnTo>
                                      <a:pt x="0" y="125"/>
                                    </a:lnTo>
                                    <a:lnTo>
                                      <a:pt x="0" y="12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47" name="Freeform 99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707" y="2147"/>
                                <a:ext cx="140" cy="38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120" y="5"/>
                                  </a:cxn>
                                  <a:cxn ang="0">
                                    <a:pos x="120" y="5"/>
                                  </a:cxn>
                                  <a:cxn ang="0">
                                    <a:pos x="125" y="15"/>
                                  </a:cxn>
                                  <a:cxn ang="0">
                                    <a:pos x="130" y="30"/>
                                  </a:cxn>
                                  <a:cxn ang="0">
                                    <a:pos x="130" y="45"/>
                                  </a:cxn>
                                  <a:cxn ang="0">
                                    <a:pos x="125" y="60"/>
                                  </a:cxn>
                                  <a:cxn ang="0">
                                    <a:pos x="110" y="90"/>
                                  </a:cxn>
                                  <a:cxn ang="0">
                                    <a:pos x="90" y="120"/>
                                  </a:cxn>
                                  <a:cxn ang="0">
                                    <a:pos x="40" y="175"/>
                                  </a:cxn>
                                  <a:cxn ang="0">
                                    <a:pos x="20" y="201"/>
                                  </a:cxn>
                                  <a:cxn ang="0">
                                    <a:pos x="10" y="226"/>
                                  </a:cxn>
                                  <a:cxn ang="0">
                                    <a:pos x="10" y="226"/>
                                  </a:cxn>
                                  <a:cxn ang="0">
                                    <a:pos x="0" y="261"/>
                                  </a:cxn>
                                  <a:cxn ang="0">
                                    <a:pos x="0" y="301"/>
                                  </a:cxn>
                                  <a:cxn ang="0">
                                    <a:pos x="5" y="341"/>
                                  </a:cxn>
                                  <a:cxn ang="0">
                                    <a:pos x="20" y="381"/>
                                  </a:cxn>
                                  <a:cxn ang="0">
                                    <a:pos x="20" y="381"/>
                                  </a:cxn>
                                  <a:cxn ang="0">
                                    <a:pos x="25" y="381"/>
                                  </a:cxn>
                                  <a:cxn ang="0">
                                    <a:pos x="30" y="376"/>
                                  </a:cxn>
                                  <a:cxn ang="0">
                                    <a:pos x="30" y="376"/>
                                  </a:cxn>
                                  <a:cxn ang="0">
                                    <a:pos x="20" y="336"/>
                                  </a:cxn>
                                  <a:cxn ang="0">
                                    <a:pos x="10" y="296"/>
                                  </a:cxn>
                                  <a:cxn ang="0">
                                    <a:pos x="10" y="271"/>
                                  </a:cxn>
                                  <a:cxn ang="0">
                                    <a:pos x="15" y="251"/>
                                  </a:cxn>
                                  <a:cxn ang="0">
                                    <a:pos x="20" y="231"/>
                                  </a:cxn>
                                  <a:cxn ang="0">
                                    <a:pos x="35" y="211"/>
                                  </a:cxn>
                                  <a:cxn ang="0">
                                    <a:pos x="35" y="211"/>
                                  </a:cxn>
                                  <a:cxn ang="0">
                                    <a:pos x="100" y="120"/>
                                  </a:cxn>
                                  <a:cxn ang="0">
                                    <a:pos x="100" y="120"/>
                                  </a:cxn>
                                  <a:cxn ang="0">
                                    <a:pos x="125" y="90"/>
                                  </a:cxn>
                                  <a:cxn ang="0">
                                    <a:pos x="140" y="60"/>
                                  </a:cxn>
                                  <a:cxn ang="0">
                                    <a:pos x="140" y="45"/>
                                  </a:cxn>
                                  <a:cxn ang="0">
                                    <a:pos x="140" y="30"/>
                                  </a:cxn>
                                  <a:cxn ang="0">
                                    <a:pos x="135" y="15"/>
                                  </a:cxn>
                                  <a:cxn ang="0">
                                    <a:pos x="125" y="0"/>
                                  </a:cxn>
                                  <a:cxn ang="0">
                                    <a:pos x="125" y="0"/>
                                  </a:cxn>
                                  <a:cxn ang="0">
                                    <a:pos x="120" y="0"/>
                                  </a:cxn>
                                  <a:cxn ang="0">
                                    <a:pos x="120" y="5"/>
                                  </a:cxn>
                                  <a:cxn ang="0">
                                    <a:pos x="120" y="5"/>
                                  </a:cxn>
                                </a:cxnLst>
                                <a:rect l="0" t="0" r="r" b="b"/>
                                <a:pathLst>
                                  <a:path w="140" h="381">
                                    <a:moveTo>
                                      <a:pt x="120" y="5"/>
                                    </a:moveTo>
                                    <a:lnTo>
                                      <a:pt x="120" y="5"/>
                                    </a:lnTo>
                                    <a:lnTo>
                                      <a:pt x="125" y="15"/>
                                    </a:lnTo>
                                    <a:lnTo>
                                      <a:pt x="130" y="30"/>
                                    </a:lnTo>
                                    <a:lnTo>
                                      <a:pt x="130" y="45"/>
                                    </a:lnTo>
                                    <a:lnTo>
                                      <a:pt x="125" y="60"/>
                                    </a:lnTo>
                                    <a:lnTo>
                                      <a:pt x="110" y="90"/>
                                    </a:lnTo>
                                    <a:lnTo>
                                      <a:pt x="90" y="120"/>
                                    </a:lnTo>
                                    <a:lnTo>
                                      <a:pt x="40" y="175"/>
                                    </a:lnTo>
                                    <a:lnTo>
                                      <a:pt x="20" y="201"/>
                                    </a:lnTo>
                                    <a:lnTo>
                                      <a:pt x="10" y="226"/>
                                    </a:lnTo>
                                    <a:lnTo>
                                      <a:pt x="10" y="226"/>
                                    </a:lnTo>
                                    <a:lnTo>
                                      <a:pt x="0" y="261"/>
                                    </a:lnTo>
                                    <a:lnTo>
                                      <a:pt x="0" y="301"/>
                                    </a:lnTo>
                                    <a:lnTo>
                                      <a:pt x="5" y="341"/>
                                    </a:lnTo>
                                    <a:lnTo>
                                      <a:pt x="20" y="381"/>
                                    </a:lnTo>
                                    <a:lnTo>
                                      <a:pt x="20" y="381"/>
                                    </a:lnTo>
                                    <a:lnTo>
                                      <a:pt x="25" y="381"/>
                                    </a:lnTo>
                                    <a:lnTo>
                                      <a:pt x="30" y="376"/>
                                    </a:lnTo>
                                    <a:lnTo>
                                      <a:pt x="30" y="376"/>
                                    </a:lnTo>
                                    <a:lnTo>
                                      <a:pt x="20" y="336"/>
                                    </a:lnTo>
                                    <a:lnTo>
                                      <a:pt x="10" y="296"/>
                                    </a:lnTo>
                                    <a:lnTo>
                                      <a:pt x="10" y="271"/>
                                    </a:lnTo>
                                    <a:lnTo>
                                      <a:pt x="15" y="251"/>
                                    </a:lnTo>
                                    <a:lnTo>
                                      <a:pt x="20" y="231"/>
                                    </a:lnTo>
                                    <a:lnTo>
                                      <a:pt x="35" y="211"/>
                                    </a:lnTo>
                                    <a:lnTo>
                                      <a:pt x="35" y="211"/>
                                    </a:lnTo>
                                    <a:lnTo>
                                      <a:pt x="100" y="120"/>
                                    </a:lnTo>
                                    <a:lnTo>
                                      <a:pt x="100" y="120"/>
                                    </a:lnTo>
                                    <a:lnTo>
                                      <a:pt x="125" y="90"/>
                                    </a:lnTo>
                                    <a:lnTo>
                                      <a:pt x="140" y="60"/>
                                    </a:lnTo>
                                    <a:lnTo>
                                      <a:pt x="140" y="45"/>
                                    </a:lnTo>
                                    <a:lnTo>
                                      <a:pt x="140" y="30"/>
                                    </a:lnTo>
                                    <a:lnTo>
                                      <a:pt x="135" y="15"/>
                                    </a:lnTo>
                                    <a:lnTo>
                                      <a:pt x="125" y="0"/>
                                    </a:lnTo>
                                    <a:lnTo>
                                      <a:pt x="125" y="0"/>
                                    </a:lnTo>
                                    <a:lnTo>
                                      <a:pt x="120" y="0"/>
                                    </a:lnTo>
                                    <a:lnTo>
                                      <a:pt x="120" y="5"/>
                                    </a:lnTo>
                                    <a:lnTo>
                                      <a:pt x="120" y="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48" name="Freeform 100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661" y="2438"/>
                                <a:ext cx="56" cy="6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46" y="0"/>
                                  </a:cxn>
                                  <a:cxn ang="0">
                                    <a:pos x="46" y="0"/>
                                  </a:cxn>
                                  <a:cxn ang="0">
                                    <a:pos x="20" y="25"/>
                                  </a:cxn>
                                  <a:cxn ang="0">
                                    <a:pos x="0" y="50"/>
                                  </a:cxn>
                                  <a:cxn ang="0">
                                    <a:pos x="0" y="50"/>
                                  </a:cxn>
                                  <a:cxn ang="0">
                                    <a:pos x="0" y="55"/>
                                  </a:cxn>
                                  <a:cxn ang="0">
                                    <a:pos x="5" y="60"/>
                                  </a:cxn>
                                  <a:cxn ang="0">
                                    <a:pos x="5" y="60"/>
                                  </a:cxn>
                                  <a:cxn ang="0">
                                    <a:pos x="10" y="60"/>
                                  </a:cxn>
                                  <a:cxn ang="0">
                                    <a:pos x="10" y="60"/>
                                  </a:cxn>
                                  <a:cxn ang="0">
                                    <a:pos x="56" y="10"/>
                                  </a:cxn>
                                  <a:cxn ang="0">
                                    <a:pos x="56" y="10"/>
                                  </a:cxn>
                                  <a:cxn ang="0">
                                    <a:pos x="56" y="5"/>
                                  </a:cxn>
                                  <a:cxn ang="0">
                                    <a:pos x="56" y="0"/>
                                  </a:cxn>
                                  <a:cxn ang="0">
                                    <a:pos x="51" y="0"/>
                                  </a:cxn>
                                  <a:cxn ang="0">
                                    <a:pos x="46" y="0"/>
                                  </a:cxn>
                                  <a:cxn ang="0">
                                    <a:pos x="46" y="0"/>
                                  </a:cxn>
                                </a:cxnLst>
                                <a:rect l="0" t="0" r="r" b="b"/>
                                <a:pathLst>
                                  <a:path w="56" h="60">
                                    <a:moveTo>
                                      <a:pt x="46" y="0"/>
                                    </a:moveTo>
                                    <a:lnTo>
                                      <a:pt x="46" y="0"/>
                                    </a:lnTo>
                                    <a:lnTo>
                                      <a:pt x="20" y="25"/>
                                    </a:lnTo>
                                    <a:lnTo>
                                      <a:pt x="0" y="50"/>
                                    </a:lnTo>
                                    <a:lnTo>
                                      <a:pt x="0" y="50"/>
                                    </a:lnTo>
                                    <a:lnTo>
                                      <a:pt x="0" y="55"/>
                                    </a:lnTo>
                                    <a:lnTo>
                                      <a:pt x="5" y="60"/>
                                    </a:lnTo>
                                    <a:lnTo>
                                      <a:pt x="5" y="60"/>
                                    </a:lnTo>
                                    <a:lnTo>
                                      <a:pt x="10" y="60"/>
                                    </a:lnTo>
                                    <a:lnTo>
                                      <a:pt x="10" y="60"/>
                                    </a:lnTo>
                                    <a:lnTo>
                                      <a:pt x="56" y="10"/>
                                    </a:lnTo>
                                    <a:lnTo>
                                      <a:pt x="56" y="10"/>
                                    </a:lnTo>
                                    <a:lnTo>
                                      <a:pt x="56" y="5"/>
                                    </a:lnTo>
                                    <a:lnTo>
                                      <a:pt x="56" y="0"/>
                                    </a:lnTo>
                                    <a:lnTo>
                                      <a:pt x="51" y="0"/>
                                    </a:lnTo>
                                    <a:lnTo>
                                      <a:pt x="46" y="0"/>
                                    </a:lnTo>
                                    <a:lnTo>
                                      <a:pt x="46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49" name="Freeform 101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702" y="2172"/>
                                <a:ext cx="190" cy="236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180" y="0"/>
                                  </a:cxn>
                                  <a:cxn ang="0">
                                    <a:pos x="180" y="0"/>
                                  </a:cxn>
                                  <a:cxn ang="0">
                                    <a:pos x="165" y="40"/>
                                  </a:cxn>
                                  <a:cxn ang="0">
                                    <a:pos x="140" y="75"/>
                                  </a:cxn>
                                  <a:cxn ang="0">
                                    <a:pos x="110" y="105"/>
                                  </a:cxn>
                                  <a:cxn ang="0">
                                    <a:pos x="75" y="135"/>
                                  </a:cxn>
                                  <a:cxn ang="0">
                                    <a:pos x="75" y="135"/>
                                  </a:cxn>
                                  <a:cxn ang="0">
                                    <a:pos x="55" y="155"/>
                                  </a:cxn>
                                  <a:cxn ang="0">
                                    <a:pos x="30" y="176"/>
                                  </a:cxn>
                                  <a:cxn ang="0">
                                    <a:pos x="10" y="206"/>
                                  </a:cxn>
                                  <a:cxn ang="0">
                                    <a:pos x="0" y="231"/>
                                  </a:cxn>
                                  <a:cxn ang="0">
                                    <a:pos x="0" y="231"/>
                                  </a:cxn>
                                  <a:cxn ang="0">
                                    <a:pos x="0" y="236"/>
                                  </a:cxn>
                                  <a:cxn ang="0">
                                    <a:pos x="5" y="236"/>
                                  </a:cxn>
                                  <a:cxn ang="0">
                                    <a:pos x="10" y="236"/>
                                  </a:cxn>
                                  <a:cxn ang="0">
                                    <a:pos x="10" y="236"/>
                                  </a:cxn>
                                  <a:cxn ang="0">
                                    <a:pos x="35" y="201"/>
                                  </a:cxn>
                                  <a:cxn ang="0">
                                    <a:pos x="60" y="170"/>
                                  </a:cxn>
                                  <a:cxn ang="0">
                                    <a:pos x="120" y="115"/>
                                  </a:cxn>
                                  <a:cxn ang="0">
                                    <a:pos x="120" y="115"/>
                                  </a:cxn>
                                  <a:cxn ang="0">
                                    <a:pos x="145" y="90"/>
                                  </a:cxn>
                                  <a:cxn ang="0">
                                    <a:pos x="165" y="65"/>
                                  </a:cxn>
                                  <a:cxn ang="0">
                                    <a:pos x="180" y="35"/>
                                  </a:cxn>
                                  <a:cxn ang="0">
                                    <a:pos x="190" y="5"/>
                                  </a:cxn>
                                  <a:cxn ang="0">
                                    <a:pos x="190" y="5"/>
                                  </a:cxn>
                                  <a:cxn ang="0">
                                    <a:pos x="190" y="0"/>
                                  </a:cxn>
                                  <a:cxn ang="0">
                                    <a:pos x="185" y="0"/>
                                  </a:cxn>
                                  <a:cxn ang="0">
                                    <a:pos x="185" y="0"/>
                                  </a:cxn>
                                  <a:cxn ang="0">
                                    <a:pos x="180" y="0"/>
                                  </a:cxn>
                                  <a:cxn ang="0">
                                    <a:pos x="180" y="0"/>
                                  </a:cxn>
                                </a:cxnLst>
                                <a:rect l="0" t="0" r="r" b="b"/>
                                <a:pathLst>
                                  <a:path w="190" h="236">
                                    <a:moveTo>
                                      <a:pt x="180" y="0"/>
                                    </a:moveTo>
                                    <a:lnTo>
                                      <a:pt x="180" y="0"/>
                                    </a:lnTo>
                                    <a:lnTo>
                                      <a:pt x="165" y="40"/>
                                    </a:lnTo>
                                    <a:lnTo>
                                      <a:pt x="140" y="75"/>
                                    </a:lnTo>
                                    <a:lnTo>
                                      <a:pt x="110" y="105"/>
                                    </a:lnTo>
                                    <a:lnTo>
                                      <a:pt x="75" y="135"/>
                                    </a:lnTo>
                                    <a:lnTo>
                                      <a:pt x="75" y="135"/>
                                    </a:lnTo>
                                    <a:lnTo>
                                      <a:pt x="55" y="155"/>
                                    </a:lnTo>
                                    <a:lnTo>
                                      <a:pt x="30" y="176"/>
                                    </a:lnTo>
                                    <a:lnTo>
                                      <a:pt x="10" y="206"/>
                                    </a:lnTo>
                                    <a:lnTo>
                                      <a:pt x="0" y="231"/>
                                    </a:lnTo>
                                    <a:lnTo>
                                      <a:pt x="0" y="231"/>
                                    </a:lnTo>
                                    <a:lnTo>
                                      <a:pt x="0" y="236"/>
                                    </a:lnTo>
                                    <a:lnTo>
                                      <a:pt x="5" y="236"/>
                                    </a:lnTo>
                                    <a:lnTo>
                                      <a:pt x="10" y="236"/>
                                    </a:lnTo>
                                    <a:lnTo>
                                      <a:pt x="10" y="236"/>
                                    </a:lnTo>
                                    <a:lnTo>
                                      <a:pt x="35" y="201"/>
                                    </a:lnTo>
                                    <a:lnTo>
                                      <a:pt x="60" y="170"/>
                                    </a:lnTo>
                                    <a:lnTo>
                                      <a:pt x="120" y="115"/>
                                    </a:lnTo>
                                    <a:lnTo>
                                      <a:pt x="120" y="115"/>
                                    </a:lnTo>
                                    <a:lnTo>
                                      <a:pt x="145" y="90"/>
                                    </a:lnTo>
                                    <a:lnTo>
                                      <a:pt x="165" y="65"/>
                                    </a:lnTo>
                                    <a:lnTo>
                                      <a:pt x="180" y="35"/>
                                    </a:lnTo>
                                    <a:lnTo>
                                      <a:pt x="190" y="5"/>
                                    </a:lnTo>
                                    <a:lnTo>
                                      <a:pt x="190" y="5"/>
                                    </a:lnTo>
                                    <a:lnTo>
                                      <a:pt x="190" y="0"/>
                                    </a:lnTo>
                                    <a:lnTo>
                                      <a:pt x="185" y="0"/>
                                    </a:lnTo>
                                    <a:lnTo>
                                      <a:pt x="185" y="0"/>
                                    </a:lnTo>
                                    <a:lnTo>
                                      <a:pt x="180" y="0"/>
                                    </a:lnTo>
                                    <a:lnTo>
                                      <a:pt x="18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50" name="Freeform 102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872" y="2172"/>
                                <a:ext cx="295" cy="29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5" y="5"/>
                                  </a:cxn>
                                  <a:cxn ang="0">
                                    <a:pos x="5" y="5"/>
                                  </a:cxn>
                                  <a:cxn ang="0">
                                    <a:pos x="20" y="10"/>
                                  </a:cxn>
                                  <a:cxn ang="0">
                                    <a:pos x="30" y="15"/>
                                  </a:cxn>
                                  <a:cxn ang="0">
                                    <a:pos x="40" y="25"/>
                                  </a:cxn>
                                  <a:cxn ang="0">
                                    <a:pos x="45" y="40"/>
                                  </a:cxn>
                                  <a:cxn ang="0">
                                    <a:pos x="55" y="90"/>
                                  </a:cxn>
                                  <a:cxn ang="0">
                                    <a:pos x="55" y="90"/>
                                  </a:cxn>
                                  <a:cxn ang="0">
                                    <a:pos x="65" y="105"/>
                                  </a:cxn>
                                  <a:cxn ang="0">
                                    <a:pos x="75" y="120"/>
                                  </a:cxn>
                                  <a:cxn ang="0">
                                    <a:pos x="100" y="140"/>
                                  </a:cxn>
                                  <a:cxn ang="0">
                                    <a:pos x="100" y="140"/>
                                  </a:cxn>
                                  <a:cxn ang="0">
                                    <a:pos x="150" y="176"/>
                                  </a:cxn>
                                  <a:cxn ang="0">
                                    <a:pos x="200" y="211"/>
                                  </a:cxn>
                                  <a:cxn ang="0">
                                    <a:pos x="245" y="246"/>
                                  </a:cxn>
                                  <a:cxn ang="0">
                                    <a:pos x="290" y="291"/>
                                  </a:cxn>
                                  <a:cxn ang="0">
                                    <a:pos x="290" y="291"/>
                                  </a:cxn>
                                  <a:cxn ang="0">
                                    <a:pos x="295" y="291"/>
                                  </a:cxn>
                                  <a:cxn ang="0">
                                    <a:pos x="295" y="286"/>
                                  </a:cxn>
                                  <a:cxn ang="0">
                                    <a:pos x="295" y="286"/>
                                  </a:cxn>
                                  <a:cxn ang="0">
                                    <a:pos x="275" y="261"/>
                                  </a:cxn>
                                  <a:cxn ang="0">
                                    <a:pos x="255" y="236"/>
                                  </a:cxn>
                                  <a:cxn ang="0">
                                    <a:pos x="200" y="196"/>
                                  </a:cxn>
                                  <a:cxn ang="0">
                                    <a:pos x="145" y="155"/>
                                  </a:cxn>
                                  <a:cxn ang="0">
                                    <a:pos x="95" y="120"/>
                                  </a:cxn>
                                  <a:cxn ang="0">
                                    <a:pos x="95" y="120"/>
                                  </a:cxn>
                                  <a:cxn ang="0">
                                    <a:pos x="85" y="105"/>
                                  </a:cxn>
                                  <a:cxn ang="0">
                                    <a:pos x="75" y="85"/>
                                  </a:cxn>
                                  <a:cxn ang="0">
                                    <a:pos x="60" y="45"/>
                                  </a:cxn>
                                  <a:cxn ang="0">
                                    <a:pos x="50" y="25"/>
                                  </a:cxn>
                                  <a:cxn ang="0">
                                    <a:pos x="40" y="10"/>
                                  </a:cxn>
                                  <a:cxn ang="0">
                                    <a:pos x="25" y="0"/>
                                  </a:cxn>
                                  <a:cxn ang="0">
                                    <a:pos x="5" y="0"/>
                                  </a:cxn>
                                  <a:cxn ang="0">
                                    <a:pos x="5" y="0"/>
                                  </a:cxn>
                                  <a:cxn ang="0">
                                    <a:pos x="0" y="5"/>
                                  </a:cxn>
                                  <a:cxn ang="0">
                                    <a:pos x="5" y="5"/>
                                  </a:cxn>
                                  <a:cxn ang="0">
                                    <a:pos x="5" y="5"/>
                                  </a:cxn>
                                </a:cxnLst>
                                <a:rect l="0" t="0" r="r" b="b"/>
                                <a:pathLst>
                                  <a:path w="295" h="291">
                                    <a:moveTo>
                                      <a:pt x="5" y="5"/>
                                    </a:moveTo>
                                    <a:lnTo>
                                      <a:pt x="5" y="5"/>
                                    </a:lnTo>
                                    <a:lnTo>
                                      <a:pt x="20" y="10"/>
                                    </a:lnTo>
                                    <a:lnTo>
                                      <a:pt x="30" y="15"/>
                                    </a:lnTo>
                                    <a:lnTo>
                                      <a:pt x="40" y="25"/>
                                    </a:lnTo>
                                    <a:lnTo>
                                      <a:pt x="45" y="40"/>
                                    </a:lnTo>
                                    <a:lnTo>
                                      <a:pt x="55" y="90"/>
                                    </a:lnTo>
                                    <a:lnTo>
                                      <a:pt x="55" y="90"/>
                                    </a:lnTo>
                                    <a:lnTo>
                                      <a:pt x="65" y="105"/>
                                    </a:lnTo>
                                    <a:lnTo>
                                      <a:pt x="75" y="120"/>
                                    </a:lnTo>
                                    <a:lnTo>
                                      <a:pt x="100" y="140"/>
                                    </a:lnTo>
                                    <a:lnTo>
                                      <a:pt x="100" y="140"/>
                                    </a:lnTo>
                                    <a:lnTo>
                                      <a:pt x="150" y="176"/>
                                    </a:lnTo>
                                    <a:lnTo>
                                      <a:pt x="200" y="211"/>
                                    </a:lnTo>
                                    <a:lnTo>
                                      <a:pt x="245" y="246"/>
                                    </a:lnTo>
                                    <a:lnTo>
                                      <a:pt x="290" y="291"/>
                                    </a:lnTo>
                                    <a:lnTo>
                                      <a:pt x="290" y="291"/>
                                    </a:lnTo>
                                    <a:lnTo>
                                      <a:pt x="295" y="291"/>
                                    </a:lnTo>
                                    <a:lnTo>
                                      <a:pt x="295" y="286"/>
                                    </a:lnTo>
                                    <a:lnTo>
                                      <a:pt x="295" y="286"/>
                                    </a:lnTo>
                                    <a:lnTo>
                                      <a:pt x="275" y="261"/>
                                    </a:lnTo>
                                    <a:lnTo>
                                      <a:pt x="255" y="236"/>
                                    </a:lnTo>
                                    <a:lnTo>
                                      <a:pt x="200" y="196"/>
                                    </a:lnTo>
                                    <a:lnTo>
                                      <a:pt x="145" y="155"/>
                                    </a:lnTo>
                                    <a:lnTo>
                                      <a:pt x="95" y="120"/>
                                    </a:lnTo>
                                    <a:lnTo>
                                      <a:pt x="95" y="120"/>
                                    </a:lnTo>
                                    <a:lnTo>
                                      <a:pt x="85" y="105"/>
                                    </a:lnTo>
                                    <a:lnTo>
                                      <a:pt x="75" y="85"/>
                                    </a:lnTo>
                                    <a:lnTo>
                                      <a:pt x="60" y="45"/>
                                    </a:lnTo>
                                    <a:lnTo>
                                      <a:pt x="50" y="25"/>
                                    </a:lnTo>
                                    <a:lnTo>
                                      <a:pt x="40" y="10"/>
                                    </a:lnTo>
                                    <a:lnTo>
                                      <a:pt x="25" y="0"/>
                                    </a:lnTo>
                                    <a:lnTo>
                                      <a:pt x="5" y="0"/>
                                    </a:lnTo>
                                    <a:lnTo>
                                      <a:pt x="5" y="0"/>
                                    </a:lnTo>
                                    <a:lnTo>
                                      <a:pt x="0" y="5"/>
                                    </a:lnTo>
                                    <a:lnTo>
                                      <a:pt x="5" y="5"/>
                                    </a:lnTo>
                                    <a:lnTo>
                                      <a:pt x="5" y="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51" name="Freeform 103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1122" y="1482"/>
                                <a:ext cx="546" cy="845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85" y="0"/>
                                  </a:cxn>
                                  <a:cxn ang="0">
                                    <a:pos x="45" y="155"/>
                                  </a:cxn>
                                  <a:cxn ang="0">
                                    <a:pos x="20" y="310"/>
                                  </a:cxn>
                                  <a:cxn ang="0">
                                    <a:pos x="0" y="470"/>
                                  </a:cxn>
                                  <a:cxn ang="0">
                                    <a:pos x="5" y="555"/>
                                  </a:cxn>
                                  <a:cxn ang="0">
                                    <a:pos x="25" y="630"/>
                                  </a:cxn>
                                  <a:cxn ang="0">
                                    <a:pos x="35" y="655"/>
                                  </a:cxn>
                                  <a:cxn ang="0">
                                    <a:pos x="75" y="695"/>
                                  </a:cxn>
                                  <a:cxn ang="0">
                                    <a:pos x="146" y="730"/>
                                  </a:cxn>
                                  <a:cxn ang="0">
                                    <a:pos x="201" y="750"/>
                                  </a:cxn>
                                  <a:cxn ang="0">
                                    <a:pos x="271" y="755"/>
                                  </a:cxn>
                                  <a:cxn ang="0">
                                    <a:pos x="341" y="750"/>
                                  </a:cxn>
                                  <a:cxn ang="0">
                                    <a:pos x="421" y="735"/>
                                  </a:cxn>
                                  <a:cxn ang="0">
                                    <a:pos x="466" y="740"/>
                                  </a:cxn>
                                  <a:cxn ang="0">
                                    <a:pos x="496" y="770"/>
                                  </a:cxn>
                                  <a:cxn ang="0">
                                    <a:pos x="536" y="845"/>
                                  </a:cxn>
                                  <a:cxn ang="0">
                                    <a:pos x="536" y="845"/>
                                  </a:cxn>
                                  <a:cxn ang="0">
                                    <a:pos x="546" y="845"/>
                                  </a:cxn>
                                  <a:cxn ang="0">
                                    <a:pos x="546" y="835"/>
                                  </a:cxn>
                                  <a:cxn ang="0">
                                    <a:pos x="511" y="760"/>
                                  </a:cxn>
                                  <a:cxn ang="0">
                                    <a:pos x="486" y="730"/>
                                  </a:cxn>
                                  <a:cxn ang="0">
                                    <a:pos x="446" y="720"/>
                                  </a:cxn>
                                  <a:cxn ang="0">
                                    <a:pos x="366" y="730"/>
                                  </a:cxn>
                                  <a:cxn ang="0">
                                    <a:pos x="281" y="740"/>
                                  </a:cxn>
                                  <a:cxn ang="0">
                                    <a:pos x="181" y="730"/>
                                  </a:cxn>
                                  <a:cxn ang="0">
                                    <a:pos x="90" y="685"/>
                                  </a:cxn>
                                  <a:cxn ang="0">
                                    <a:pos x="70" y="675"/>
                                  </a:cxn>
                                  <a:cxn ang="0">
                                    <a:pos x="40" y="640"/>
                                  </a:cxn>
                                  <a:cxn ang="0">
                                    <a:pos x="20" y="575"/>
                                  </a:cxn>
                                  <a:cxn ang="0">
                                    <a:pos x="15" y="475"/>
                                  </a:cxn>
                                  <a:cxn ang="0">
                                    <a:pos x="30" y="340"/>
                                  </a:cxn>
                                  <a:cxn ang="0">
                                    <a:pos x="55" y="170"/>
                                  </a:cxn>
                                  <a:cxn ang="0">
                                    <a:pos x="90" y="0"/>
                                  </a:cxn>
                                  <a:cxn ang="0">
                                    <a:pos x="85" y="0"/>
                                  </a:cxn>
                                </a:cxnLst>
                                <a:rect l="0" t="0" r="r" b="b"/>
                                <a:pathLst>
                                  <a:path w="546" h="845">
                                    <a:moveTo>
                                      <a:pt x="85" y="0"/>
                                    </a:moveTo>
                                    <a:lnTo>
                                      <a:pt x="85" y="0"/>
                                    </a:lnTo>
                                    <a:lnTo>
                                      <a:pt x="60" y="80"/>
                                    </a:lnTo>
                                    <a:lnTo>
                                      <a:pt x="45" y="155"/>
                                    </a:lnTo>
                                    <a:lnTo>
                                      <a:pt x="20" y="310"/>
                                    </a:lnTo>
                                    <a:lnTo>
                                      <a:pt x="20" y="310"/>
                                    </a:lnTo>
                                    <a:lnTo>
                                      <a:pt x="5" y="390"/>
                                    </a:lnTo>
                                    <a:lnTo>
                                      <a:pt x="0" y="470"/>
                                    </a:lnTo>
                                    <a:lnTo>
                                      <a:pt x="0" y="515"/>
                                    </a:lnTo>
                                    <a:lnTo>
                                      <a:pt x="5" y="555"/>
                                    </a:lnTo>
                                    <a:lnTo>
                                      <a:pt x="10" y="595"/>
                                    </a:lnTo>
                                    <a:lnTo>
                                      <a:pt x="25" y="630"/>
                                    </a:lnTo>
                                    <a:lnTo>
                                      <a:pt x="25" y="630"/>
                                    </a:lnTo>
                                    <a:lnTo>
                                      <a:pt x="35" y="655"/>
                                    </a:lnTo>
                                    <a:lnTo>
                                      <a:pt x="50" y="675"/>
                                    </a:lnTo>
                                    <a:lnTo>
                                      <a:pt x="75" y="695"/>
                                    </a:lnTo>
                                    <a:lnTo>
                                      <a:pt x="95" y="710"/>
                                    </a:lnTo>
                                    <a:lnTo>
                                      <a:pt x="146" y="730"/>
                                    </a:lnTo>
                                    <a:lnTo>
                                      <a:pt x="201" y="750"/>
                                    </a:lnTo>
                                    <a:lnTo>
                                      <a:pt x="201" y="750"/>
                                    </a:lnTo>
                                    <a:lnTo>
                                      <a:pt x="236" y="755"/>
                                    </a:lnTo>
                                    <a:lnTo>
                                      <a:pt x="271" y="755"/>
                                    </a:lnTo>
                                    <a:lnTo>
                                      <a:pt x="341" y="750"/>
                                    </a:lnTo>
                                    <a:lnTo>
                                      <a:pt x="341" y="750"/>
                                    </a:lnTo>
                                    <a:lnTo>
                                      <a:pt x="421" y="735"/>
                                    </a:lnTo>
                                    <a:lnTo>
                                      <a:pt x="421" y="735"/>
                                    </a:lnTo>
                                    <a:lnTo>
                                      <a:pt x="446" y="735"/>
                                    </a:lnTo>
                                    <a:lnTo>
                                      <a:pt x="466" y="740"/>
                                    </a:lnTo>
                                    <a:lnTo>
                                      <a:pt x="481" y="750"/>
                                    </a:lnTo>
                                    <a:lnTo>
                                      <a:pt x="496" y="770"/>
                                    </a:lnTo>
                                    <a:lnTo>
                                      <a:pt x="516" y="805"/>
                                    </a:lnTo>
                                    <a:lnTo>
                                      <a:pt x="536" y="845"/>
                                    </a:lnTo>
                                    <a:lnTo>
                                      <a:pt x="536" y="845"/>
                                    </a:lnTo>
                                    <a:lnTo>
                                      <a:pt x="536" y="845"/>
                                    </a:lnTo>
                                    <a:lnTo>
                                      <a:pt x="541" y="845"/>
                                    </a:lnTo>
                                    <a:lnTo>
                                      <a:pt x="546" y="845"/>
                                    </a:lnTo>
                                    <a:lnTo>
                                      <a:pt x="546" y="835"/>
                                    </a:lnTo>
                                    <a:lnTo>
                                      <a:pt x="546" y="835"/>
                                    </a:lnTo>
                                    <a:lnTo>
                                      <a:pt x="531" y="800"/>
                                    </a:lnTo>
                                    <a:lnTo>
                                      <a:pt x="511" y="760"/>
                                    </a:lnTo>
                                    <a:lnTo>
                                      <a:pt x="501" y="740"/>
                                    </a:lnTo>
                                    <a:lnTo>
                                      <a:pt x="486" y="730"/>
                                    </a:lnTo>
                                    <a:lnTo>
                                      <a:pt x="466" y="720"/>
                                    </a:lnTo>
                                    <a:lnTo>
                                      <a:pt x="446" y="720"/>
                                    </a:lnTo>
                                    <a:lnTo>
                                      <a:pt x="446" y="720"/>
                                    </a:lnTo>
                                    <a:lnTo>
                                      <a:pt x="366" y="730"/>
                                    </a:lnTo>
                                    <a:lnTo>
                                      <a:pt x="281" y="740"/>
                                    </a:lnTo>
                                    <a:lnTo>
                                      <a:pt x="281" y="740"/>
                                    </a:lnTo>
                                    <a:lnTo>
                                      <a:pt x="231" y="740"/>
                                    </a:lnTo>
                                    <a:lnTo>
                                      <a:pt x="181" y="730"/>
                                    </a:lnTo>
                                    <a:lnTo>
                                      <a:pt x="135" y="710"/>
                                    </a:lnTo>
                                    <a:lnTo>
                                      <a:pt x="90" y="685"/>
                                    </a:lnTo>
                                    <a:lnTo>
                                      <a:pt x="90" y="685"/>
                                    </a:lnTo>
                                    <a:lnTo>
                                      <a:pt x="70" y="675"/>
                                    </a:lnTo>
                                    <a:lnTo>
                                      <a:pt x="55" y="660"/>
                                    </a:lnTo>
                                    <a:lnTo>
                                      <a:pt x="40" y="640"/>
                                    </a:lnTo>
                                    <a:lnTo>
                                      <a:pt x="30" y="620"/>
                                    </a:lnTo>
                                    <a:lnTo>
                                      <a:pt x="20" y="575"/>
                                    </a:lnTo>
                                    <a:lnTo>
                                      <a:pt x="15" y="525"/>
                                    </a:lnTo>
                                    <a:lnTo>
                                      <a:pt x="15" y="475"/>
                                    </a:lnTo>
                                    <a:lnTo>
                                      <a:pt x="20" y="430"/>
                                    </a:lnTo>
                                    <a:lnTo>
                                      <a:pt x="30" y="340"/>
                                    </a:lnTo>
                                    <a:lnTo>
                                      <a:pt x="30" y="340"/>
                                    </a:lnTo>
                                    <a:lnTo>
                                      <a:pt x="55" y="170"/>
                                    </a:lnTo>
                                    <a:lnTo>
                                      <a:pt x="90" y="0"/>
                                    </a:lnTo>
                                    <a:lnTo>
                                      <a:pt x="90" y="0"/>
                                    </a:lnTo>
                                    <a:lnTo>
                                      <a:pt x="85" y="0"/>
                                    </a:lnTo>
                                    <a:lnTo>
                                      <a:pt x="85" y="0"/>
                                    </a:lnTo>
                                    <a:lnTo>
                                      <a:pt x="85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52" name="Freeform 104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1147" y="2182"/>
                                <a:ext cx="356" cy="75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5"/>
                                  </a:cxn>
                                  <a:cxn ang="0">
                                    <a:pos x="0" y="5"/>
                                  </a:cxn>
                                  <a:cxn ang="0">
                                    <a:pos x="35" y="30"/>
                                  </a:cxn>
                                  <a:cxn ang="0">
                                    <a:pos x="75" y="50"/>
                                  </a:cxn>
                                  <a:cxn ang="0">
                                    <a:pos x="115" y="65"/>
                                  </a:cxn>
                                  <a:cxn ang="0">
                                    <a:pos x="156" y="75"/>
                                  </a:cxn>
                                  <a:cxn ang="0">
                                    <a:pos x="156" y="75"/>
                                  </a:cxn>
                                  <a:cxn ang="0">
                                    <a:pos x="181" y="75"/>
                                  </a:cxn>
                                  <a:cxn ang="0">
                                    <a:pos x="206" y="75"/>
                                  </a:cxn>
                                  <a:cxn ang="0">
                                    <a:pos x="256" y="65"/>
                                  </a:cxn>
                                  <a:cxn ang="0">
                                    <a:pos x="306" y="50"/>
                                  </a:cxn>
                                  <a:cxn ang="0">
                                    <a:pos x="356" y="40"/>
                                  </a:cxn>
                                  <a:cxn ang="0">
                                    <a:pos x="356" y="40"/>
                                  </a:cxn>
                                  <a:cxn ang="0">
                                    <a:pos x="356" y="35"/>
                                  </a:cxn>
                                  <a:cxn ang="0">
                                    <a:pos x="356" y="35"/>
                                  </a:cxn>
                                  <a:cxn ang="0">
                                    <a:pos x="356" y="35"/>
                                  </a:cxn>
                                  <a:cxn ang="0">
                                    <a:pos x="331" y="35"/>
                                  </a:cxn>
                                  <a:cxn ang="0">
                                    <a:pos x="306" y="35"/>
                                  </a:cxn>
                                  <a:cxn ang="0">
                                    <a:pos x="256" y="50"/>
                                  </a:cxn>
                                  <a:cxn ang="0">
                                    <a:pos x="256" y="50"/>
                                  </a:cxn>
                                  <a:cxn ang="0">
                                    <a:pos x="221" y="60"/>
                                  </a:cxn>
                                  <a:cxn ang="0">
                                    <a:pos x="191" y="65"/>
                                  </a:cxn>
                                  <a:cxn ang="0">
                                    <a:pos x="156" y="65"/>
                                  </a:cxn>
                                  <a:cxn ang="0">
                                    <a:pos x="126" y="60"/>
                                  </a:cxn>
                                  <a:cxn ang="0">
                                    <a:pos x="95" y="50"/>
                                  </a:cxn>
                                  <a:cxn ang="0">
                                    <a:pos x="65" y="35"/>
                                  </a:cxn>
                                  <a:cxn ang="0">
                                    <a:pos x="5" y="0"/>
                                  </a:cxn>
                                  <a:cxn ang="0">
                                    <a:pos x="5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5"/>
                                  </a:cxn>
                                  <a:cxn ang="0">
                                    <a:pos x="0" y="5"/>
                                  </a:cxn>
                                </a:cxnLst>
                                <a:rect l="0" t="0" r="r" b="b"/>
                                <a:pathLst>
                                  <a:path w="356" h="75">
                                    <a:moveTo>
                                      <a:pt x="0" y="5"/>
                                    </a:moveTo>
                                    <a:lnTo>
                                      <a:pt x="0" y="5"/>
                                    </a:lnTo>
                                    <a:lnTo>
                                      <a:pt x="35" y="30"/>
                                    </a:lnTo>
                                    <a:lnTo>
                                      <a:pt x="75" y="50"/>
                                    </a:lnTo>
                                    <a:lnTo>
                                      <a:pt x="115" y="65"/>
                                    </a:lnTo>
                                    <a:lnTo>
                                      <a:pt x="156" y="75"/>
                                    </a:lnTo>
                                    <a:lnTo>
                                      <a:pt x="156" y="75"/>
                                    </a:lnTo>
                                    <a:lnTo>
                                      <a:pt x="181" y="75"/>
                                    </a:lnTo>
                                    <a:lnTo>
                                      <a:pt x="206" y="75"/>
                                    </a:lnTo>
                                    <a:lnTo>
                                      <a:pt x="256" y="65"/>
                                    </a:lnTo>
                                    <a:lnTo>
                                      <a:pt x="306" y="50"/>
                                    </a:lnTo>
                                    <a:lnTo>
                                      <a:pt x="356" y="40"/>
                                    </a:lnTo>
                                    <a:lnTo>
                                      <a:pt x="356" y="40"/>
                                    </a:lnTo>
                                    <a:lnTo>
                                      <a:pt x="356" y="35"/>
                                    </a:lnTo>
                                    <a:lnTo>
                                      <a:pt x="356" y="35"/>
                                    </a:lnTo>
                                    <a:lnTo>
                                      <a:pt x="356" y="35"/>
                                    </a:lnTo>
                                    <a:lnTo>
                                      <a:pt x="331" y="35"/>
                                    </a:lnTo>
                                    <a:lnTo>
                                      <a:pt x="306" y="35"/>
                                    </a:lnTo>
                                    <a:lnTo>
                                      <a:pt x="256" y="50"/>
                                    </a:lnTo>
                                    <a:lnTo>
                                      <a:pt x="256" y="50"/>
                                    </a:lnTo>
                                    <a:lnTo>
                                      <a:pt x="221" y="60"/>
                                    </a:lnTo>
                                    <a:lnTo>
                                      <a:pt x="191" y="65"/>
                                    </a:lnTo>
                                    <a:lnTo>
                                      <a:pt x="156" y="65"/>
                                    </a:lnTo>
                                    <a:lnTo>
                                      <a:pt x="126" y="60"/>
                                    </a:lnTo>
                                    <a:lnTo>
                                      <a:pt x="95" y="50"/>
                                    </a:lnTo>
                                    <a:lnTo>
                                      <a:pt x="65" y="35"/>
                                    </a:lnTo>
                                    <a:lnTo>
                                      <a:pt x="5" y="0"/>
                                    </a:lnTo>
                                    <a:lnTo>
                                      <a:pt x="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5"/>
                                    </a:lnTo>
                                    <a:lnTo>
                                      <a:pt x="0" y="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53" name="Freeform 105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1498" y="2212"/>
                                <a:ext cx="70" cy="45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5" y="5"/>
                                  </a:cxn>
                                  <a:cxn ang="0">
                                    <a:pos x="5" y="5"/>
                                  </a:cxn>
                                  <a:cxn ang="0">
                                    <a:pos x="20" y="10"/>
                                  </a:cxn>
                                  <a:cxn ang="0">
                                    <a:pos x="40" y="20"/>
                                  </a:cxn>
                                  <a:cxn ang="0">
                                    <a:pos x="65" y="45"/>
                                  </a:cxn>
                                  <a:cxn ang="0">
                                    <a:pos x="65" y="45"/>
                                  </a:cxn>
                                  <a:cxn ang="0">
                                    <a:pos x="70" y="45"/>
                                  </a:cxn>
                                  <a:cxn ang="0">
                                    <a:pos x="70" y="45"/>
                                  </a:cxn>
                                  <a:cxn ang="0">
                                    <a:pos x="70" y="45"/>
                                  </a:cxn>
                                  <a:cxn ang="0">
                                    <a:pos x="60" y="30"/>
                                  </a:cxn>
                                  <a:cxn ang="0">
                                    <a:pos x="40" y="15"/>
                                  </a:cxn>
                                  <a:cxn ang="0">
                                    <a:pos x="25" y="5"/>
                                  </a:cxn>
                                  <a:cxn ang="0">
                                    <a:pos x="5" y="0"/>
                                  </a:cxn>
                                  <a:cxn ang="0">
                                    <a:pos x="5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5" y="5"/>
                                  </a:cxn>
                                  <a:cxn ang="0">
                                    <a:pos x="5" y="5"/>
                                  </a:cxn>
                                </a:cxnLst>
                                <a:rect l="0" t="0" r="r" b="b"/>
                                <a:pathLst>
                                  <a:path w="70" h="45">
                                    <a:moveTo>
                                      <a:pt x="5" y="5"/>
                                    </a:moveTo>
                                    <a:lnTo>
                                      <a:pt x="5" y="5"/>
                                    </a:lnTo>
                                    <a:lnTo>
                                      <a:pt x="20" y="10"/>
                                    </a:lnTo>
                                    <a:lnTo>
                                      <a:pt x="40" y="20"/>
                                    </a:lnTo>
                                    <a:lnTo>
                                      <a:pt x="65" y="45"/>
                                    </a:lnTo>
                                    <a:lnTo>
                                      <a:pt x="65" y="45"/>
                                    </a:lnTo>
                                    <a:lnTo>
                                      <a:pt x="70" y="45"/>
                                    </a:lnTo>
                                    <a:lnTo>
                                      <a:pt x="70" y="45"/>
                                    </a:lnTo>
                                    <a:lnTo>
                                      <a:pt x="70" y="45"/>
                                    </a:lnTo>
                                    <a:lnTo>
                                      <a:pt x="60" y="30"/>
                                    </a:lnTo>
                                    <a:lnTo>
                                      <a:pt x="40" y="15"/>
                                    </a:lnTo>
                                    <a:lnTo>
                                      <a:pt x="25" y="5"/>
                                    </a:lnTo>
                                    <a:lnTo>
                                      <a:pt x="5" y="0"/>
                                    </a:lnTo>
                                    <a:lnTo>
                                      <a:pt x="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5" y="5"/>
                                    </a:lnTo>
                                    <a:lnTo>
                                      <a:pt x="5" y="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54" name="Freeform 106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1628" y="2257"/>
                                <a:ext cx="95" cy="4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45" y="20"/>
                                  </a:cxn>
                                  <a:cxn ang="0">
                                    <a:pos x="45" y="20"/>
                                  </a:cxn>
                                  <a:cxn ang="0">
                                    <a:pos x="90" y="40"/>
                                  </a:cxn>
                                  <a:cxn ang="0">
                                    <a:pos x="90" y="40"/>
                                  </a:cxn>
                                  <a:cxn ang="0">
                                    <a:pos x="95" y="40"/>
                                  </a:cxn>
                                  <a:cxn ang="0">
                                    <a:pos x="95" y="35"/>
                                  </a:cxn>
                                  <a:cxn ang="0">
                                    <a:pos x="95" y="35"/>
                                  </a:cxn>
                                  <a:cxn ang="0">
                                    <a:pos x="50" y="15"/>
                                  </a:cxn>
                                  <a:cxn ang="0">
                                    <a:pos x="5" y="0"/>
                                  </a:cxn>
                                  <a:cxn ang="0">
                                    <a:pos x="5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 w="95" h="40">
                                    <a:moveTo>
                                      <a:pt x="0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45" y="20"/>
                                    </a:lnTo>
                                    <a:lnTo>
                                      <a:pt x="45" y="20"/>
                                    </a:lnTo>
                                    <a:lnTo>
                                      <a:pt x="90" y="40"/>
                                    </a:lnTo>
                                    <a:lnTo>
                                      <a:pt x="90" y="40"/>
                                    </a:lnTo>
                                    <a:lnTo>
                                      <a:pt x="95" y="40"/>
                                    </a:lnTo>
                                    <a:lnTo>
                                      <a:pt x="95" y="35"/>
                                    </a:lnTo>
                                    <a:lnTo>
                                      <a:pt x="95" y="35"/>
                                    </a:lnTo>
                                    <a:lnTo>
                                      <a:pt x="50" y="15"/>
                                    </a:lnTo>
                                    <a:lnTo>
                                      <a:pt x="5" y="0"/>
                                    </a:lnTo>
                                    <a:lnTo>
                                      <a:pt x="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55" name="Freeform 107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1142" y="2187"/>
                                <a:ext cx="301" cy="326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5"/>
                                  </a:cxn>
                                  <a:cxn ang="0">
                                    <a:pos x="0" y="5"/>
                                  </a:cxn>
                                  <a:cxn ang="0">
                                    <a:pos x="20" y="45"/>
                                  </a:cxn>
                                  <a:cxn ang="0">
                                    <a:pos x="35" y="90"/>
                                  </a:cxn>
                                  <a:cxn ang="0">
                                    <a:pos x="60" y="130"/>
                                  </a:cxn>
                                  <a:cxn ang="0">
                                    <a:pos x="70" y="145"/>
                                  </a:cxn>
                                  <a:cxn ang="0">
                                    <a:pos x="85" y="155"/>
                                  </a:cxn>
                                  <a:cxn ang="0">
                                    <a:pos x="85" y="155"/>
                                  </a:cxn>
                                  <a:cxn ang="0">
                                    <a:pos x="146" y="191"/>
                                  </a:cxn>
                                  <a:cxn ang="0">
                                    <a:pos x="201" y="226"/>
                                  </a:cxn>
                                  <a:cxn ang="0">
                                    <a:pos x="226" y="246"/>
                                  </a:cxn>
                                  <a:cxn ang="0">
                                    <a:pos x="251" y="266"/>
                                  </a:cxn>
                                  <a:cxn ang="0">
                                    <a:pos x="271" y="291"/>
                                  </a:cxn>
                                  <a:cxn ang="0">
                                    <a:pos x="291" y="321"/>
                                  </a:cxn>
                                  <a:cxn ang="0">
                                    <a:pos x="291" y="321"/>
                                  </a:cxn>
                                  <a:cxn ang="0">
                                    <a:pos x="296" y="326"/>
                                  </a:cxn>
                                  <a:cxn ang="0">
                                    <a:pos x="301" y="321"/>
                                  </a:cxn>
                                  <a:cxn ang="0">
                                    <a:pos x="301" y="321"/>
                                  </a:cxn>
                                  <a:cxn ang="0">
                                    <a:pos x="281" y="276"/>
                                  </a:cxn>
                                  <a:cxn ang="0">
                                    <a:pos x="251" y="241"/>
                                  </a:cxn>
                                  <a:cxn ang="0">
                                    <a:pos x="216" y="211"/>
                                  </a:cxn>
                                  <a:cxn ang="0">
                                    <a:pos x="176" y="186"/>
                                  </a:cxn>
                                  <a:cxn ang="0">
                                    <a:pos x="176" y="186"/>
                                  </a:cxn>
                                  <a:cxn ang="0">
                                    <a:pos x="120" y="155"/>
                                  </a:cxn>
                                  <a:cxn ang="0">
                                    <a:pos x="90" y="140"/>
                                  </a:cxn>
                                  <a:cxn ang="0">
                                    <a:pos x="75" y="115"/>
                                  </a:cxn>
                                  <a:cxn ang="0">
                                    <a:pos x="75" y="115"/>
                                  </a:cxn>
                                  <a:cxn ang="0">
                                    <a:pos x="45" y="60"/>
                                  </a:cxn>
                                  <a:cxn ang="0">
                                    <a:pos x="10" y="0"/>
                                  </a:cxn>
                                  <a:cxn ang="0">
                                    <a:pos x="10" y="0"/>
                                  </a:cxn>
                                  <a:cxn ang="0">
                                    <a:pos x="10" y="0"/>
                                  </a:cxn>
                                  <a:cxn ang="0">
                                    <a:pos x="5" y="0"/>
                                  </a:cxn>
                                  <a:cxn ang="0">
                                    <a:pos x="0" y="5"/>
                                  </a:cxn>
                                  <a:cxn ang="0">
                                    <a:pos x="0" y="5"/>
                                  </a:cxn>
                                  <a:cxn ang="0">
                                    <a:pos x="0" y="5"/>
                                  </a:cxn>
                                </a:cxnLst>
                                <a:rect l="0" t="0" r="r" b="b"/>
                                <a:pathLst>
                                  <a:path w="301" h="326">
                                    <a:moveTo>
                                      <a:pt x="0" y="5"/>
                                    </a:moveTo>
                                    <a:lnTo>
                                      <a:pt x="0" y="5"/>
                                    </a:lnTo>
                                    <a:lnTo>
                                      <a:pt x="20" y="45"/>
                                    </a:lnTo>
                                    <a:lnTo>
                                      <a:pt x="35" y="90"/>
                                    </a:lnTo>
                                    <a:lnTo>
                                      <a:pt x="60" y="130"/>
                                    </a:lnTo>
                                    <a:lnTo>
                                      <a:pt x="70" y="145"/>
                                    </a:lnTo>
                                    <a:lnTo>
                                      <a:pt x="85" y="155"/>
                                    </a:lnTo>
                                    <a:lnTo>
                                      <a:pt x="85" y="155"/>
                                    </a:lnTo>
                                    <a:lnTo>
                                      <a:pt x="146" y="191"/>
                                    </a:lnTo>
                                    <a:lnTo>
                                      <a:pt x="201" y="226"/>
                                    </a:lnTo>
                                    <a:lnTo>
                                      <a:pt x="226" y="246"/>
                                    </a:lnTo>
                                    <a:lnTo>
                                      <a:pt x="251" y="266"/>
                                    </a:lnTo>
                                    <a:lnTo>
                                      <a:pt x="271" y="291"/>
                                    </a:lnTo>
                                    <a:lnTo>
                                      <a:pt x="291" y="321"/>
                                    </a:lnTo>
                                    <a:lnTo>
                                      <a:pt x="291" y="321"/>
                                    </a:lnTo>
                                    <a:lnTo>
                                      <a:pt x="296" y="326"/>
                                    </a:lnTo>
                                    <a:lnTo>
                                      <a:pt x="301" y="321"/>
                                    </a:lnTo>
                                    <a:lnTo>
                                      <a:pt x="301" y="321"/>
                                    </a:lnTo>
                                    <a:lnTo>
                                      <a:pt x="281" y="276"/>
                                    </a:lnTo>
                                    <a:lnTo>
                                      <a:pt x="251" y="241"/>
                                    </a:lnTo>
                                    <a:lnTo>
                                      <a:pt x="216" y="211"/>
                                    </a:lnTo>
                                    <a:lnTo>
                                      <a:pt x="176" y="186"/>
                                    </a:lnTo>
                                    <a:lnTo>
                                      <a:pt x="176" y="186"/>
                                    </a:lnTo>
                                    <a:lnTo>
                                      <a:pt x="120" y="155"/>
                                    </a:lnTo>
                                    <a:lnTo>
                                      <a:pt x="90" y="140"/>
                                    </a:lnTo>
                                    <a:lnTo>
                                      <a:pt x="75" y="115"/>
                                    </a:lnTo>
                                    <a:lnTo>
                                      <a:pt x="75" y="115"/>
                                    </a:lnTo>
                                    <a:lnTo>
                                      <a:pt x="45" y="60"/>
                                    </a:lnTo>
                                    <a:lnTo>
                                      <a:pt x="10" y="0"/>
                                    </a:lnTo>
                                    <a:lnTo>
                                      <a:pt x="10" y="0"/>
                                    </a:lnTo>
                                    <a:lnTo>
                                      <a:pt x="10" y="0"/>
                                    </a:lnTo>
                                    <a:lnTo>
                                      <a:pt x="5" y="0"/>
                                    </a:lnTo>
                                    <a:lnTo>
                                      <a:pt x="0" y="5"/>
                                    </a:lnTo>
                                    <a:lnTo>
                                      <a:pt x="0" y="5"/>
                                    </a:lnTo>
                                    <a:lnTo>
                                      <a:pt x="0" y="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56" name="Freeform 108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1398" y="2438"/>
                                <a:ext cx="160" cy="10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35" y="30"/>
                                  </a:cxn>
                                  <a:cxn ang="0">
                                    <a:pos x="75" y="55"/>
                                  </a:cxn>
                                  <a:cxn ang="0">
                                    <a:pos x="155" y="100"/>
                                  </a:cxn>
                                  <a:cxn ang="0">
                                    <a:pos x="155" y="100"/>
                                  </a:cxn>
                                  <a:cxn ang="0">
                                    <a:pos x="160" y="100"/>
                                  </a:cxn>
                                  <a:cxn ang="0">
                                    <a:pos x="160" y="95"/>
                                  </a:cxn>
                                  <a:cxn ang="0">
                                    <a:pos x="160" y="95"/>
                                  </a:cxn>
                                  <a:cxn ang="0">
                                    <a:pos x="120" y="70"/>
                                  </a:cxn>
                                  <a:cxn ang="0">
                                    <a:pos x="80" y="50"/>
                                  </a:cxn>
                                  <a:cxn ang="0">
                                    <a:pos x="40" y="25"/>
                                  </a:cxn>
                                  <a:cxn ang="0">
                                    <a:pos x="5" y="0"/>
                                  </a:cxn>
                                  <a:cxn ang="0">
                                    <a:pos x="5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 w="160" h="100">
                                    <a:moveTo>
                                      <a:pt x="0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35" y="30"/>
                                    </a:lnTo>
                                    <a:lnTo>
                                      <a:pt x="75" y="55"/>
                                    </a:lnTo>
                                    <a:lnTo>
                                      <a:pt x="155" y="100"/>
                                    </a:lnTo>
                                    <a:lnTo>
                                      <a:pt x="155" y="100"/>
                                    </a:lnTo>
                                    <a:lnTo>
                                      <a:pt x="160" y="100"/>
                                    </a:lnTo>
                                    <a:lnTo>
                                      <a:pt x="160" y="95"/>
                                    </a:lnTo>
                                    <a:lnTo>
                                      <a:pt x="160" y="95"/>
                                    </a:lnTo>
                                    <a:lnTo>
                                      <a:pt x="120" y="70"/>
                                    </a:lnTo>
                                    <a:lnTo>
                                      <a:pt x="80" y="50"/>
                                    </a:lnTo>
                                    <a:lnTo>
                                      <a:pt x="40" y="25"/>
                                    </a:lnTo>
                                    <a:lnTo>
                                      <a:pt x="5" y="0"/>
                                    </a:lnTo>
                                    <a:lnTo>
                                      <a:pt x="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57" name="Freeform 109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1082" y="2187"/>
                                <a:ext cx="206" cy="186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10"/>
                                  </a:cxn>
                                  <a:cxn ang="0">
                                    <a:pos x="0" y="10"/>
                                  </a:cxn>
                                  <a:cxn ang="0">
                                    <a:pos x="20" y="20"/>
                                  </a:cxn>
                                  <a:cxn ang="0">
                                    <a:pos x="35" y="30"/>
                                  </a:cxn>
                                  <a:cxn ang="0">
                                    <a:pos x="60" y="55"/>
                                  </a:cxn>
                                  <a:cxn ang="0">
                                    <a:pos x="80" y="85"/>
                                  </a:cxn>
                                  <a:cxn ang="0">
                                    <a:pos x="105" y="115"/>
                                  </a:cxn>
                                  <a:cxn ang="0">
                                    <a:pos x="105" y="115"/>
                                  </a:cxn>
                                  <a:cxn ang="0">
                                    <a:pos x="125" y="135"/>
                                  </a:cxn>
                                  <a:cxn ang="0">
                                    <a:pos x="145" y="161"/>
                                  </a:cxn>
                                  <a:cxn ang="0">
                                    <a:pos x="145" y="161"/>
                                  </a:cxn>
                                  <a:cxn ang="0">
                                    <a:pos x="160" y="166"/>
                                  </a:cxn>
                                  <a:cxn ang="0">
                                    <a:pos x="175" y="176"/>
                                  </a:cxn>
                                  <a:cxn ang="0">
                                    <a:pos x="206" y="186"/>
                                  </a:cxn>
                                  <a:cxn ang="0">
                                    <a:pos x="206" y="186"/>
                                  </a:cxn>
                                  <a:cxn ang="0">
                                    <a:pos x="206" y="186"/>
                                  </a:cxn>
                                  <a:cxn ang="0">
                                    <a:pos x="206" y="186"/>
                                  </a:cxn>
                                  <a:cxn ang="0">
                                    <a:pos x="165" y="166"/>
                                  </a:cxn>
                                  <a:cxn ang="0">
                                    <a:pos x="145" y="150"/>
                                  </a:cxn>
                                  <a:cxn ang="0">
                                    <a:pos x="130" y="140"/>
                                  </a:cxn>
                                  <a:cxn ang="0">
                                    <a:pos x="130" y="140"/>
                                  </a:cxn>
                                  <a:cxn ang="0">
                                    <a:pos x="105" y="105"/>
                                  </a:cxn>
                                  <a:cxn ang="0">
                                    <a:pos x="85" y="70"/>
                                  </a:cxn>
                                  <a:cxn ang="0">
                                    <a:pos x="85" y="70"/>
                                  </a:cxn>
                                  <a:cxn ang="0">
                                    <a:pos x="70" y="50"/>
                                  </a:cxn>
                                  <a:cxn ang="0">
                                    <a:pos x="50" y="30"/>
                                  </a:cxn>
                                  <a:cxn ang="0">
                                    <a:pos x="30" y="10"/>
                                  </a:cxn>
                                  <a:cxn ang="0">
                                    <a:pos x="5" y="0"/>
                                  </a:cxn>
                                  <a:cxn ang="0">
                                    <a:pos x="5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5"/>
                                  </a:cxn>
                                  <a:cxn ang="0">
                                    <a:pos x="0" y="5"/>
                                  </a:cxn>
                                  <a:cxn ang="0">
                                    <a:pos x="0" y="10"/>
                                  </a:cxn>
                                  <a:cxn ang="0">
                                    <a:pos x="0" y="10"/>
                                  </a:cxn>
                                </a:cxnLst>
                                <a:rect l="0" t="0" r="r" b="b"/>
                                <a:pathLst>
                                  <a:path w="206" h="186">
                                    <a:moveTo>
                                      <a:pt x="0" y="10"/>
                                    </a:moveTo>
                                    <a:lnTo>
                                      <a:pt x="0" y="10"/>
                                    </a:lnTo>
                                    <a:lnTo>
                                      <a:pt x="20" y="20"/>
                                    </a:lnTo>
                                    <a:lnTo>
                                      <a:pt x="35" y="30"/>
                                    </a:lnTo>
                                    <a:lnTo>
                                      <a:pt x="60" y="55"/>
                                    </a:lnTo>
                                    <a:lnTo>
                                      <a:pt x="80" y="85"/>
                                    </a:lnTo>
                                    <a:lnTo>
                                      <a:pt x="105" y="115"/>
                                    </a:lnTo>
                                    <a:lnTo>
                                      <a:pt x="105" y="115"/>
                                    </a:lnTo>
                                    <a:lnTo>
                                      <a:pt x="125" y="135"/>
                                    </a:lnTo>
                                    <a:lnTo>
                                      <a:pt x="145" y="161"/>
                                    </a:lnTo>
                                    <a:lnTo>
                                      <a:pt x="145" y="161"/>
                                    </a:lnTo>
                                    <a:lnTo>
                                      <a:pt x="160" y="166"/>
                                    </a:lnTo>
                                    <a:lnTo>
                                      <a:pt x="175" y="176"/>
                                    </a:lnTo>
                                    <a:lnTo>
                                      <a:pt x="206" y="186"/>
                                    </a:lnTo>
                                    <a:lnTo>
                                      <a:pt x="206" y="186"/>
                                    </a:lnTo>
                                    <a:lnTo>
                                      <a:pt x="206" y="186"/>
                                    </a:lnTo>
                                    <a:lnTo>
                                      <a:pt x="206" y="186"/>
                                    </a:lnTo>
                                    <a:lnTo>
                                      <a:pt x="165" y="166"/>
                                    </a:lnTo>
                                    <a:lnTo>
                                      <a:pt x="145" y="150"/>
                                    </a:lnTo>
                                    <a:lnTo>
                                      <a:pt x="130" y="140"/>
                                    </a:lnTo>
                                    <a:lnTo>
                                      <a:pt x="130" y="140"/>
                                    </a:lnTo>
                                    <a:lnTo>
                                      <a:pt x="105" y="105"/>
                                    </a:lnTo>
                                    <a:lnTo>
                                      <a:pt x="85" y="70"/>
                                    </a:lnTo>
                                    <a:lnTo>
                                      <a:pt x="85" y="70"/>
                                    </a:lnTo>
                                    <a:lnTo>
                                      <a:pt x="70" y="50"/>
                                    </a:lnTo>
                                    <a:lnTo>
                                      <a:pt x="50" y="30"/>
                                    </a:lnTo>
                                    <a:lnTo>
                                      <a:pt x="30" y="10"/>
                                    </a:lnTo>
                                    <a:lnTo>
                                      <a:pt x="5" y="0"/>
                                    </a:lnTo>
                                    <a:lnTo>
                                      <a:pt x="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5"/>
                                    </a:lnTo>
                                    <a:lnTo>
                                      <a:pt x="0" y="5"/>
                                    </a:lnTo>
                                    <a:lnTo>
                                      <a:pt x="0" y="10"/>
                                    </a:lnTo>
                                    <a:lnTo>
                                      <a:pt x="0" y="1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58" name="Freeform 110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1012" y="2187"/>
                                <a:ext cx="225" cy="406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65" y="0"/>
                                  </a:cxn>
                                  <a:cxn ang="0">
                                    <a:pos x="65" y="0"/>
                                  </a:cxn>
                                  <a:cxn ang="0">
                                    <a:pos x="40" y="5"/>
                                  </a:cxn>
                                  <a:cxn ang="0">
                                    <a:pos x="20" y="10"/>
                                  </a:cxn>
                                  <a:cxn ang="0">
                                    <a:pos x="5" y="25"/>
                                  </a:cxn>
                                  <a:cxn ang="0">
                                    <a:pos x="0" y="35"/>
                                  </a:cxn>
                                  <a:cxn ang="0">
                                    <a:pos x="0" y="55"/>
                                  </a:cxn>
                                  <a:cxn ang="0">
                                    <a:pos x="5" y="70"/>
                                  </a:cxn>
                                  <a:cxn ang="0">
                                    <a:pos x="10" y="90"/>
                                  </a:cxn>
                                  <a:cxn ang="0">
                                    <a:pos x="25" y="110"/>
                                  </a:cxn>
                                  <a:cxn ang="0">
                                    <a:pos x="25" y="110"/>
                                  </a:cxn>
                                  <a:cxn ang="0">
                                    <a:pos x="60" y="155"/>
                                  </a:cxn>
                                  <a:cxn ang="0">
                                    <a:pos x="95" y="196"/>
                                  </a:cxn>
                                  <a:cxn ang="0">
                                    <a:pos x="125" y="241"/>
                                  </a:cxn>
                                  <a:cxn ang="0">
                                    <a:pos x="135" y="266"/>
                                  </a:cxn>
                                  <a:cxn ang="0">
                                    <a:pos x="145" y="291"/>
                                  </a:cxn>
                                  <a:cxn ang="0">
                                    <a:pos x="145" y="291"/>
                                  </a:cxn>
                                  <a:cxn ang="0">
                                    <a:pos x="160" y="326"/>
                                  </a:cxn>
                                  <a:cxn ang="0">
                                    <a:pos x="170" y="356"/>
                                  </a:cxn>
                                  <a:cxn ang="0">
                                    <a:pos x="190" y="381"/>
                                  </a:cxn>
                                  <a:cxn ang="0">
                                    <a:pos x="220" y="406"/>
                                  </a:cxn>
                                  <a:cxn ang="0">
                                    <a:pos x="220" y="406"/>
                                  </a:cxn>
                                  <a:cxn ang="0">
                                    <a:pos x="225" y="406"/>
                                  </a:cxn>
                                  <a:cxn ang="0">
                                    <a:pos x="225" y="401"/>
                                  </a:cxn>
                                  <a:cxn ang="0">
                                    <a:pos x="225" y="401"/>
                                  </a:cxn>
                                  <a:cxn ang="0">
                                    <a:pos x="205" y="381"/>
                                  </a:cxn>
                                  <a:cxn ang="0">
                                    <a:pos x="190" y="361"/>
                                  </a:cxn>
                                  <a:cxn ang="0">
                                    <a:pos x="170" y="316"/>
                                  </a:cxn>
                                  <a:cxn ang="0">
                                    <a:pos x="155" y="271"/>
                                  </a:cxn>
                                  <a:cxn ang="0">
                                    <a:pos x="130" y="226"/>
                                  </a:cxn>
                                  <a:cxn ang="0">
                                    <a:pos x="130" y="226"/>
                                  </a:cxn>
                                  <a:cxn ang="0">
                                    <a:pos x="90" y="171"/>
                                  </a:cxn>
                                  <a:cxn ang="0">
                                    <a:pos x="65" y="135"/>
                                  </a:cxn>
                                  <a:cxn ang="0">
                                    <a:pos x="40" y="100"/>
                                  </a:cxn>
                                  <a:cxn ang="0">
                                    <a:pos x="20" y="70"/>
                                  </a:cxn>
                                  <a:cxn ang="0">
                                    <a:pos x="20" y="55"/>
                                  </a:cxn>
                                  <a:cxn ang="0">
                                    <a:pos x="15" y="40"/>
                                  </a:cxn>
                                  <a:cxn ang="0">
                                    <a:pos x="20" y="30"/>
                                  </a:cxn>
                                  <a:cxn ang="0">
                                    <a:pos x="30" y="20"/>
                                  </a:cxn>
                                  <a:cxn ang="0">
                                    <a:pos x="45" y="10"/>
                                  </a:cxn>
                                  <a:cxn ang="0">
                                    <a:pos x="65" y="10"/>
                                  </a:cxn>
                                  <a:cxn ang="0">
                                    <a:pos x="65" y="10"/>
                                  </a:cxn>
                                  <a:cxn ang="0">
                                    <a:pos x="65" y="5"/>
                                  </a:cxn>
                                  <a:cxn ang="0">
                                    <a:pos x="65" y="0"/>
                                  </a:cxn>
                                  <a:cxn ang="0">
                                    <a:pos x="65" y="0"/>
                                  </a:cxn>
                                </a:cxnLst>
                                <a:rect l="0" t="0" r="r" b="b"/>
                                <a:pathLst>
                                  <a:path w="225" h="406">
                                    <a:moveTo>
                                      <a:pt x="65" y="0"/>
                                    </a:moveTo>
                                    <a:lnTo>
                                      <a:pt x="65" y="0"/>
                                    </a:lnTo>
                                    <a:lnTo>
                                      <a:pt x="40" y="5"/>
                                    </a:lnTo>
                                    <a:lnTo>
                                      <a:pt x="20" y="10"/>
                                    </a:lnTo>
                                    <a:lnTo>
                                      <a:pt x="5" y="25"/>
                                    </a:lnTo>
                                    <a:lnTo>
                                      <a:pt x="0" y="35"/>
                                    </a:lnTo>
                                    <a:lnTo>
                                      <a:pt x="0" y="55"/>
                                    </a:lnTo>
                                    <a:lnTo>
                                      <a:pt x="5" y="70"/>
                                    </a:lnTo>
                                    <a:lnTo>
                                      <a:pt x="10" y="90"/>
                                    </a:lnTo>
                                    <a:lnTo>
                                      <a:pt x="25" y="110"/>
                                    </a:lnTo>
                                    <a:lnTo>
                                      <a:pt x="25" y="110"/>
                                    </a:lnTo>
                                    <a:lnTo>
                                      <a:pt x="60" y="155"/>
                                    </a:lnTo>
                                    <a:lnTo>
                                      <a:pt x="95" y="196"/>
                                    </a:lnTo>
                                    <a:lnTo>
                                      <a:pt x="125" y="241"/>
                                    </a:lnTo>
                                    <a:lnTo>
                                      <a:pt x="135" y="266"/>
                                    </a:lnTo>
                                    <a:lnTo>
                                      <a:pt x="145" y="291"/>
                                    </a:lnTo>
                                    <a:lnTo>
                                      <a:pt x="145" y="291"/>
                                    </a:lnTo>
                                    <a:lnTo>
                                      <a:pt x="160" y="326"/>
                                    </a:lnTo>
                                    <a:lnTo>
                                      <a:pt x="170" y="356"/>
                                    </a:lnTo>
                                    <a:lnTo>
                                      <a:pt x="190" y="381"/>
                                    </a:lnTo>
                                    <a:lnTo>
                                      <a:pt x="220" y="406"/>
                                    </a:lnTo>
                                    <a:lnTo>
                                      <a:pt x="220" y="406"/>
                                    </a:lnTo>
                                    <a:lnTo>
                                      <a:pt x="225" y="406"/>
                                    </a:lnTo>
                                    <a:lnTo>
                                      <a:pt x="225" y="401"/>
                                    </a:lnTo>
                                    <a:lnTo>
                                      <a:pt x="225" y="401"/>
                                    </a:lnTo>
                                    <a:lnTo>
                                      <a:pt x="205" y="381"/>
                                    </a:lnTo>
                                    <a:lnTo>
                                      <a:pt x="190" y="361"/>
                                    </a:lnTo>
                                    <a:lnTo>
                                      <a:pt x="170" y="316"/>
                                    </a:lnTo>
                                    <a:lnTo>
                                      <a:pt x="155" y="271"/>
                                    </a:lnTo>
                                    <a:lnTo>
                                      <a:pt x="130" y="226"/>
                                    </a:lnTo>
                                    <a:lnTo>
                                      <a:pt x="130" y="226"/>
                                    </a:lnTo>
                                    <a:lnTo>
                                      <a:pt x="90" y="171"/>
                                    </a:lnTo>
                                    <a:lnTo>
                                      <a:pt x="65" y="135"/>
                                    </a:lnTo>
                                    <a:lnTo>
                                      <a:pt x="40" y="100"/>
                                    </a:lnTo>
                                    <a:lnTo>
                                      <a:pt x="20" y="70"/>
                                    </a:lnTo>
                                    <a:lnTo>
                                      <a:pt x="20" y="55"/>
                                    </a:lnTo>
                                    <a:lnTo>
                                      <a:pt x="15" y="40"/>
                                    </a:lnTo>
                                    <a:lnTo>
                                      <a:pt x="20" y="30"/>
                                    </a:lnTo>
                                    <a:lnTo>
                                      <a:pt x="30" y="20"/>
                                    </a:lnTo>
                                    <a:lnTo>
                                      <a:pt x="45" y="10"/>
                                    </a:lnTo>
                                    <a:lnTo>
                                      <a:pt x="65" y="10"/>
                                    </a:lnTo>
                                    <a:lnTo>
                                      <a:pt x="65" y="10"/>
                                    </a:lnTo>
                                    <a:lnTo>
                                      <a:pt x="65" y="5"/>
                                    </a:lnTo>
                                    <a:lnTo>
                                      <a:pt x="65" y="0"/>
                                    </a:lnTo>
                                    <a:lnTo>
                                      <a:pt x="65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59" name="Freeform 111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1152" y="2453"/>
                                <a:ext cx="146" cy="11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10"/>
                                  </a:cxn>
                                  <a:cxn ang="0">
                                    <a:pos x="0" y="10"/>
                                  </a:cxn>
                                  <a:cxn ang="0">
                                    <a:pos x="30" y="40"/>
                                  </a:cxn>
                                  <a:cxn ang="0">
                                    <a:pos x="60" y="70"/>
                                  </a:cxn>
                                  <a:cxn ang="0">
                                    <a:pos x="100" y="90"/>
                                  </a:cxn>
                                  <a:cxn ang="0">
                                    <a:pos x="141" y="110"/>
                                  </a:cxn>
                                  <a:cxn ang="0">
                                    <a:pos x="141" y="110"/>
                                  </a:cxn>
                                  <a:cxn ang="0">
                                    <a:pos x="146" y="110"/>
                                  </a:cxn>
                                  <a:cxn ang="0">
                                    <a:pos x="146" y="105"/>
                                  </a:cxn>
                                  <a:cxn ang="0">
                                    <a:pos x="146" y="105"/>
                                  </a:cxn>
                                  <a:cxn ang="0">
                                    <a:pos x="146" y="100"/>
                                  </a:cxn>
                                  <a:cxn ang="0">
                                    <a:pos x="146" y="100"/>
                                  </a:cxn>
                                  <a:cxn ang="0">
                                    <a:pos x="116" y="80"/>
                                  </a:cxn>
                                  <a:cxn ang="0">
                                    <a:pos x="85" y="65"/>
                                  </a:cxn>
                                  <a:cxn ang="0">
                                    <a:pos x="85" y="65"/>
                                  </a:cxn>
                                  <a:cxn ang="0">
                                    <a:pos x="60" y="55"/>
                                  </a:cxn>
                                  <a:cxn ang="0">
                                    <a:pos x="40" y="40"/>
                                  </a:cxn>
                                  <a:cxn ang="0">
                                    <a:pos x="5" y="5"/>
                                  </a:cxn>
                                  <a:cxn ang="0">
                                    <a:pos x="5" y="5"/>
                                  </a:cxn>
                                  <a:cxn ang="0">
                                    <a:pos x="5" y="0"/>
                                  </a:cxn>
                                  <a:cxn ang="0">
                                    <a:pos x="0" y="5"/>
                                  </a:cxn>
                                  <a:cxn ang="0">
                                    <a:pos x="0" y="5"/>
                                  </a:cxn>
                                  <a:cxn ang="0">
                                    <a:pos x="0" y="10"/>
                                  </a:cxn>
                                  <a:cxn ang="0">
                                    <a:pos x="0" y="10"/>
                                  </a:cxn>
                                </a:cxnLst>
                                <a:rect l="0" t="0" r="r" b="b"/>
                                <a:pathLst>
                                  <a:path w="146" h="110">
                                    <a:moveTo>
                                      <a:pt x="0" y="10"/>
                                    </a:moveTo>
                                    <a:lnTo>
                                      <a:pt x="0" y="10"/>
                                    </a:lnTo>
                                    <a:lnTo>
                                      <a:pt x="30" y="40"/>
                                    </a:lnTo>
                                    <a:lnTo>
                                      <a:pt x="60" y="70"/>
                                    </a:lnTo>
                                    <a:lnTo>
                                      <a:pt x="100" y="90"/>
                                    </a:lnTo>
                                    <a:lnTo>
                                      <a:pt x="141" y="110"/>
                                    </a:lnTo>
                                    <a:lnTo>
                                      <a:pt x="141" y="110"/>
                                    </a:lnTo>
                                    <a:lnTo>
                                      <a:pt x="146" y="110"/>
                                    </a:lnTo>
                                    <a:lnTo>
                                      <a:pt x="146" y="105"/>
                                    </a:lnTo>
                                    <a:lnTo>
                                      <a:pt x="146" y="105"/>
                                    </a:lnTo>
                                    <a:lnTo>
                                      <a:pt x="146" y="100"/>
                                    </a:lnTo>
                                    <a:lnTo>
                                      <a:pt x="146" y="100"/>
                                    </a:lnTo>
                                    <a:lnTo>
                                      <a:pt x="116" y="80"/>
                                    </a:lnTo>
                                    <a:lnTo>
                                      <a:pt x="85" y="65"/>
                                    </a:lnTo>
                                    <a:lnTo>
                                      <a:pt x="85" y="65"/>
                                    </a:lnTo>
                                    <a:lnTo>
                                      <a:pt x="60" y="55"/>
                                    </a:lnTo>
                                    <a:lnTo>
                                      <a:pt x="40" y="40"/>
                                    </a:lnTo>
                                    <a:lnTo>
                                      <a:pt x="5" y="5"/>
                                    </a:lnTo>
                                    <a:lnTo>
                                      <a:pt x="5" y="5"/>
                                    </a:lnTo>
                                    <a:lnTo>
                                      <a:pt x="5" y="0"/>
                                    </a:lnTo>
                                    <a:lnTo>
                                      <a:pt x="0" y="5"/>
                                    </a:lnTo>
                                    <a:lnTo>
                                      <a:pt x="0" y="5"/>
                                    </a:lnTo>
                                    <a:lnTo>
                                      <a:pt x="0" y="10"/>
                                    </a:lnTo>
                                    <a:lnTo>
                                      <a:pt x="0" y="1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60" name="Freeform 112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782" y="1316"/>
                                <a:ext cx="155" cy="286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5"/>
                                  </a:cxn>
                                  <a:cxn ang="0">
                                    <a:pos x="0" y="5"/>
                                  </a:cxn>
                                  <a:cxn ang="0">
                                    <a:pos x="35" y="71"/>
                                  </a:cxn>
                                  <a:cxn ang="0">
                                    <a:pos x="70" y="141"/>
                                  </a:cxn>
                                  <a:cxn ang="0">
                                    <a:pos x="70" y="141"/>
                                  </a:cxn>
                                  <a:cxn ang="0">
                                    <a:pos x="110" y="211"/>
                                  </a:cxn>
                                  <a:cxn ang="0">
                                    <a:pos x="130" y="246"/>
                                  </a:cxn>
                                  <a:cxn ang="0">
                                    <a:pos x="145" y="281"/>
                                  </a:cxn>
                                  <a:cxn ang="0">
                                    <a:pos x="145" y="281"/>
                                  </a:cxn>
                                  <a:cxn ang="0">
                                    <a:pos x="145" y="286"/>
                                  </a:cxn>
                                  <a:cxn ang="0">
                                    <a:pos x="150" y="286"/>
                                  </a:cxn>
                                  <a:cxn ang="0">
                                    <a:pos x="150" y="286"/>
                                  </a:cxn>
                                  <a:cxn ang="0">
                                    <a:pos x="155" y="281"/>
                                  </a:cxn>
                                  <a:cxn ang="0">
                                    <a:pos x="155" y="281"/>
                                  </a:cxn>
                                  <a:cxn ang="0">
                                    <a:pos x="145" y="246"/>
                                  </a:cxn>
                                  <a:cxn ang="0">
                                    <a:pos x="130" y="216"/>
                                  </a:cxn>
                                  <a:cxn ang="0">
                                    <a:pos x="90" y="151"/>
                                  </a:cxn>
                                  <a:cxn ang="0">
                                    <a:pos x="90" y="151"/>
                                  </a:cxn>
                                  <a:cxn ang="0">
                                    <a:pos x="50" y="76"/>
                                  </a:cxn>
                                  <a:cxn ang="0">
                                    <a:pos x="10" y="0"/>
                                  </a:cxn>
                                  <a:cxn ang="0">
                                    <a:pos x="10" y="0"/>
                                  </a:cxn>
                                  <a:cxn ang="0">
                                    <a:pos x="5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5"/>
                                  </a:cxn>
                                  <a:cxn ang="0">
                                    <a:pos x="0" y="5"/>
                                  </a:cxn>
                                </a:cxnLst>
                                <a:rect l="0" t="0" r="r" b="b"/>
                                <a:pathLst>
                                  <a:path w="155" h="286">
                                    <a:moveTo>
                                      <a:pt x="0" y="5"/>
                                    </a:moveTo>
                                    <a:lnTo>
                                      <a:pt x="0" y="5"/>
                                    </a:lnTo>
                                    <a:lnTo>
                                      <a:pt x="35" y="71"/>
                                    </a:lnTo>
                                    <a:lnTo>
                                      <a:pt x="70" y="141"/>
                                    </a:lnTo>
                                    <a:lnTo>
                                      <a:pt x="70" y="141"/>
                                    </a:lnTo>
                                    <a:lnTo>
                                      <a:pt x="110" y="211"/>
                                    </a:lnTo>
                                    <a:lnTo>
                                      <a:pt x="130" y="246"/>
                                    </a:lnTo>
                                    <a:lnTo>
                                      <a:pt x="145" y="281"/>
                                    </a:lnTo>
                                    <a:lnTo>
                                      <a:pt x="145" y="281"/>
                                    </a:lnTo>
                                    <a:lnTo>
                                      <a:pt x="145" y="286"/>
                                    </a:lnTo>
                                    <a:lnTo>
                                      <a:pt x="150" y="286"/>
                                    </a:lnTo>
                                    <a:lnTo>
                                      <a:pt x="150" y="286"/>
                                    </a:lnTo>
                                    <a:lnTo>
                                      <a:pt x="155" y="281"/>
                                    </a:lnTo>
                                    <a:lnTo>
                                      <a:pt x="155" y="281"/>
                                    </a:lnTo>
                                    <a:lnTo>
                                      <a:pt x="145" y="246"/>
                                    </a:lnTo>
                                    <a:lnTo>
                                      <a:pt x="130" y="216"/>
                                    </a:lnTo>
                                    <a:lnTo>
                                      <a:pt x="90" y="151"/>
                                    </a:lnTo>
                                    <a:lnTo>
                                      <a:pt x="90" y="151"/>
                                    </a:lnTo>
                                    <a:lnTo>
                                      <a:pt x="50" y="76"/>
                                    </a:lnTo>
                                    <a:lnTo>
                                      <a:pt x="10" y="0"/>
                                    </a:lnTo>
                                    <a:lnTo>
                                      <a:pt x="10" y="0"/>
                                    </a:lnTo>
                                    <a:lnTo>
                                      <a:pt x="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5"/>
                                    </a:lnTo>
                                    <a:lnTo>
                                      <a:pt x="0" y="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61" name="Freeform 113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867" y="1251"/>
                                <a:ext cx="65" cy="33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60" y="326"/>
                                  </a:cxn>
                                  <a:cxn ang="0">
                                    <a:pos x="60" y="326"/>
                                  </a:cxn>
                                  <a:cxn ang="0">
                                    <a:pos x="65" y="286"/>
                                  </a:cxn>
                                  <a:cxn ang="0">
                                    <a:pos x="65" y="246"/>
                                  </a:cxn>
                                  <a:cxn ang="0">
                                    <a:pos x="60" y="201"/>
                                  </a:cxn>
                                  <a:cxn ang="0">
                                    <a:pos x="55" y="161"/>
                                  </a:cxn>
                                  <a:cxn ang="0">
                                    <a:pos x="35" y="80"/>
                                  </a:cxn>
                                  <a:cxn ang="0">
                                    <a:pos x="10" y="0"/>
                                  </a:cxn>
                                  <a:cxn ang="0">
                                    <a:pos x="10" y="0"/>
                                  </a:cxn>
                                  <a:cxn ang="0">
                                    <a:pos x="5" y="0"/>
                                  </a:cxn>
                                  <a:cxn ang="0">
                                    <a:pos x="0" y="5"/>
                                  </a:cxn>
                                  <a:cxn ang="0">
                                    <a:pos x="0" y="5"/>
                                  </a:cxn>
                                  <a:cxn ang="0">
                                    <a:pos x="25" y="80"/>
                                  </a:cxn>
                                  <a:cxn ang="0">
                                    <a:pos x="40" y="161"/>
                                  </a:cxn>
                                  <a:cxn ang="0">
                                    <a:pos x="45" y="246"/>
                                  </a:cxn>
                                  <a:cxn ang="0">
                                    <a:pos x="45" y="326"/>
                                  </a:cxn>
                                  <a:cxn ang="0">
                                    <a:pos x="45" y="326"/>
                                  </a:cxn>
                                  <a:cxn ang="0">
                                    <a:pos x="50" y="331"/>
                                  </a:cxn>
                                  <a:cxn ang="0">
                                    <a:pos x="50" y="331"/>
                                  </a:cxn>
                                  <a:cxn ang="0">
                                    <a:pos x="55" y="331"/>
                                  </a:cxn>
                                  <a:cxn ang="0">
                                    <a:pos x="60" y="326"/>
                                  </a:cxn>
                                  <a:cxn ang="0">
                                    <a:pos x="60" y="326"/>
                                  </a:cxn>
                                </a:cxnLst>
                                <a:rect l="0" t="0" r="r" b="b"/>
                                <a:pathLst>
                                  <a:path w="65" h="331">
                                    <a:moveTo>
                                      <a:pt x="60" y="326"/>
                                    </a:moveTo>
                                    <a:lnTo>
                                      <a:pt x="60" y="326"/>
                                    </a:lnTo>
                                    <a:lnTo>
                                      <a:pt x="65" y="286"/>
                                    </a:lnTo>
                                    <a:lnTo>
                                      <a:pt x="65" y="246"/>
                                    </a:lnTo>
                                    <a:lnTo>
                                      <a:pt x="60" y="201"/>
                                    </a:lnTo>
                                    <a:lnTo>
                                      <a:pt x="55" y="161"/>
                                    </a:lnTo>
                                    <a:lnTo>
                                      <a:pt x="35" y="80"/>
                                    </a:lnTo>
                                    <a:lnTo>
                                      <a:pt x="10" y="0"/>
                                    </a:lnTo>
                                    <a:lnTo>
                                      <a:pt x="10" y="0"/>
                                    </a:lnTo>
                                    <a:lnTo>
                                      <a:pt x="5" y="0"/>
                                    </a:lnTo>
                                    <a:lnTo>
                                      <a:pt x="0" y="5"/>
                                    </a:lnTo>
                                    <a:lnTo>
                                      <a:pt x="0" y="5"/>
                                    </a:lnTo>
                                    <a:lnTo>
                                      <a:pt x="25" y="80"/>
                                    </a:lnTo>
                                    <a:lnTo>
                                      <a:pt x="40" y="161"/>
                                    </a:lnTo>
                                    <a:lnTo>
                                      <a:pt x="45" y="246"/>
                                    </a:lnTo>
                                    <a:lnTo>
                                      <a:pt x="45" y="326"/>
                                    </a:lnTo>
                                    <a:lnTo>
                                      <a:pt x="45" y="326"/>
                                    </a:lnTo>
                                    <a:lnTo>
                                      <a:pt x="50" y="331"/>
                                    </a:lnTo>
                                    <a:lnTo>
                                      <a:pt x="50" y="331"/>
                                    </a:lnTo>
                                    <a:lnTo>
                                      <a:pt x="55" y="331"/>
                                    </a:lnTo>
                                    <a:lnTo>
                                      <a:pt x="60" y="326"/>
                                    </a:lnTo>
                                    <a:lnTo>
                                      <a:pt x="60" y="32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62" name="Freeform 114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957" y="1206"/>
                                <a:ext cx="60" cy="22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5"/>
                                  </a:cxn>
                                  <a:cxn ang="0">
                                    <a:pos x="0" y="5"/>
                                  </a:cxn>
                                  <a:cxn ang="0">
                                    <a:pos x="0" y="30"/>
                                  </a:cxn>
                                  <a:cxn ang="0">
                                    <a:pos x="10" y="60"/>
                                  </a:cxn>
                                  <a:cxn ang="0">
                                    <a:pos x="20" y="110"/>
                                  </a:cxn>
                                  <a:cxn ang="0">
                                    <a:pos x="20" y="110"/>
                                  </a:cxn>
                                  <a:cxn ang="0">
                                    <a:pos x="25" y="140"/>
                                  </a:cxn>
                                  <a:cxn ang="0">
                                    <a:pos x="35" y="166"/>
                                  </a:cxn>
                                  <a:cxn ang="0">
                                    <a:pos x="55" y="221"/>
                                  </a:cxn>
                                  <a:cxn ang="0">
                                    <a:pos x="55" y="221"/>
                                  </a:cxn>
                                  <a:cxn ang="0">
                                    <a:pos x="60" y="221"/>
                                  </a:cxn>
                                  <a:cxn ang="0">
                                    <a:pos x="60" y="216"/>
                                  </a:cxn>
                                  <a:cxn ang="0">
                                    <a:pos x="60" y="216"/>
                                  </a:cxn>
                                  <a:cxn ang="0">
                                    <a:pos x="35" y="110"/>
                                  </a:cxn>
                                  <a:cxn ang="0">
                                    <a:pos x="35" y="110"/>
                                  </a:cxn>
                                  <a:cxn ang="0">
                                    <a:pos x="25" y="55"/>
                                  </a:cxn>
                                  <a:cxn ang="0">
                                    <a:pos x="15" y="30"/>
                                  </a:cxn>
                                  <a:cxn ang="0">
                                    <a:pos x="10" y="5"/>
                                  </a:cxn>
                                  <a:cxn ang="0">
                                    <a:pos x="10" y="5"/>
                                  </a:cxn>
                                  <a:cxn ang="0">
                                    <a:pos x="10" y="0"/>
                                  </a:cxn>
                                  <a:cxn ang="0">
                                    <a:pos x="5" y="0"/>
                                  </a:cxn>
                                  <a:cxn ang="0">
                                    <a:pos x="0" y="5"/>
                                  </a:cxn>
                                  <a:cxn ang="0">
                                    <a:pos x="0" y="5"/>
                                  </a:cxn>
                                </a:cxnLst>
                                <a:rect l="0" t="0" r="r" b="b"/>
                                <a:pathLst>
                                  <a:path w="60" h="221">
                                    <a:moveTo>
                                      <a:pt x="0" y="5"/>
                                    </a:moveTo>
                                    <a:lnTo>
                                      <a:pt x="0" y="5"/>
                                    </a:lnTo>
                                    <a:lnTo>
                                      <a:pt x="0" y="30"/>
                                    </a:lnTo>
                                    <a:lnTo>
                                      <a:pt x="10" y="60"/>
                                    </a:lnTo>
                                    <a:lnTo>
                                      <a:pt x="20" y="110"/>
                                    </a:lnTo>
                                    <a:lnTo>
                                      <a:pt x="20" y="110"/>
                                    </a:lnTo>
                                    <a:lnTo>
                                      <a:pt x="25" y="140"/>
                                    </a:lnTo>
                                    <a:lnTo>
                                      <a:pt x="35" y="166"/>
                                    </a:lnTo>
                                    <a:lnTo>
                                      <a:pt x="55" y="221"/>
                                    </a:lnTo>
                                    <a:lnTo>
                                      <a:pt x="55" y="221"/>
                                    </a:lnTo>
                                    <a:lnTo>
                                      <a:pt x="60" y="221"/>
                                    </a:lnTo>
                                    <a:lnTo>
                                      <a:pt x="60" y="216"/>
                                    </a:lnTo>
                                    <a:lnTo>
                                      <a:pt x="60" y="216"/>
                                    </a:lnTo>
                                    <a:lnTo>
                                      <a:pt x="35" y="110"/>
                                    </a:lnTo>
                                    <a:lnTo>
                                      <a:pt x="35" y="110"/>
                                    </a:lnTo>
                                    <a:lnTo>
                                      <a:pt x="25" y="55"/>
                                    </a:lnTo>
                                    <a:lnTo>
                                      <a:pt x="15" y="30"/>
                                    </a:lnTo>
                                    <a:lnTo>
                                      <a:pt x="10" y="5"/>
                                    </a:lnTo>
                                    <a:lnTo>
                                      <a:pt x="10" y="5"/>
                                    </a:lnTo>
                                    <a:lnTo>
                                      <a:pt x="10" y="0"/>
                                    </a:lnTo>
                                    <a:lnTo>
                                      <a:pt x="5" y="0"/>
                                    </a:lnTo>
                                    <a:lnTo>
                                      <a:pt x="0" y="5"/>
                                    </a:lnTo>
                                    <a:lnTo>
                                      <a:pt x="0" y="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63" name="Freeform 115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1012" y="1141"/>
                                <a:ext cx="75" cy="28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5" y="281"/>
                                  </a:cxn>
                                  <a:cxn ang="0">
                                    <a:pos x="5" y="281"/>
                                  </a:cxn>
                                  <a:cxn ang="0">
                                    <a:pos x="30" y="215"/>
                                  </a:cxn>
                                  <a:cxn ang="0">
                                    <a:pos x="50" y="145"/>
                                  </a:cxn>
                                  <a:cxn ang="0">
                                    <a:pos x="50" y="145"/>
                                  </a:cxn>
                                  <a:cxn ang="0">
                                    <a:pos x="65" y="75"/>
                                  </a:cxn>
                                  <a:cxn ang="0">
                                    <a:pos x="75" y="0"/>
                                  </a:cxn>
                                  <a:cxn ang="0">
                                    <a:pos x="75" y="0"/>
                                  </a:cxn>
                                  <a:cxn ang="0">
                                    <a:pos x="70" y="0"/>
                                  </a:cxn>
                                  <a:cxn ang="0">
                                    <a:pos x="70" y="0"/>
                                  </a:cxn>
                                  <a:cxn ang="0">
                                    <a:pos x="60" y="70"/>
                                  </a:cxn>
                                  <a:cxn ang="0">
                                    <a:pos x="45" y="140"/>
                                  </a:cxn>
                                  <a:cxn ang="0">
                                    <a:pos x="25" y="205"/>
                                  </a:cxn>
                                  <a:cxn ang="0">
                                    <a:pos x="0" y="276"/>
                                  </a:cxn>
                                  <a:cxn ang="0">
                                    <a:pos x="0" y="276"/>
                                  </a:cxn>
                                  <a:cxn ang="0">
                                    <a:pos x="5" y="281"/>
                                  </a:cxn>
                                  <a:cxn ang="0">
                                    <a:pos x="5" y="281"/>
                                  </a:cxn>
                                  <a:cxn ang="0">
                                    <a:pos x="5" y="281"/>
                                  </a:cxn>
                                </a:cxnLst>
                                <a:rect l="0" t="0" r="r" b="b"/>
                                <a:pathLst>
                                  <a:path w="75" h="281">
                                    <a:moveTo>
                                      <a:pt x="5" y="281"/>
                                    </a:moveTo>
                                    <a:lnTo>
                                      <a:pt x="5" y="281"/>
                                    </a:lnTo>
                                    <a:lnTo>
                                      <a:pt x="30" y="215"/>
                                    </a:lnTo>
                                    <a:lnTo>
                                      <a:pt x="50" y="145"/>
                                    </a:lnTo>
                                    <a:lnTo>
                                      <a:pt x="50" y="145"/>
                                    </a:lnTo>
                                    <a:lnTo>
                                      <a:pt x="65" y="75"/>
                                    </a:lnTo>
                                    <a:lnTo>
                                      <a:pt x="75" y="0"/>
                                    </a:lnTo>
                                    <a:lnTo>
                                      <a:pt x="75" y="0"/>
                                    </a:lnTo>
                                    <a:lnTo>
                                      <a:pt x="70" y="0"/>
                                    </a:lnTo>
                                    <a:lnTo>
                                      <a:pt x="70" y="0"/>
                                    </a:lnTo>
                                    <a:lnTo>
                                      <a:pt x="60" y="70"/>
                                    </a:lnTo>
                                    <a:lnTo>
                                      <a:pt x="45" y="140"/>
                                    </a:lnTo>
                                    <a:lnTo>
                                      <a:pt x="25" y="205"/>
                                    </a:lnTo>
                                    <a:lnTo>
                                      <a:pt x="0" y="276"/>
                                    </a:lnTo>
                                    <a:lnTo>
                                      <a:pt x="0" y="276"/>
                                    </a:lnTo>
                                    <a:lnTo>
                                      <a:pt x="5" y="281"/>
                                    </a:lnTo>
                                    <a:lnTo>
                                      <a:pt x="5" y="281"/>
                                    </a:lnTo>
                                    <a:lnTo>
                                      <a:pt x="5" y="28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64" name="Freeform 116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1092" y="1191"/>
                                <a:ext cx="95" cy="476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90" y="5"/>
                                  </a:cxn>
                                  <a:cxn ang="0">
                                    <a:pos x="90" y="5"/>
                                  </a:cxn>
                                  <a:cxn ang="0">
                                    <a:pos x="80" y="60"/>
                                  </a:cxn>
                                  <a:cxn ang="0">
                                    <a:pos x="65" y="115"/>
                                  </a:cxn>
                                  <a:cxn ang="0">
                                    <a:pos x="45" y="170"/>
                                  </a:cxn>
                                  <a:cxn ang="0">
                                    <a:pos x="30" y="226"/>
                                  </a:cxn>
                                  <a:cxn ang="0">
                                    <a:pos x="30" y="226"/>
                                  </a:cxn>
                                  <a:cxn ang="0">
                                    <a:pos x="20" y="286"/>
                                  </a:cxn>
                                  <a:cxn ang="0">
                                    <a:pos x="10" y="346"/>
                                  </a:cxn>
                                  <a:cxn ang="0">
                                    <a:pos x="0" y="471"/>
                                  </a:cxn>
                                  <a:cxn ang="0">
                                    <a:pos x="0" y="471"/>
                                  </a:cxn>
                                  <a:cxn ang="0">
                                    <a:pos x="0" y="476"/>
                                  </a:cxn>
                                  <a:cxn ang="0">
                                    <a:pos x="5" y="476"/>
                                  </a:cxn>
                                  <a:cxn ang="0">
                                    <a:pos x="5" y="476"/>
                                  </a:cxn>
                                  <a:cxn ang="0">
                                    <a:pos x="10" y="471"/>
                                  </a:cxn>
                                  <a:cxn ang="0">
                                    <a:pos x="10" y="471"/>
                                  </a:cxn>
                                  <a:cxn ang="0">
                                    <a:pos x="25" y="351"/>
                                  </a:cxn>
                                  <a:cxn ang="0">
                                    <a:pos x="40" y="226"/>
                                  </a:cxn>
                                  <a:cxn ang="0">
                                    <a:pos x="40" y="226"/>
                                  </a:cxn>
                                  <a:cxn ang="0">
                                    <a:pos x="55" y="170"/>
                                  </a:cxn>
                                  <a:cxn ang="0">
                                    <a:pos x="70" y="115"/>
                                  </a:cxn>
                                  <a:cxn ang="0">
                                    <a:pos x="90" y="60"/>
                                  </a:cxn>
                                  <a:cxn ang="0">
                                    <a:pos x="95" y="5"/>
                                  </a:cxn>
                                  <a:cxn ang="0">
                                    <a:pos x="95" y="5"/>
                                  </a:cxn>
                                  <a:cxn ang="0">
                                    <a:pos x="95" y="0"/>
                                  </a:cxn>
                                  <a:cxn ang="0">
                                    <a:pos x="90" y="5"/>
                                  </a:cxn>
                                  <a:cxn ang="0">
                                    <a:pos x="90" y="5"/>
                                  </a:cxn>
                                </a:cxnLst>
                                <a:rect l="0" t="0" r="r" b="b"/>
                                <a:pathLst>
                                  <a:path w="95" h="476">
                                    <a:moveTo>
                                      <a:pt x="90" y="5"/>
                                    </a:moveTo>
                                    <a:lnTo>
                                      <a:pt x="90" y="5"/>
                                    </a:lnTo>
                                    <a:lnTo>
                                      <a:pt x="80" y="60"/>
                                    </a:lnTo>
                                    <a:lnTo>
                                      <a:pt x="65" y="115"/>
                                    </a:lnTo>
                                    <a:lnTo>
                                      <a:pt x="45" y="170"/>
                                    </a:lnTo>
                                    <a:lnTo>
                                      <a:pt x="30" y="226"/>
                                    </a:lnTo>
                                    <a:lnTo>
                                      <a:pt x="30" y="226"/>
                                    </a:lnTo>
                                    <a:lnTo>
                                      <a:pt x="20" y="286"/>
                                    </a:lnTo>
                                    <a:lnTo>
                                      <a:pt x="10" y="346"/>
                                    </a:lnTo>
                                    <a:lnTo>
                                      <a:pt x="0" y="471"/>
                                    </a:lnTo>
                                    <a:lnTo>
                                      <a:pt x="0" y="471"/>
                                    </a:lnTo>
                                    <a:lnTo>
                                      <a:pt x="0" y="476"/>
                                    </a:lnTo>
                                    <a:lnTo>
                                      <a:pt x="5" y="476"/>
                                    </a:lnTo>
                                    <a:lnTo>
                                      <a:pt x="5" y="476"/>
                                    </a:lnTo>
                                    <a:lnTo>
                                      <a:pt x="10" y="471"/>
                                    </a:lnTo>
                                    <a:lnTo>
                                      <a:pt x="10" y="471"/>
                                    </a:lnTo>
                                    <a:lnTo>
                                      <a:pt x="25" y="351"/>
                                    </a:lnTo>
                                    <a:lnTo>
                                      <a:pt x="40" y="226"/>
                                    </a:lnTo>
                                    <a:lnTo>
                                      <a:pt x="40" y="226"/>
                                    </a:lnTo>
                                    <a:lnTo>
                                      <a:pt x="55" y="170"/>
                                    </a:lnTo>
                                    <a:lnTo>
                                      <a:pt x="70" y="115"/>
                                    </a:lnTo>
                                    <a:lnTo>
                                      <a:pt x="90" y="60"/>
                                    </a:lnTo>
                                    <a:lnTo>
                                      <a:pt x="95" y="5"/>
                                    </a:lnTo>
                                    <a:lnTo>
                                      <a:pt x="95" y="5"/>
                                    </a:lnTo>
                                    <a:lnTo>
                                      <a:pt x="95" y="0"/>
                                    </a:lnTo>
                                    <a:lnTo>
                                      <a:pt x="90" y="5"/>
                                    </a:lnTo>
                                    <a:lnTo>
                                      <a:pt x="90" y="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65" name="Freeform 117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1097" y="1311"/>
                                <a:ext cx="135" cy="35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5" y="346"/>
                                  </a:cxn>
                                  <a:cxn ang="0">
                                    <a:pos x="5" y="346"/>
                                  </a:cxn>
                                  <a:cxn ang="0">
                                    <a:pos x="25" y="306"/>
                                  </a:cxn>
                                  <a:cxn ang="0">
                                    <a:pos x="45" y="266"/>
                                  </a:cxn>
                                  <a:cxn ang="0">
                                    <a:pos x="75" y="176"/>
                                  </a:cxn>
                                  <a:cxn ang="0">
                                    <a:pos x="100" y="91"/>
                                  </a:cxn>
                                  <a:cxn ang="0">
                                    <a:pos x="135" y="5"/>
                                  </a:cxn>
                                  <a:cxn ang="0">
                                    <a:pos x="135" y="5"/>
                                  </a:cxn>
                                  <a:cxn ang="0">
                                    <a:pos x="135" y="0"/>
                                  </a:cxn>
                                  <a:cxn ang="0">
                                    <a:pos x="130" y="0"/>
                                  </a:cxn>
                                  <a:cxn ang="0">
                                    <a:pos x="130" y="0"/>
                                  </a:cxn>
                                  <a:cxn ang="0">
                                    <a:pos x="90" y="86"/>
                                  </a:cxn>
                                  <a:cxn ang="0">
                                    <a:pos x="60" y="171"/>
                                  </a:cxn>
                                  <a:cxn ang="0">
                                    <a:pos x="30" y="261"/>
                                  </a:cxn>
                                  <a:cxn ang="0">
                                    <a:pos x="0" y="346"/>
                                  </a:cxn>
                                  <a:cxn ang="0">
                                    <a:pos x="0" y="346"/>
                                  </a:cxn>
                                  <a:cxn ang="0">
                                    <a:pos x="5" y="351"/>
                                  </a:cxn>
                                  <a:cxn ang="0">
                                    <a:pos x="5" y="346"/>
                                  </a:cxn>
                                  <a:cxn ang="0">
                                    <a:pos x="5" y="346"/>
                                  </a:cxn>
                                </a:cxnLst>
                                <a:rect l="0" t="0" r="r" b="b"/>
                                <a:pathLst>
                                  <a:path w="135" h="351">
                                    <a:moveTo>
                                      <a:pt x="5" y="346"/>
                                    </a:moveTo>
                                    <a:lnTo>
                                      <a:pt x="5" y="346"/>
                                    </a:lnTo>
                                    <a:lnTo>
                                      <a:pt x="25" y="306"/>
                                    </a:lnTo>
                                    <a:lnTo>
                                      <a:pt x="45" y="266"/>
                                    </a:lnTo>
                                    <a:lnTo>
                                      <a:pt x="75" y="176"/>
                                    </a:lnTo>
                                    <a:lnTo>
                                      <a:pt x="100" y="91"/>
                                    </a:lnTo>
                                    <a:lnTo>
                                      <a:pt x="135" y="5"/>
                                    </a:lnTo>
                                    <a:lnTo>
                                      <a:pt x="135" y="5"/>
                                    </a:lnTo>
                                    <a:lnTo>
                                      <a:pt x="135" y="0"/>
                                    </a:lnTo>
                                    <a:lnTo>
                                      <a:pt x="130" y="0"/>
                                    </a:lnTo>
                                    <a:lnTo>
                                      <a:pt x="130" y="0"/>
                                    </a:lnTo>
                                    <a:lnTo>
                                      <a:pt x="90" y="86"/>
                                    </a:lnTo>
                                    <a:lnTo>
                                      <a:pt x="60" y="171"/>
                                    </a:lnTo>
                                    <a:lnTo>
                                      <a:pt x="30" y="261"/>
                                    </a:lnTo>
                                    <a:lnTo>
                                      <a:pt x="0" y="346"/>
                                    </a:lnTo>
                                    <a:lnTo>
                                      <a:pt x="0" y="346"/>
                                    </a:lnTo>
                                    <a:lnTo>
                                      <a:pt x="5" y="351"/>
                                    </a:lnTo>
                                    <a:lnTo>
                                      <a:pt x="5" y="346"/>
                                    </a:lnTo>
                                    <a:lnTo>
                                      <a:pt x="5" y="34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66" name="Freeform 118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1197" y="1321"/>
                                <a:ext cx="166" cy="176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5" y="176"/>
                                  </a:cxn>
                                  <a:cxn ang="0">
                                    <a:pos x="5" y="176"/>
                                  </a:cxn>
                                  <a:cxn ang="0">
                                    <a:pos x="35" y="166"/>
                                  </a:cxn>
                                  <a:cxn ang="0">
                                    <a:pos x="60" y="151"/>
                                  </a:cxn>
                                  <a:cxn ang="0">
                                    <a:pos x="86" y="136"/>
                                  </a:cxn>
                                  <a:cxn ang="0">
                                    <a:pos x="106" y="116"/>
                                  </a:cxn>
                                  <a:cxn ang="0">
                                    <a:pos x="106" y="116"/>
                                  </a:cxn>
                                  <a:cxn ang="0">
                                    <a:pos x="126" y="91"/>
                                  </a:cxn>
                                  <a:cxn ang="0">
                                    <a:pos x="141" y="66"/>
                                  </a:cxn>
                                  <a:cxn ang="0">
                                    <a:pos x="166" y="5"/>
                                  </a:cxn>
                                  <a:cxn ang="0">
                                    <a:pos x="166" y="5"/>
                                  </a:cxn>
                                  <a:cxn ang="0">
                                    <a:pos x="161" y="0"/>
                                  </a:cxn>
                                  <a:cxn ang="0">
                                    <a:pos x="156" y="5"/>
                                  </a:cxn>
                                  <a:cxn ang="0">
                                    <a:pos x="156" y="5"/>
                                  </a:cxn>
                                  <a:cxn ang="0">
                                    <a:pos x="136" y="46"/>
                                  </a:cxn>
                                  <a:cxn ang="0">
                                    <a:pos x="111" y="86"/>
                                  </a:cxn>
                                  <a:cxn ang="0">
                                    <a:pos x="111" y="86"/>
                                  </a:cxn>
                                  <a:cxn ang="0">
                                    <a:pos x="91" y="111"/>
                                  </a:cxn>
                                  <a:cxn ang="0">
                                    <a:pos x="65" y="131"/>
                                  </a:cxn>
                                  <a:cxn ang="0">
                                    <a:pos x="35" y="151"/>
                                  </a:cxn>
                                  <a:cxn ang="0">
                                    <a:pos x="5" y="166"/>
                                  </a:cxn>
                                  <a:cxn ang="0">
                                    <a:pos x="5" y="166"/>
                                  </a:cxn>
                                  <a:cxn ang="0">
                                    <a:pos x="0" y="166"/>
                                  </a:cxn>
                                  <a:cxn ang="0">
                                    <a:pos x="0" y="171"/>
                                  </a:cxn>
                                  <a:cxn ang="0">
                                    <a:pos x="5" y="171"/>
                                  </a:cxn>
                                  <a:cxn ang="0">
                                    <a:pos x="5" y="176"/>
                                  </a:cxn>
                                  <a:cxn ang="0">
                                    <a:pos x="5" y="176"/>
                                  </a:cxn>
                                </a:cxnLst>
                                <a:rect l="0" t="0" r="r" b="b"/>
                                <a:pathLst>
                                  <a:path w="166" h="176">
                                    <a:moveTo>
                                      <a:pt x="5" y="176"/>
                                    </a:moveTo>
                                    <a:lnTo>
                                      <a:pt x="5" y="176"/>
                                    </a:lnTo>
                                    <a:lnTo>
                                      <a:pt x="35" y="166"/>
                                    </a:lnTo>
                                    <a:lnTo>
                                      <a:pt x="60" y="151"/>
                                    </a:lnTo>
                                    <a:lnTo>
                                      <a:pt x="86" y="136"/>
                                    </a:lnTo>
                                    <a:lnTo>
                                      <a:pt x="106" y="116"/>
                                    </a:lnTo>
                                    <a:lnTo>
                                      <a:pt x="106" y="116"/>
                                    </a:lnTo>
                                    <a:lnTo>
                                      <a:pt x="126" y="91"/>
                                    </a:lnTo>
                                    <a:lnTo>
                                      <a:pt x="141" y="66"/>
                                    </a:lnTo>
                                    <a:lnTo>
                                      <a:pt x="166" y="5"/>
                                    </a:lnTo>
                                    <a:lnTo>
                                      <a:pt x="166" y="5"/>
                                    </a:lnTo>
                                    <a:lnTo>
                                      <a:pt x="161" y="0"/>
                                    </a:lnTo>
                                    <a:lnTo>
                                      <a:pt x="156" y="5"/>
                                    </a:lnTo>
                                    <a:lnTo>
                                      <a:pt x="156" y="5"/>
                                    </a:lnTo>
                                    <a:lnTo>
                                      <a:pt x="136" y="46"/>
                                    </a:lnTo>
                                    <a:lnTo>
                                      <a:pt x="111" y="86"/>
                                    </a:lnTo>
                                    <a:lnTo>
                                      <a:pt x="111" y="86"/>
                                    </a:lnTo>
                                    <a:lnTo>
                                      <a:pt x="91" y="111"/>
                                    </a:lnTo>
                                    <a:lnTo>
                                      <a:pt x="65" y="131"/>
                                    </a:lnTo>
                                    <a:lnTo>
                                      <a:pt x="35" y="151"/>
                                    </a:lnTo>
                                    <a:lnTo>
                                      <a:pt x="5" y="166"/>
                                    </a:lnTo>
                                    <a:lnTo>
                                      <a:pt x="5" y="166"/>
                                    </a:lnTo>
                                    <a:lnTo>
                                      <a:pt x="0" y="166"/>
                                    </a:lnTo>
                                    <a:lnTo>
                                      <a:pt x="0" y="171"/>
                                    </a:lnTo>
                                    <a:lnTo>
                                      <a:pt x="5" y="171"/>
                                    </a:lnTo>
                                    <a:lnTo>
                                      <a:pt x="5" y="176"/>
                                    </a:lnTo>
                                    <a:lnTo>
                                      <a:pt x="5" y="17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67" name="Freeform 119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1187" y="1306"/>
                                <a:ext cx="86" cy="226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75" y="0"/>
                                  </a:cxn>
                                  <a:cxn ang="0">
                                    <a:pos x="75" y="0"/>
                                  </a:cxn>
                                  <a:cxn ang="0">
                                    <a:pos x="55" y="55"/>
                                  </a:cxn>
                                  <a:cxn ang="0">
                                    <a:pos x="35" y="111"/>
                                  </a:cxn>
                                  <a:cxn ang="0">
                                    <a:pos x="0" y="221"/>
                                  </a:cxn>
                                  <a:cxn ang="0">
                                    <a:pos x="0" y="221"/>
                                  </a:cxn>
                                  <a:cxn ang="0">
                                    <a:pos x="0" y="226"/>
                                  </a:cxn>
                                  <a:cxn ang="0">
                                    <a:pos x="5" y="226"/>
                                  </a:cxn>
                                  <a:cxn ang="0">
                                    <a:pos x="5" y="226"/>
                                  </a:cxn>
                                  <a:cxn ang="0">
                                    <a:pos x="10" y="221"/>
                                  </a:cxn>
                                  <a:cxn ang="0">
                                    <a:pos x="10" y="221"/>
                                  </a:cxn>
                                  <a:cxn ang="0">
                                    <a:pos x="30" y="171"/>
                                  </a:cxn>
                                  <a:cxn ang="0">
                                    <a:pos x="45" y="116"/>
                                  </a:cxn>
                                  <a:cxn ang="0">
                                    <a:pos x="60" y="61"/>
                                  </a:cxn>
                                  <a:cxn ang="0">
                                    <a:pos x="86" y="5"/>
                                  </a:cxn>
                                  <a:cxn ang="0">
                                    <a:pos x="86" y="5"/>
                                  </a:cxn>
                                  <a:cxn ang="0">
                                    <a:pos x="86" y="0"/>
                                  </a:cxn>
                                  <a:cxn ang="0">
                                    <a:pos x="81" y="0"/>
                                  </a:cxn>
                                  <a:cxn ang="0">
                                    <a:pos x="75" y="0"/>
                                  </a:cxn>
                                  <a:cxn ang="0">
                                    <a:pos x="75" y="0"/>
                                  </a:cxn>
                                </a:cxnLst>
                                <a:rect l="0" t="0" r="r" b="b"/>
                                <a:pathLst>
                                  <a:path w="86" h="226">
                                    <a:moveTo>
                                      <a:pt x="75" y="0"/>
                                    </a:moveTo>
                                    <a:lnTo>
                                      <a:pt x="75" y="0"/>
                                    </a:lnTo>
                                    <a:lnTo>
                                      <a:pt x="55" y="55"/>
                                    </a:lnTo>
                                    <a:lnTo>
                                      <a:pt x="35" y="111"/>
                                    </a:lnTo>
                                    <a:lnTo>
                                      <a:pt x="0" y="221"/>
                                    </a:lnTo>
                                    <a:lnTo>
                                      <a:pt x="0" y="221"/>
                                    </a:lnTo>
                                    <a:lnTo>
                                      <a:pt x="0" y="226"/>
                                    </a:lnTo>
                                    <a:lnTo>
                                      <a:pt x="5" y="226"/>
                                    </a:lnTo>
                                    <a:lnTo>
                                      <a:pt x="5" y="226"/>
                                    </a:lnTo>
                                    <a:lnTo>
                                      <a:pt x="10" y="221"/>
                                    </a:lnTo>
                                    <a:lnTo>
                                      <a:pt x="10" y="221"/>
                                    </a:lnTo>
                                    <a:lnTo>
                                      <a:pt x="30" y="171"/>
                                    </a:lnTo>
                                    <a:lnTo>
                                      <a:pt x="45" y="116"/>
                                    </a:lnTo>
                                    <a:lnTo>
                                      <a:pt x="60" y="61"/>
                                    </a:lnTo>
                                    <a:lnTo>
                                      <a:pt x="86" y="5"/>
                                    </a:lnTo>
                                    <a:lnTo>
                                      <a:pt x="86" y="5"/>
                                    </a:lnTo>
                                    <a:lnTo>
                                      <a:pt x="86" y="0"/>
                                    </a:lnTo>
                                    <a:lnTo>
                                      <a:pt x="81" y="0"/>
                                    </a:lnTo>
                                    <a:lnTo>
                                      <a:pt x="75" y="0"/>
                                    </a:lnTo>
                                    <a:lnTo>
                                      <a:pt x="75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68" name="Freeform 120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686" y="1407"/>
                                <a:ext cx="156" cy="9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146" y="75"/>
                                  </a:cxn>
                                  <a:cxn ang="0">
                                    <a:pos x="146" y="75"/>
                                  </a:cxn>
                                  <a:cxn ang="0">
                                    <a:pos x="126" y="80"/>
                                  </a:cxn>
                                  <a:cxn ang="0">
                                    <a:pos x="106" y="75"/>
                                  </a:cxn>
                                  <a:cxn ang="0">
                                    <a:pos x="81" y="70"/>
                                  </a:cxn>
                                  <a:cxn ang="0">
                                    <a:pos x="66" y="60"/>
                                  </a:cxn>
                                  <a:cxn ang="0">
                                    <a:pos x="31" y="35"/>
                                  </a:cxn>
                                  <a:cxn ang="0">
                                    <a:pos x="5" y="0"/>
                                  </a:cxn>
                                  <a:cxn ang="0">
                                    <a:pos x="5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26" y="40"/>
                                  </a:cxn>
                                  <a:cxn ang="0">
                                    <a:pos x="46" y="55"/>
                                  </a:cxn>
                                  <a:cxn ang="0">
                                    <a:pos x="61" y="65"/>
                                  </a:cxn>
                                  <a:cxn ang="0">
                                    <a:pos x="81" y="80"/>
                                  </a:cxn>
                                  <a:cxn ang="0">
                                    <a:pos x="101" y="85"/>
                                  </a:cxn>
                                  <a:cxn ang="0">
                                    <a:pos x="126" y="90"/>
                                  </a:cxn>
                                  <a:cxn ang="0">
                                    <a:pos x="151" y="90"/>
                                  </a:cxn>
                                  <a:cxn ang="0">
                                    <a:pos x="151" y="90"/>
                                  </a:cxn>
                                  <a:cxn ang="0">
                                    <a:pos x="151" y="85"/>
                                  </a:cxn>
                                  <a:cxn ang="0">
                                    <a:pos x="156" y="80"/>
                                  </a:cxn>
                                  <a:cxn ang="0">
                                    <a:pos x="151" y="80"/>
                                  </a:cxn>
                                  <a:cxn ang="0">
                                    <a:pos x="146" y="75"/>
                                  </a:cxn>
                                  <a:cxn ang="0">
                                    <a:pos x="146" y="75"/>
                                  </a:cxn>
                                </a:cxnLst>
                                <a:rect l="0" t="0" r="r" b="b"/>
                                <a:pathLst>
                                  <a:path w="156" h="90">
                                    <a:moveTo>
                                      <a:pt x="146" y="75"/>
                                    </a:moveTo>
                                    <a:lnTo>
                                      <a:pt x="146" y="75"/>
                                    </a:lnTo>
                                    <a:lnTo>
                                      <a:pt x="126" y="80"/>
                                    </a:lnTo>
                                    <a:lnTo>
                                      <a:pt x="106" y="75"/>
                                    </a:lnTo>
                                    <a:lnTo>
                                      <a:pt x="81" y="70"/>
                                    </a:lnTo>
                                    <a:lnTo>
                                      <a:pt x="66" y="60"/>
                                    </a:lnTo>
                                    <a:lnTo>
                                      <a:pt x="31" y="35"/>
                                    </a:lnTo>
                                    <a:lnTo>
                                      <a:pt x="5" y="0"/>
                                    </a:lnTo>
                                    <a:lnTo>
                                      <a:pt x="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26" y="40"/>
                                    </a:lnTo>
                                    <a:lnTo>
                                      <a:pt x="46" y="55"/>
                                    </a:lnTo>
                                    <a:lnTo>
                                      <a:pt x="61" y="65"/>
                                    </a:lnTo>
                                    <a:lnTo>
                                      <a:pt x="81" y="80"/>
                                    </a:lnTo>
                                    <a:lnTo>
                                      <a:pt x="101" y="85"/>
                                    </a:lnTo>
                                    <a:lnTo>
                                      <a:pt x="126" y="90"/>
                                    </a:lnTo>
                                    <a:lnTo>
                                      <a:pt x="151" y="90"/>
                                    </a:lnTo>
                                    <a:lnTo>
                                      <a:pt x="151" y="90"/>
                                    </a:lnTo>
                                    <a:lnTo>
                                      <a:pt x="151" y="85"/>
                                    </a:lnTo>
                                    <a:lnTo>
                                      <a:pt x="156" y="80"/>
                                    </a:lnTo>
                                    <a:lnTo>
                                      <a:pt x="151" y="80"/>
                                    </a:lnTo>
                                    <a:lnTo>
                                      <a:pt x="146" y="75"/>
                                    </a:lnTo>
                                    <a:lnTo>
                                      <a:pt x="146" y="7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69" name="Freeform 121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747" y="1341"/>
                                <a:ext cx="95" cy="16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95" y="156"/>
                                  </a:cxn>
                                  <a:cxn ang="0">
                                    <a:pos x="95" y="156"/>
                                  </a:cxn>
                                  <a:cxn ang="0">
                                    <a:pos x="80" y="116"/>
                                  </a:cxn>
                                  <a:cxn ang="0">
                                    <a:pos x="55" y="76"/>
                                  </a:cxn>
                                  <a:cxn ang="0">
                                    <a:pos x="30" y="36"/>
                                  </a:cxn>
                                  <a:cxn ang="0">
                                    <a:pos x="5" y="0"/>
                                  </a:cxn>
                                  <a:cxn ang="0">
                                    <a:pos x="5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50" y="81"/>
                                  </a:cxn>
                                  <a:cxn ang="0">
                                    <a:pos x="90" y="161"/>
                                  </a:cxn>
                                  <a:cxn ang="0">
                                    <a:pos x="90" y="161"/>
                                  </a:cxn>
                                  <a:cxn ang="0">
                                    <a:pos x="95" y="161"/>
                                  </a:cxn>
                                  <a:cxn ang="0">
                                    <a:pos x="95" y="156"/>
                                  </a:cxn>
                                  <a:cxn ang="0">
                                    <a:pos x="95" y="156"/>
                                  </a:cxn>
                                </a:cxnLst>
                                <a:rect l="0" t="0" r="r" b="b"/>
                                <a:pathLst>
                                  <a:path w="95" h="161">
                                    <a:moveTo>
                                      <a:pt x="95" y="156"/>
                                    </a:moveTo>
                                    <a:lnTo>
                                      <a:pt x="95" y="156"/>
                                    </a:lnTo>
                                    <a:lnTo>
                                      <a:pt x="80" y="116"/>
                                    </a:lnTo>
                                    <a:lnTo>
                                      <a:pt x="55" y="76"/>
                                    </a:lnTo>
                                    <a:lnTo>
                                      <a:pt x="30" y="36"/>
                                    </a:lnTo>
                                    <a:lnTo>
                                      <a:pt x="5" y="0"/>
                                    </a:lnTo>
                                    <a:lnTo>
                                      <a:pt x="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50" y="81"/>
                                    </a:lnTo>
                                    <a:lnTo>
                                      <a:pt x="90" y="161"/>
                                    </a:lnTo>
                                    <a:lnTo>
                                      <a:pt x="90" y="161"/>
                                    </a:lnTo>
                                    <a:lnTo>
                                      <a:pt x="95" y="161"/>
                                    </a:lnTo>
                                    <a:lnTo>
                                      <a:pt x="95" y="156"/>
                                    </a:lnTo>
                                    <a:lnTo>
                                      <a:pt x="95" y="15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70" name="Freeform 122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361" y="2287"/>
                                <a:ext cx="90" cy="3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5" y="30"/>
                                  </a:cxn>
                                  <a:cxn ang="0">
                                    <a:pos x="5" y="30"/>
                                  </a:cxn>
                                  <a:cxn ang="0">
                                    <a:pos x="25" y="20"/>
                                  </a:cxn>
                                  <a:cxn ang="0">
                                    <a:pos x="50" y="15"/>
                                  </a:cxn>
                                  <a:cxn ang="0">
                                    <a:pos x="50" y="15"/>
                                  </a:cxn>
                                  <a:cxn ang="0">
                                    <a:pos x="85" y="15"/>
                                  </a:cxn>
                                  <a:cxn ang="0">
                                    <a:pos x="85" y="15"/>
                                  </a:cxn>
                                  <a:cxn ang="0">
                                    <a:pos x="90" y="10"/>
                                  </a:cxn>
                                  <a:cxn ang="0">
                                    <a:pos x="85" y="5"/>
                                  </a:cxn>
                                  <a:cxn ang="0">
                                    <a:pos x="85" y="5"/>
                                  </a:cxn>
                                  <a:cxn ang="0">
                                    <a:pos x="60" y="0"/>
                                  </a:cxn>
                                  <a:cxn ang="0">
                                    <a:pos x="40" y="5"/>
                                  </a:cxn>
                                  <a:cxn ang="0">
                                    <a:pos x="20" y="15"/>
                                  </a:cxn>
                                  <a:cxn ang="0">
                                    <a:pos x="0" y="30"/>
                                  </a:cxn>
                                  <a:cxn ang="0">
                                    <a:pos x="0" y="30"/>
                                  </a:cxn>
                                  <a:cxn ang="0">
                                    <a:pos x="5" y="30"/>
                                  </a:cxn>
                                  <a:cxn ang="0">
                                    <a:pos x="5" y="30"/>
                                  </a:cxn>
                                </a:cxnLst>
                                <a:rect l="0" t="0" r="r" b="b"/>
                                <a:pathLst>
                                  <a:path w="90" h="30">
                                    <a:moveTo>
                                      <a:pt x="5" y="30"/>
                                    </a:moveTo>
                                    <a:lnTo>
                                      <a:pt x="5" y="30"/>
                                    </a:lnTo>
                                    <a:lnTo>
                                      <a:pt x="25" y="20"/>
                                    </a:lnTo>
                                    <a:lnTo>
                                      <a:pt x="50" y="15"/>
                                    </a:lnTo>
                                    <a:lnTo>
                                      <a:pt x="50" y="15"/>
                                    </a:lnTo>
                                    <a:lnTo>
                                      <a:pt x="85" y="15"/>
                                    </a:lnTo>
                                    <a:lnTo>
                                      <a:pt x="85" y="15"/>
                                    </a:lnTo>
                                    <a:lnTo>
                                      <a:pt x="90" y="10"/>
                                    </a:lnTo>
                                    <a:lnTo>
                                      <a:pt x="85" y="5"/>
                                    </a:lnTo>
                                    <a:lnTo>
                                      <a:pt x="85" y="5"/>
                                    </a:lnTo>
                                    <a:lnTo>
                                      <a:pt x="60" y="0"/>
                                    </a:lnTo>
                                    <a:lnTo>
                                      <a:pt x="40" y="5"/>
                                    </a:lnTo>
                                    <a:lnTo>
                                      <a:pt x="20" y="15"/>
                                    </a:lnTo>
                                    <a:lnTo>
                                      <a:pt x="0" y="30"/>
                                    </a:lnTo>
                                    <a:lnTo>
                                      <a:pt x="0" y="30"/>
                                    </a:lnTo>
                                    <a:lnTo>
                                      <a:pt x="5" y="30"/>
                                    </a:lnTo>
                                    <a:lnTo>
                                      <a:pt x="5" y="3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71" name="Freeform 123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256" y="190"/>
                                <a:ext cx="275" cy="37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265" y="130"/>
                                  </a:cxn>
                                  <a:cxn ang="0">
                                    <a:pos x="275" y="95"/>
                                  </a:cxn>
                                  <a:cxn ang="0">
                                    <a:pos x="270" y="55"/>
                                  </a:cxn>
                                  <a:cxn ang="0">
                                    <a:pos x="250" y="25"/>
                                  </a:cxn>
                                  <a:cxn ang="0">
                                    <a:pos x="210" y="5"/>
                                  </a:cxn>
                                  <a:cxn ang="0">
                                    <a:pos x="190" y="0"/>
                                  </a:cxn>
                                  <a:cxn ang="0">
                                    <a:pos x="140" y="10"/>
                                  </a:cxn>
                                  <a:cxn ang="0">
                                    <a:pos x="75" y="55"/>
                                  </a:cxn>
                                  <a:cxn ang="0">
                                    <a:pos x="45" y="85"/>
                                  </a:cxn>
                                  <a:cxn ang="0">
                                    <a:pos x="15" y="130"/>
                                  </a:cxn>
                                  <a:cxn ang="0">
                                    <a:pos x="0" y="180"/>
                                  </a:cxn>
                                  <a:cxn ang="0">
                                    <a:pos x="0" y="231"/>
                                  </a:cxn>
                                  <a:cxn ang="0">
                                    <a:pos x="15" y="286"/>
                                  </a:cxn>
                                  <a:cxn ang="0">
                                    <a:pos x="25" y="306"/>
                                  </a:cxn>
                                  <a:cxn ang="0">
                                    <a:pos x="65" y="336"/>
                                  </a:cxn>
                                  <a:cxn ang="0">
                                    <a:pos x="140" y="361"/>
                                  </a:cxn>
                                  <a:cxn ang="0">
                                    <a:pos x="185" y="371"/>
                                  </a:cxn>
                                  <a:cxn ang="0">
                                    <a:pos x="190" y="366"/>
                                  </a:cxn>
                                  <a:cxn ang="0">
                                    <a:pos x="190" y="361"/>
                                  </a:cxn>
                                  <a:cxn ang="0">
                                    <a:pos x="150" y="351"/>
                                  </a:cxn>
                                  <a:cxn ang="0">
                                    <a:pos x="90" y="326"/>
                                  </a:cxn>
                                  <a:cxn ang="0">
                                    <a:pos x="40" y="291"/>
                                  </a:cxn>
                                  <a:cxn ang="0">
                                    <a:pos x="15" y="231"/>
                                  </a:cxn>
                                  <a:cxn ang="0">
                                    <a:pos x="15" y="196"/>
                                  </a:cxn>
                                  <a:cxn ang="0">
                                    <a:pos x="20" y="155"/>
                                  </a:cxn>
                                  <a:cxn ang="0">
                                    <a:pos x="70" y="80"/>
                                  </a:cxn>
                                  <a:cxn ang="0">
                                    <a:pos x="100" y="55"/>
                                  </a:cxn>
                                  <a:cxn ang="0">
                                    <a:pos x="135" y="30"/>
                                  </a:cxn>
                                  <a:cxn ang="0">
                                    <a:pos x="180" y="15"/>
                                  </a:cxn>
                                  <a:cxn ang="0">
                                    <a:pos x="225" y="15"/>
                                  </a:cxn>
                                  <a:cxn ang="0">
                                    <a:pos x="255" y="45"/>
                                  </a:cxn>
                                  <a:cxn ang="0">
                                    <a:pos x="265" y="90"/>
                                  </a:cxn>
                                  <a:cxn ang="0">
                                    <a:pos x="260" y="130"/>
                                  </a:cxn>
                                  <a:cxn ang="0">
                                    <a:pos x="260" y="135"/>
                                  </a:cxn>
                                  <a:cxn ang="0">
                                    <a:pos x="265" y="130"/>
                                  </a:cxn>
                                </a:cxnLst>
                                <a:rect l="0" t="0" r="r" b="b"/>
                                <a:pathLst>
                                  <a:path w="275" h="371">
                                    <a:moveTo>
                                      <a:pt x="265" y="130"/>
                                    </a:moveTo>
                                    <a:lnTo>
                                      <a:pt x="265" y="130"/>
                                    </a:lnTo>
                                    <a:lnTo>
                                      <a:pt x="270" y="110"/>
                                    </a:lnTo>
                                    <a:lnTo>
                                      <a:pt x="275" y="95"/>
                                    </a:lnTo>
                                    <a:lnTo>
                                      <a:pt x="275" y="75"/>
                                    </a:lnTo>
                                    <a:lnTo>
                                      <a:pt x="270" y="55"/>
                                    </a:lnTo>
                                    <a:lnTo>
                                      <a:pt x="265" y="40"/>
                                    </a:lnTo>
                                    <a:lnTo>
                                      <a:pt x="250" y="25"/>
                                    </a:lnTo>
                                    <a:lnTo>
                                      <a:pt x="235" y="15"/>
                                    </a:lnTo>
                                    <a:lnTo>
                                      <a:pt x="210" y="5"/>
                                    </a:lnTo>
                                    <a:lnTo>
                                      <a:pt x="210" y="5"/>
                                    </a:lnTo>
                                    <a:lnTo>
                                      <a:pt x="190" y="0"/>
                                    </a:lnTo>
                                    <a:lnTo>
                                      <a:pt x="165" y="0"/>
                                    </a:lnTo>
                                    <a:lnTo>
                                      <a:pt x="140" y="10"/>
                                    </a:lnTo>
                                    <a:lnTo>
                                      <a:pt x="120" y="25"/>
                                    </a:lnTo>
                                    <a:lnTo>
                                      <a:pt x="75" y="55"/>
                                    </a:lnTo>
                                    <a:lnTo>
                                      <a:pt x="45" y="85"/>
                                    </a:lnTo>
                                    <a:lnTo>
                                      <a:pt x="45" y="85"/>
                                    </a:lnTo>
                                    <a:lnTo>
                                      <a:pt x="30" y="110"/>
                                    </a:lnTo>
                                    <a:lnTo>
                                      <a:pt x="15" y="130"/>
                                    </a:lnTo>
                                    <a:lnTo>
                                      <a:pt x="5" y="155"/>
                                    </a:lnTo>
                                    <a:lnTo>
                                      <a:pt x="0" y="180"/>
                                    </a:lnTo>
                                    <a:lnTo>
                                      <a:pt x="0" y="206"/>
                                    </a:lnTo>
                                    <a:lnTo>
                                      <a:pt x="0" y="231"/>
                                    </a:lnTo>
                                    <a:lnTo>
                                      <a:pt x="5" y="261"/>
                                    </a:lnTo>
                                    <a:lnTo>
                                      <a:pt x="15" y="286"/>
                                    </a:lnTo>
                                    <a:lnTo>
                                      <a:pt x="15" y="286"/>
                                    </a:lnTo>
                                    <a:lnTo>
                                      <a:pt x="25" y="306"/>
                                    </a:lnTo>
                                    <a:lnTo>
                                      <a:pt x="45" y="321"/>
                                    </a:lnTo>
                                    <a:lnTo>
                                      <a:pt x="65" y="336"/>
                                    </a:lnTo>
                                    <a:lnTo>
                                      <a:pt x="90" y="346"/>
                                    </a:lnTo>
                                    <a:lnTo>
                                      <a:pt x="140" y="361"/>
                                    </a:lnTo>
                                    <a:lnTo>
                                      <a:pt x="185" y="371"/>
                                    </a:lnTo>
                                    <a:lnTo>
                                      <a:pt x="185" y="371"/>
                                    </a:lnTo>
                                    <a:lnTo>
                                      <a:pt x="190" y="371"/>
                                    </a:lnTo>
                                    <a:lnTo>
                                      <a:pt x="190" y="366"/>
                                    </a:lnTo>
                                    <a:lnTo>
                                      <a:pt x="190" y="361"/>
                                    </a:lnTo>
                                    <a:lnTo>
                                      <a:pt x="190" y="361"/>
                                    </a:lnTo>
                                    <a:lnTo>
                                      <a:pt x="190" y="361"/>
                                    </a:lnTo>
                                    <a:lnTo>
                                      <a:pt x="150" y="351"/>
                                    </a:lnTo>
                                    <a:lnTo>
                                      <a:pt x="120" y="341"/>
                                    </a:lnTo>
                                    <a:lnTo>
                                      <a:pt x="90" y="326"/>
                                    </a:lnTo>
                                    <a:lnTo>
                                      <a:pt x="65" y="311"/>
                                    </a:lnTo>
                                    <a:lnTo>
                                      <a:pt x="40" y="291"/>
                                    </a:lnTo>
                                    <a:lnTo>
                                      <a:pt x="25" y="266"/>
                                    </a:lnTo>
                                    <a:lnTo>
                                      <a:pt x="15" y="231"/>
                                    </a:lnTo>
                                    <a:lnTo>
                                      <a:pt x="15" y="196"/>
                                    </a:lnTo>
                                    <a:lnTo>
                                      <a:pt x="15" y="196"/>
                                    </a:lnTo>
                                    <a:lnTo>
                                      <a:pt x="15" y="175"/>
                                    </a:lnTo>
                                    <a:lnTo>
                                      <a:pt x="20" y="155"/>
                                    </a:lnTo>
                                    <a:lnTo>
                                      <a:pt x="40" y="115"/>
                                    </a:lnTo>
                                    <a:lnTo>
                                      <a:pt x="70" y="80"/>
                                    </a:lnTo>
                                    <a:lnTo>
                                      <a:pt x="100" y="55"/>
                                    </a:lnTo>
                                    <a:lnTo>
                                      <a:pt x="100" y="55"/>
                                    </a:lnTo>
                                    <a:lnTo>
                                      <a:pt x="120" y="40"/>
                                    </a:lnTo>
                                    <a:lnTo>
                                      <a:pt x="135" y="30"/>
                                    </a:lnTo>
                                    <a:lnTo>
                                      <a:pt x="180" y="15"/>
                                    </a:lnTo>
                                    <a:lnTo>
                                      <a:pt x="180" y="15"/>
                                    </a:lnTo>
                                    <a:lnTo>
                                      <a:pt x="205" y="10"/>
                                    </a:lnTo>
                                    <a:lnTo>
                                      <a:pt x="225" y="15"/>
                                    </a:lnTo>
                                    <a:lnTo>
                                      <a:pt x="245" y="30"/>
                                    </a:lnTo>
                                    <a:lnTo>
                                      <a:pt x="255" y="45"/>
                                    </a:lnTo>
                                    <a:lnTo>
                                      <a:pt x="265" y="70"/>
                                    </a:lnTo>
                                    <a:lnTo>
                                      <a:pt x="265" y="90"/>
                                    </a:lnTo>
                                    <a:lnTo>
                                      <a:pt x="265" y="110"/>
                                    </a:lnTo>
                                    <a:lnTo>
                                      <a:pt x="260" y="130"/>
                                    </a:lnTo>
                                    <a:lnTo>
                                      <a:pt x="260" y="130"/>
                                    </a:lnTo>
                                    <a:lnTo>
                                      <a:pt x="260" y="135"/>
                                    </a:lnTo>
                                    <a:lnTo>
                                      <a:pt x="265" y="130"/>
                                    </a:lnTo>
                                    <a:lnTo>
                                      <a:pt x="265" y="13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72" name="Freeform 124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266" y="501"/>
                                <a:ext cx="150" cy="17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150" y="60"/>
                                  </a:cxn>
                                  <a:cxn ang="0">
                                    <a:pos x="150" y="60"/>
                                  </a:cxn>
                                  <a:cxn ang="0">
                                    <a:pos x="130" y="20"/>
                                  </a:cxn>
                                  <a:cxn ang="0">
                                    <a:pos x="115" y="5"/>
                                  </a:cxn>
                                  <a:cxn ang="0">
                                    <a:pos x="105" y="0"/>
                                  </a:cxn>
                                  <a:cxn ang="0">
                                    <a:pos x="95" y="0"/>
                                  </a:cxn>
                                  <a:cxn ang="0">
                                    <a:pos x="95" y="0"/>
                                  </a:cxn>
                                  <a:cxn ang="0">
                                    <a:pos x="75" y="5"/>
                                  </a:cxn>
                                  <a:cxn ang="0">
                                    <a:pos x="55" y="10"/>
                                  </a:cxn>
                                  <a:cxn ang="0">
                                    <a:pos x="35" y="25"/>
                                  </a:cxn>
                                  <a:cxn ang="0">
                                    <a:pos x="20" y="45"/>
                                  </a:cxn>
                                  <a:cxn ang="0">
                                    <a:pos x="20" y="45"/>
                                  </a:cxn>
                                  <a:cxn ang="0">
                                    <a:pos x="10" y="65"/>
                                  </a:cxn>
                                  <a:cxn ang="0">
                                    <a:pos x="0" y="85"/>
                                  </a:cxn>
                                  <a:cxn ang="0">
                                    <a:pos x="0" y="110"/>
                                  </a:cxn>
                                  <a:cxn ang="0">
                                    <a:pos x="10" y="130"/>
                                  </a:cxn>
                                  <a:cxn ang="0">
                                    <a:pos x="10" y="130"/>
                                  </a:cxn>
                                  <a:cxn ang="0">
                                    <a:pos x="25" y="150"/>
                                  </a:cxn>
                                  <a:cxn ang="0">
                                    <a:pos x="45" y="160"/>
                                  </a:cxn>
                                  <a:cxn ang="0">
                                    <a:pos x="70" y="165"/>
                                  </a:cxn>
                                  <a:cxn ang="0">
                                    <a:pos x="95" y="170"/>
                                  </a:cxn>
                                  <a:cxn ang="0">
                                    <a:pos x="95" y="170"/>
                                  </a:cxn>
                                  <a:cxn ang="0">
                                    <a:pos x="100" y="165"/>
                                  </a:cxn>
                                  <a:cxn ang="0">
                                    <a:pos x="100" y="160"/>
                                  </a:cxn>
                                  <a:cxn ang="0">
                                    <a:pos x="95" y="160"/>
                                  </a:cxn>
                                  <a:cxn ang="0">
                                    <a:pos x="95" y="160"/>
                                  </a:cxn>
                                  <a:cxn ang="0">
                                    <a:pos x="55" y="150"/>
                                  </a:cxn>
                                  <a:cxn ang="0">
                                    <a:pos x="40" y="145"/>
                                  </a:cxn>
                                  <a:cxn ang="0">
                                    <a:pos x="25" y="135"/>
                                  </a:cxn>
                                  <a:cxn ang="0">
                                    <a:pos x="25" y="135"/>
                                  </a:cxn>
                                  <a:cxn ang="0">
                                    <a:pos x="15" y="125"/>
                                  </a:cxn>
                                  <a:cxn ang="0">
                                    <a:pos x="10" y="115"/>
                                  </a:cxn>
                                  <a:cxn ang="0">
                                    <a:pos x="10" y="90"/>
                                  </a:cxn>
                                  <a:cxn ang="0">
                                    <a:pos x="15" y="70"/>
                                  </a:cxn>
                                  <a:cxn ang="0">
                                    <a:pos x="30" y="50"/>
                                  </a:cxn>
                                  <a:cxn ang="0">
                                    <a:pos x="30" y="50"/>
                                  </a:cxn>
                                  <a:cxn ang="0">
                                    <a:pos x="45" y="30"/>
                                  </a:cxn>
                                  <a:cxn ang="0">
                                    <a:pos x="60" y="20"/>
                                  </a:cxn>
                                  <a:cxn ang="0">
                                    <a:pos x="85" y="10"/>
                                  </a:cxn>
                                  <a:cxn ang="0">
                                    <a:pos x="95" y="10"/>
                                  </a:cxn>
                                  <a:cxn ang="0">
                                    <a:pos x="105" y="15"/>
                                  </a:cxn>
                                  <a:cxn ang="0">
                                    <a:pos x="105" y="15"/>
                                  </a:cxn>
                                  <a:cxn ang="0">
                                    <a:pos x="120" y="25"/>
                                  </a:cxn>
                                  <a:cxn ang="0">
                                    <a:pos x="125" y="35"/>
                                  </a:cxn>
                                  <a:cxn ang="0">
                                    <a:pos x="140" y="65"/>
                                  </a:cxn>
                                  <a:cxn ang="0">
                                    <a:pos x="140" y="65"/>
                                  </a:cxn>
                                  <a:cxn ang="0">
                                    <a:pos x="145" y="65"/>
                                  </a:cxn>
                                  <a:cxn ang="0">
                                    <a:pos x="150" y="65"/>
                                  </a:cxn>
                                  <a:cxn ang="0">
                                    <a:pos x="150" y="65"/>
                                  </a:cxn>
                                  <a:cxn ang="0">
                                    <a:pos x="150" y="60"/>
                                  </a:cxn>
                                  <a:cxn ang="0">
                                    <a:pos x="150" y="60"/>
                                  </a:cxn>
                                </a:cxnLst>
                                <a:rect l="0" t="0" r="r" b="b"/>
                                <a:pathLst>
                                  <a:path w="150" h="170">
                                    <a:moveTo>
                                      <a:pt x="150" y="60"/>
                                    </a:moveTo>
                                    <a:lnTo>
                                      <a:pt x="150" y="60"/>
                                    </a:lnTo>
                                    <a:lnTo>
                                      <a:pt x="130" y="20"/>
                                    </a:lnTo>
                                    <a:lnTo>
                                      <a:pt x="115" y="5"/>
                                    </a:lnTo>
                                    <a:lnTo>
                                      <a:pt x="105" y="0"/>
                                    </a:lnTo>
                                    <a:lnTo>
                                      <a:pt x="95" y="0"/>
                                    </a:lnTo>
                                    <a:lnTo>
                                      <a:pt x="95" y="0"/>
                                    </a:lnTo>
                                    <a:lnTo>
                                      <a:pt x="75" y="5"/>
                                    </a:lnTo>
                                    <a:lnTo>
                                      <a:pt x="55" y="10"/>
                                    </a:lnTo>
                                    <a:lnTo>
                                      <a:pt x="35" y="25"/>
                                    </a:lnTo>
                                    <a:lnTo>
                                      <a:pt x="20" y="45"/>
                                    </a:lnTo>
                                    <a:lnTo>
                                      <a:pt x="20" y="45"/>
                                    </a:lnTo>
                                    <a:lnTo>
                                      <a:pt x="10" y="65"/>
                                    </a:lnTo>
                                    <a:lnTo>
                                      <a:pt x="0" y="85"/>
                                    </a:lnTo>
                                    <a:lnTo>
                                      <a:pt x="0" y="110"/>
                                    </a:lnTo>
                                    <a:lnTo>
                                      <a:pt x="10" y="130"/>
                                    </a:lnTo>
                                    <a:lnTo>
                                      <a:pt x="10" y="130"/>
                                    </a:lnTo>
                                    <a:lnTo>
                                      <a:pt x="25" y="150"/>
                                    </a:lnTo>
                                    <a:lnTo>
                                      <a:pt x="45" y="160"/>
                                    </a:lnTo>
                                    <a:lnTo>
                                      <a:pt x="70" y="165"/>
                                    </a:lnTo>
                                    <a:lnTo>
                                      <a:pt x="95" y="170"/>
                                    </a:lnTo>
                                    <a:lnTo>
                                      <a:pt x="95" y="170"/>
                                    </a:lnTo>
                                    <a:lnTo>
                                      <a:pt x="100" y="165"/>
                                    </a:lnTo>
                                    <a:lnTo>
                                      <a:pt x="100" y="160"/>
                                    </a:lnTo>
                                    <a:lnTo>
                                      <a:pt x="95" y="160"/>
                                    </a:lnTo>
                                    <a:lnTo>
                                      <a:pt x="95" y="160"/>
                                    </a:lnTo>
                                    <a:lnTo>
                                      <a:pt x="55" y="150"/>
                                    </a:lnTo>
                                    <a:lnTo>
                                      <a:pt x="40" y="145"/>
                                    </a:lnTo>
                                    <a:lnTo>
                                      <a:pt x="25" y="135"/>
                                    </a:lnTo>
                                    <a:lnTo>
                                      <a:pt x="25" y="135"/>
                                    </a:lnTo>
                                    <a:lnTo>
                                      <a:pt x="15" y="125"/>
                                    </a:lnTo>
                                    <a:lnTo>
                                      <a:pt x="10" y="115"/>
                                    </a:lnTo>
                                    <a:lnTo>
                                      <a:pt x="10" y="90"/>
                                    </a:lnTo>
                                    <a:lnTo>
                                      <a:pt x="15" y="70"/>
                                    </a:lnTo>
                                    <a:lnTo>
                                      <a:pt x="30" y="50"/>
                                    </a:lnTo>
                                    <a:lnTo>
                                      <a:pt x="30" y="50"/>
                                    </a:lnTo>
                                    <a:lnTo>
                                      <a:pt x="45" y="30"/>
                                    </a:lnTo>
                                    <a:lnTo>
                                      <a:pt x="60" y="20"/>
                                    </a:lnTo>
                                    <a:lnTo>
                                      <a:pt x="85" y="10"/>
                                    </a:lnTo>
                                    <a:lnTo>
                                      <a:pt x="95" y="10"/>
                                    </a:lnTo>
                                    <a:lnTo>
                                      <a:pt x="105" y="15"/>
                                    </a:lnTo>
                                    <a:lnTo>
                                      <a:pt x="105" y="15"/>
                                    </a:lnTo>
                                    <a:lnTo>
                                      <a:pt x="120" y="25"/>
                                    </a:lnTo>
                                    <a:lnTo>
                                      <a:pt x="125" y="35"/>
                                    </a:lnTo>
                                    <a:lnTo>
                                      <a:pt x="140" y="65"/>
                                    </a:lnTo>
                                    <a:lnTo>
                                      <a:pt x="140" y="65"/>
                                    </a:lnTo>
                                    <a:lnTo>
                                      <a:pt x="145" y="65"/>
                                    </a:lnTo>
                                    <a:lnTo>
                                      <a:pt x="150" y="65"/>
                                    </a:lnTo>
                                    <a:lnTo>
                                      <a:pt x="150" y="65"/>
                                    </a:lnTo>
                                    <a:lnTo>
                                      <a:pt x="150" y="60"/>
                                    </a:lnTo>
                                    <a:lnTo>
                                      <a:pt x="150" y="6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73" name="Freeform 125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35" y="661"/>
                                <a:ext cx="306" cy="37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01" y="0"/>
                                  </a:cxn>
                                  <a:cxn ang="0">
                                    <a:pos x="301" y="0"/>
                                  </a:cxn>
                                  <a:cxn ang="0">
                                    <a:pos x="256" y="5"/>
                                  </a:cxn>
                                  <a:cxn ang="0">
                                    <a:pos x="201" y="15"/>
                                  </a:cxn>
                                  <a:cxn ang="0">
                                    <a:pos x="156" y="35"/>
                                  </a:cxn>
                                  <a:cxn ang="0">
                                    <a:pos x="106" y="55"/>
                                  </a:cxn>
                                  <a:cxn ang="0">
                                    <a:pos x="65" y="90"/>
                                  </a:cxn>
                                  <a:cxn ang="0">
                                    <a:pos x="35" y="125"/>
                                  </a:cxn>
                                  <a:cxn ang="0">
                                    <a:pos x="20" y="145"/>
                                  </a:cxn>
                                  <a:cxn ang="0">
                                    <a:pos x="10" y="165"/>
                                  </a:cxn>
                                  <a:cxn ang="0">
                                    <a:pos x="5" y="190"/>
                                  </a:cxn>
                                  <a:cxn ang="0">
                                    <a:pos x="0" y="215"/>
                                  </a:cxn>
                                  <a:cxn ang="0">
                                    <a:pos x="0" y="215"/>
                                  </a:cxn>
                                  <a:cxn ang="0">
                                    <a:pos x="0" y="235"/>
                                  </a:cxn>
                                  <a:cxn ang="0">
                                    <a:pos x="5" y="255"/>
                                  </a:cxn>
                                  <a:cxn ang="0">
                                    <a:pos x="20" y="295"/>
                                  </a:cxn>
                                  <a:cxn ang="0">
                                    <a:pos x="40" y="325"/>
                                  </a:cxn>
                                  <a:cxn ang="0">
                                    <a:pos x="75" y="350"/>
                                  </a:cxn>
                                  <a:cxn ang="0">
                                    <a:pos x="75" y="350"/>
                                  </a:cxn>
                                  <a:cxn ang="0">
                                    <a:pos x="101" y="365"/>
                                  </a:cxn>
                                  <a:cxn ang="0">
                                    <a:pos x="126" y="370"/>
                                  </a:cxn>
                                  <a:cxn ang="0">
                                    <a:pos x="156" y="370"/>
                                  </a:cxn>
                                  <a:cxn ang="0">
                                    <a:pos x="181" y="365"/>
                                  </a:cxn>
                                  <a:cxn ang="0">
                                    <a:pos x="241" y="355"/>
                                  </a:cxn>
                                  <a:cxn ang="0">
                                    <a:pos x="291" y="335"/>
                                  </a:cxn>
                                  <a:cxn ang="0">
                                    <a:pos x="291" y="335"/>
                                  </a:cxn>
                                  <a:cxn ang="0">
                                    <a:pos x="291" y="330"/>
                                  </a:cxn>
                                  <a:cxn ang="0">
                                    <a:pos x="286" y="330"/>
                                  </a:cxn>
                                  <a:cxn ang="0">
                                    <a:pos x="286" y="330"/>
                                  </a:cxn>
                                  <a:cxn ang="0">
                                    <a:pos x="216" y="345"/>
                                  </a:cxn>
                                  <a:cxn ang="0">
                                    <a:pos x="181" y="350"/>
                                  </a:cxn>
                                  <a:cxn ang="0">
                                    <a:pos x="141" y="355"/>
                                  </a:cxn>
                                  <a:cxn ang="0">
                                    <a:pos x="141" y="355"/>
                                  </a:cxn>
                                  <a:cxn ang="0">
                                    <a:pos x="111" y="350"/>
                                  </a:cxn>
                                  <a:cxn ang="0">
                                    <a:pos x="85" y="340"/>
                                  </a:cxn>
                                  <a:cxn ang="0">
                                    <a:pos x="60" y="325"/>
                                  </a:cxn>
                                  <a:cxn ang="0">
                                    <a:pos x="40" y="305"/>
                                  </a:cxn>
                                  <a:cxn ang="0">
                                    <a:pos x="30" y="280"/>
                                  </a:cxn>
                                  <a:cxn ang="0">
                                    <a:pos x="20" y="255"/>
                                  </a:cxn>
                                  <a:cxn ang="0">
                                    <a:pos x="15" y="225"/>
                                  </a:cxn>
                                  <a:cxn ang="0">
                                    <a:pos x="15" y="200"/>
                                  </a:cxn>
                                  <a:cxn ang="0">
                                    <a:pos x="15" y="200"/>
                                  </a:cxn>
                                  <a:cxn ang="0">
                                    <a:pos x="20" y="175"/>
                                  </a:cxn>
                                  <a:cxn ang="0">
                                    <a:pos x="25" y="155"/>
                                  </a:cxn>
                                  <a:cxn ang="0">
                                    <a:pos x="35" y="135"/>
                                  </a:cxn>
                                  <a:cxn ang="0">
                                    <a:pos x="50" y="120"/>
                                  </a:cxn>
                                  <a:cxn ang="0">
                                    <a:pos x="80" y="85"/>
                                  </a:cxn>
                                  <a:cxn ang="0">
                                    <a:pos x="121" y="60"/>
                                  </a:cxn>
                                  <a:cxn ang="0">
                                    <a:pos x="166" y="35"/>
                                  </a:cxn>
                                  <a:cxn ang="0">
                                    <a:pos x="216" y="20"/>
                                  </a:cxn>
                                  <a:cxn ang="0">
                                    <a:pos x="261" y="10"/>
                                  </a:cxn>
                                  <a:cxn ang="0">
                                    <a:pos x="306" y="5"/>
                                  </a:cxn>
                                  <a:cxn ang="0">
                                    <a:pos x="306" y="5"/>
                                  </a:cxn>
                                  <a:cxn ang="0">
                                    <a:pos x="306" y="5"/>
                                  </a:cxn>
                                  <a:cxn ang="0">
                                    <a:pos x="301" y="0"/>
                                  </a:cxn>
                                  <a:cxn ang="0">
                                    <a:pos x="301" y="0"/>
                                  </a:cxn>
                                </a:cxnLst>
                                <a:rect l="0" t="0" r="r" b="b"/>
                                <a:pathLst>
                                  <a:path w="306" h="370">
                                    <a:moveTo>
                                      <a:pt x="301" y="0"/>
                                    </a:moveTo>
                                    <a:lnTo>
                                      <a:pt x="301" y="0"/>
                                    </a:lnTo>
                                    <a:lnTo>
                                      <a:pt x="256" y="5"/>
                                    </a:lnTo>
                                    <a:lnTo>
                                      <a:pt x="201" y="15"/>
                                    </a:lnTo>
                                    <a:lnTo>
                                      <a:pt x="156" y="35"/>
                                    </a:lnTo>
                                    <a:lnTo>
                                      <a:pt x="106" y="55"/>
                                    </a:lnTo>
                                    <a:lnTo>
                                      <a:pt x="65" y="90"/>
                                    </a:lnTo>
                                    <a:lnTo>
                                      <a:pt x="35" y="125"/>
                                    </a:lnTo>
                                    <a:lnTo>
                                      <a:pt x="20" y="145"/>
                                    </a:lnTo>
                                    <a:lnTo>
                                      <a:pt x="10" y="165"/>
                                    </a:lnTo>
                                    <a:lnTo>
                                      <a:pt x="5" y="190"/>
                                    </a:lnTo>
                                    <a:lnTo>
                                      <a:pt x="0" y="215"/>
                                    </a:lnTo>
                                    <a:lnTo>
                                      <a:pt x="0" y="215"/>
                                    </a:lnTo>
                                    <a:lnTo>
                                      <a:pt x="0" y="235"/>
                                    </a:lnTo>
                                    <a:lnTo>
                                      <a:pt x="5" y="255"/>
                                    </a:lnTo>
                                    <a:lnTo>
                                      <a:pt x="20" y="295"/>
                                    </a:lnTo>
                                    <a:lnTo>
                                      <a:pt x="40" y="325"/>
                                    </a:lnTo>
                                    <a:lnTo>
                                      <a:pt x="75" y="350"/>
                                    </a:lnTo>
                                    <a:lnTo>
                                      <a:pt x="75" y="350"/>
                                    </a:lnTo>
                                    <a:lnTo>
                                      <a:pt x="101" y="365"/>
                                    </a:lnTo>
                                    <a:lnTo>
                                      <a:pt x="126" y="370"/>
                                    </a:lnTo>
                                    <a:lnTo>
                                      <a:pt x="156" y="370"/>
                                    </a:lnTo>
                                    <a:lnTo>
                                      <a:pt x="181" y="365"/>
                                    </a:lnTo>
                                    <a:lnTo>
                                      <a:pt x="241" y="355"/>
                                    </a:lnTo>
                                    <a:lnTo>
                                      <a:pt x="291" y="335"/>
                                    </a:lnTo>
                                    <a:lnTo>
                                      <a:pt x="291" y="335"/>
                                    </a:lnTo>
                                    <a:lnTo>
                                      <a:pt x="291" y="330"/>
                                    </a:lnTo>
                                    <a:lnTo>
                                      <a:pt x="286" y="330"/>
                                    </a:lnTo>
                                    <a:lnTo>
                                      <a:pt x="286" y="330"/>
                                    </a:lnTo>
                                    <a:lnTo>
                                      <a:pt x="216" y="345"/>
                                    </a:lnTo>
                                    <a:lnTo>
                                      <a:pt x="181" y="350"/>
                                    </a:lnTo>
                                    <a:lnTo>
                                      <a:pt x="141" y="355"/>
                                    </a:lnTo>
                                    <a:lnTo>
                                      <a:pt x="141" y="355"/>
                                    </a:lnTo>
                                    <a:lnTo>
                                      <a:pt x="111" y="350"/>
                                    </a:lnTo>
                                    <a:lnTo>
                                      <a:pt x="85" y="340"/>
                                    </a:lnTo>
                                    <a:lnTo>
                                      <a:pt x="60" y="325"/>
                                    </a:lnTo>
                                    <a:lnTo>
                                      <a:pt x="40" y="305"/>
                                    </a:lnTo>
                                    <a:lnTo>
                                      <a:pt x="30" y="280"/>
                                    </a:lnTo>
                                    <a:lnTo>
                                      <a:pt x="20" y="255"/>
                                    </a:lnTo>
                                    <a:lnTo>
                                      <a:pt x="15" y="225"/>
                                    </a:lnTo>
                                    <a:lnTo>
                                      <a:pt x="15" y="200"/>
                                    </a:lnTo>
                                    <a:lnTo>
                                      <a:pt x="15" y="200"/>
                                    </a:lnTo>
                                    <a:lnTo>
                                      <a:pt x="20" y="175"/>
                                    </a:lnTo>
                                    <a:lnTo>
                                      <a:pt x="25" y="155"/>
                                    </a:lnTo>
                                    <a:lnTo>
                                      <a:pt x="35" y="135"/>
                                    </a:lnTo>
                                    <a:lnTo>
                                      <a:pt x="50" y="120"/>
                                    </a:lnTo>
                                    <a:lnTo>
                                      <a:pt x="80" y="85"/>
                                    </a:lnTo>
                                    <a:lnTo>
                                      <a:pt x="121" y="60"/>
                                    </a:lnTo>
                                    <a:lnTo>
                                      <a:pt x="166" y="35"/>
                                    </a:lnTo>
                                    <a:lnTo>
                                      <a:pt x="216" y="20"/>
                                    </a:lnTo>
                                    <a:lnTo>
                                      <a:pt x="261" y="10"/>
                                    </a:lnTo>
                                    <a:lnTo>
                                      <a:pt x="306" y="5"/>
                                    </a:lnTo>
                                    <a:lnTo>
                                      <a:pt x="306" y="5"/>
                                    </a:lnTo>
                                    <a:lnTo>
                                      <a:pt x="306" y="5"/>
                                    </a:lnTo>
                                    <a:lnTo>
                                      <a:pt x="301" y="0"/>
                                    </a:lnTo>
                                    <a:lnTo>
                                      <a:pt x="301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74" name="Freeform 126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191" y="1001"/>
                                <a:ext cx="140" cy="14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80" y="0"/>
                                  </a:cxn>
                                  <a:cxn ang="0">
                                    <a:pos x="80" y="0"/>
                                  </a:cxn>
                                  <a:cxn ang="0">
                                    <a:pos x="50" y="20"/>
                                  </a:cxn>
                                  <a:cxn ang="0">
                                    <a:pos x="20" y="50"/>
                                  </a:cxn>
                                  <a:cxn ang="0">
                                    <a:pos x="10" y="65"/>
                                  </a:cxn>
                                  <a:cxn ang="0">
                                    <a:pos x="5" y="80"/>
                                  </a:cxn>
                                  <a:cxn ang="0">
                                    <a:pos x="0" y="100"/>
                                  </a:cxn>
                                  <a:cxn ang="0">
                                    <a:pos x="5" y="115"/>
                                  </a:cxn>
                                  <a:cxn ang="0">
                                    <a:pos x="5" y="115"/>
                                  </a:cxn>
                                  <a:cxn ang="0">
                                    <a:pos x="20" y="130"/>
                                  </a:cxn>
                                  <a:cxn ang="0">
                                    <a:pos x="35" y="135"/>
                                  </a:cxn>
                                  <a:cxn ang="0">
                                    <a:pos x="50" y="140"/>
                                  </a:cxn>
                                  <a:cxn ang="0">
                                    <a:pos x="70" y="140"/>
                                  </a:cxn>
                                  <a:cxn ang="0">
                                    <a:pos x="110" y="125"/>
                                  </a:cxn>
                                  <a:cxn ang="0">
                                    <a:pos x="140" y="110"/>
                                  </a:cxn>
                                  <a:cxn ang="0">
                                    <a:pos x="140" y="110"/>
                                  </a:cxn>
                                  <a:cxn ang="0">
                                    <a:pos x="140" y="105"/>
                                  </a:cxn>
                                  <a:cxn ang="0">
                                    <a:pos x="140" y="105"/>
                                  </a:cxn>
                                  <a:cxn ang="0">
                                    <a:pos x="140" y="105"/>
                                  </a:cxn>
                                  <a:cxn ang="0">
                                    <a:pos x="110" y="115"/>
                                  </a:cxn>
                                  <a:cxn ang="0">
                                    <a:pos x="75" y="125"/>
                                  </a:cxn>
                                  <a:cxn ang="0">
                                    <a:pos x="60" y="130"/>
                                  </a:cxn>
                                  <a:cxn ang="0">
                                    <a:pos x="45" y="130"/>
                                  </a:cxn>
                                  <a:cxn ang="0">
                                    <a:pos x="30" y="125"/>
                                  </a:cxn>
                                  <a:cxn ang="0">
                                    <a:pos x="20" y="110"/>
                                  </a:cxn>
                                  <a:cxn ang="0">
                                    <a:pos x="20" y="110"/>
                                  </a:cxn>
                                  <a:cxn ang="0">
                                    <a:pos x="15" y="100"/>
                                  </a:cxn>
                                  <a:cxn ang="0">
                                    <a:pos x="15" y="85"/>
                                  </a:cxn>
                                  <a:cxn ang="0">
                                    <a:pos x="20" y="70"/>
                                  </a:cxn>
                                  <a:cxn ang="0">
                                    <a:pos x="30" y="55"/>
                                  </a:cxn>
                                  <a:cxn ang="0">
                                    <a:pos x="55" y="25"/>
                                  </a:cxn>
                                  <a:cxn ang="0">
                                    <a:pos x="80" y="10"/>
                                  </a:cxn>
                                  <a:cxn ang="0">
                                    <a:pos x="80" y="10"/>
                                  </a:cxn>
                                  <a:cxn ang="0">
                                    <a:pos x="85" y="5"/>
                                  </a:cxn>
                                  <a:cxn ang="0">
                                    <a:pos x="80" y="0"/>
                                  </a:cxn>
                                  <a:cxn ang="0">
                                    <a:pos x="80" y="0"/>
                                  </a:cxn>
                                  <a:cxn ang="0">
                                    <a:pos x="80" y="0"/>
                                  </a:cxn>
                                </a:cxnLst>
                                <a:rect l="0" t="0" r="r" b="b"/>
                                <a:pathLst>
                                  <a:path w="140" h="140">
                                    <a:moveTo>
                                      <a:pt x="80" y="0"/>
                                    </a:moveTo>
                                    <a:lnTo>
                                      <a:pt x="80" y="0"/>
                                    </a:lnTo>
                                    <a:lnTo>
                                      <a:pt x="50" y="20"/>
                                    </a:lnTo>
                                    <a:lnTo>
                                      <a:pt x="20" y="50"/>
                                    </a:lnTo>
                                    <a:lnTo>
                                      <a:pt x="10" y="65"/>
                                    </a:lnTo>
                                    <a:lnTo>
                                      <a:pt x="5" y="80"/>
                                    </a:lnTo>
                                    <a:lnTo>
                                      <a:pt x="0" y="100"/>
                                    </a:lnTo>
                                    <a:lnTo>
                                      <a:pt x="5" y="115"/>
                                    </a:lnTo>
                                    <a:lnTo>
                                      <a:pt x="5" y="115"/>
                                    </a:lnTo>
                                    <a:lnTo>
                                      <a:pt x="20" y="130"/>
                                    </a:lnTo>
                                    <a:lnTo>
                                      <a:pt x="35" y="135"/>
                                    </a:lnTo>
                                    <a:lnTo>
                                      <a:pt x="50" y="140"/>
                                    </a:lnTo>
                                    <a:lnTo>
                                      <a:pt x="70" y="140"/>
                                    </a:lnTo>
                                    <a:lnTo>
                                      <a:pt x="110" y="125"/>
                                    </a:lnTo>
                                    <a:lnTo>
                                      <a:pt x="140" y="110"/>
                                    </a:lnTo>
                                    <a:lnTo>
                                      <a:pt x="140" y="110"/>
                                    </a:lnTo>
                                    <a:lnTo>
                                      <a:pt x="140" y="105"/>
                                    </a:lnTo>
                                    <a:lnTo>
                                      <a:pt x="140" y="105"/>
                                    </a:lnTo>
                                    <a:lnTo>
                                      <a:pt x="140" y="105"/>
                                    </a:lnTo>
                                    <a:lnTo>
                                      <a:pt x="110" y="115"/>
                                    </a:lnTo>
                                    <a:lnTo>
                                      <a:pt x="75" y="125"/>
                                    </a:lnTo>
                                    <a:lnTo>
                                      <a:pt x="60" y="130"/>
                                    </a:lnTo>
                                    <a:lnTo>
                                      <a:pt x="45" y="130"/>
                                    </a:lnTo>
                                    <a:lnTo>
                                      <a:pt x="30" y="125"/>
                                    </a:lnTo>
                                    <a:lnTo>
                                      <a:pt x="20" y="110"/>
                                    </a:lnTo>
                                    <a:lnTo>
                                      <a:pt x="20" y="110"/>
                                    </a:lnTo>
                                    <a:lnTo>
                                      <a:pt x="15" y="100"/>
                                    </a:lnTo>
                                    <a:lnTo>
                                      <a:pt x="15" y="85"/>
                                    </a:lnTo>
                                    <a:lnTo>
                                      <a:pt x="20" y="70"/>
                                    </a:lnTo>
                                    <a:lnTo>
                                      <a:pt x="30" y="55"/>
                                    </a:lnTo>
                                    <a:lnTo>
                                      <a:pt x="55" y="25"/>
                                    </a:lnTo>
                                    <a:lnTo>
                                      <a:pt x="80" y="10"/>
                                    </a:lnTo>
                                    <a:lnTo>
                                      <a:pt x="80" y="10"/>
                                    </a:lnTo>
                                    <a:lnTo>
                                      <a:pt x="85" y="5"/>
                                    </a:lnTo>
                                    <a:lnTo>
                                      <a:pt x="80" y="0"/>
                                    </a:lnTo>
                                    <a:lnTo>
                                      <a:pt x="80" y="0"/>
                                    </a:lnTo>
                                    <a:lnTo>
                                      <a:pt x="8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75" name="Freeform 127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171" y="1096"/>
                                <a:ext cx="385" cy="376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140" y="0"/>
                                  </a:cxn>
                                  <a:cxn ang="0">
                                    <a:pos x="140" y="0"/>
                                  </a:cxn>
                                  <a:cxn ang="0">
                                    <a:pos x="100" y="30"/>
                                  </a:cxn>
                                  <a:cxn ang="0">
                                    <a:pos x="65" y="65"/>
                                  </a:cxn>
                                  <a:cxn ang="0">
                                    <a:pos x="35" y="105"/>
                                  </a:cxn>
                                  <a:cxn ang="0">
                                    <a:pos x="10" y="155"/>
                                  </a:cxn>
                                  <a:cxn ang="0">
                                    <a:pos x="5" y="175"/>
                                  </a:cxn>
                                  <a:cxn ang="0">
                                    <a:pos x="0" y="200"/>
                                  </a:cxn>
                                  <a:cxn ang="0">
                                    <a:pos x="0" y="225"/>
                                  </a:cxn>
                                  <a:cxn ang="0">
                                    <a:pos x="5" y="245"/>
                                  </a:cxn>
                                  <a:cxn ang="0">
                                    <a:pos x="15" y="271"/>
                                  </a:cxn>
                                  <a:cxn ang="0">
                                    <a:pos x="25" y="291"/>
                                  </a:cxn>
                                  <a:cxn ang="0">
                                    <a:pos x="45" y="311"/>
                                  </a:cxn>
                                  <a:cxn ang="0">
                                    <a:pos x="65" y="326"/>
                                  </a:cxn>
                                  <a:cxn ang="0">
                                    <a:pos x="65" y="326"/>
                                  </a:cxn>
                                  <a:cxn ang="0">
                                    <a:pos x="105" y="346"/>
                                  </a:cxn>
                                  <a:cxn ang="0">
                                    <a:pos x="150" y="361"/>
                                  </a:cxn>
                                  <a:cxn ang="0">
                                    <a:pos x="200" y="371"/>
                                  </a:cxn>
                                  <a:cxn ang="0">
                                    <a:pos x="250" y="376"/>
                                  </a:cxn>
                                  <a:cxn ang="0">
                                    <a:pos x="300" y="366"/>
                                  </a:cxn>
                                  <a:cxn ang="0">
                                    <a:pos x="320" y="361"/>
                                  </a:cxn>
                                  <a:cxn ang="0">
                                    <a:pos x="340" y="351"/>
                                  </a:cxn>
                                  <a:cxn ang="0">
                                    <a:pos x="360" y="336"/>
                                  </a:cxn>
                                  <a:cxn ang="0">
                                    <a:pos x="370" y="316"/>
                                  </a:cxn>
                                  <a:cxn ang="0">
                                    <a:pos x="380" y="296"/>
                                  </a:cxn>
                                  <a:cxn ang="0">
                                    <a:pos x="385" y="276"/>
                                  </a:cxn>
                                  <a:cxn ang="0">
                                    <a:pos x="385" y="276"/>
                                  </a:cxn>
                                  <a:cxn ang="0">
                                    <a:pos x="385" y="271"/>
                                  </a:cxn>
                                  <a:cxn ang="0">
                                    <a:pos x="380" y="271"/>
                                  </a:cxn>
                                  <a:cxn ang="0">
                                    <a:pos x="380" y="271"/>
                                  </a:cxn>
                                  <a:cxn ang="0">
                                    <a:pos x="370" y="291"/>
                                  </a:cxn>
                                  <a:cxn ang="0">
                                    <a:pos x="360" y="311"/>
                                  </a:cxn>
                                  <a:cxn ang="0">
                                    <a:pos x="350" y="326"/>
                                  </a:cxn>
                                  <a:cxn ang="0">
                                    <a:pos x="330" y="336"/>
                                  </a:cxn>
                                  <a:cxn ang="0">
                                    <a:pos x="295" y="351"/>
                                  </a:cxn>
                                  <a:cxn ang="0">
                                    <a:pos x="255" y="361"/>
                                  </a:cxn>
                                  <a:cxn ang="0">
                                    <a:pos x="210" y="361"/>
                                  </a:cxn>
                                  <a:cxn ang="0">
                                    <a:pos x="165" y="356"/>
                                  </a:cxn>
                                  <a:cxn ang="0">
                                    <a:pos x="125" y="341"/>
                                  </a:cxn>
                                  <a:cxn ang="0">
                                    <a:pos x="90" y="326"/>
                                  </a:cxn>
                                  <a:cxn ang="0">
                                    <a:pos x="90" y="326"/>
                                  </a:cxn>
                                  <a:cxn ang="0">
                                    <a:pos x="65" y="311"/>
                                  </a:cxn>
                                  <a:cxn ang="0">
                                    <a:pos x="45" y="291"/>
                                  </a:cxn>
                                  <a:cxn ang="0">
                                    <a:pos x="30" y="276"/>
                                  </a:cxn>
                                  <a:cxn ang="0">
                                    <a:pos x="25" y="250"/>
                                  </a:cxn>
                                  <a:cxn ang="0">
                                    <a:pos x="20" y="230"/>
                                  </a:cxn>
                                  <a:cxn ang="0">
                                    <a:pos x="15" y="210"/>
                                  </a:cxn>
                                  <a:cxn ang="0">
                                    <a:pos x="20" y="185"/>
                                  </a:cxn>
                                  <a:cxn ang="0">
                                    <a:pos x="25" y="165"/>
                                  </a:cxn>
                                  <a:cxn ang="0">
                                    <a:pos x="45" y="120"/>
                                  </a:cxn>
                                  <a:cxn ang="0">
                                    <a:pos x="75" y="80"/>
                                  </a:cxn>
                                  <a:cxn ang="0">
                                    <a:pos x="110" y="40"/>
                                  </a:cxn>
                                  <a:cxn ang="0">
                                    <a:pos x="150" y="10"/>
                                  </a:cxn>
                                  <a:cxn ang="0">
                                    <a:pos x="150" y="10"/>
                                  </a:cxn>
                                  <a:cxn ang="0">
                                    <a:pos x="150" y="5"/>
                                  </a:cxn>
                                  <a:cxn ang="0">
                                    <a:pos x="150" y="0"/>
                                  </a:cxn>
                                  <a:cxn ang="0">
                                    <a:pos x="145" y="0"/>
                                  </a:cxn>
                                  <a:cxn ang="0">
                                    <a:pos x="140" y="0"/>
                                  </a:cxn>
                                  <a:cxn ang="0">
                                    <a:pos x="140" y="0"/>
                                  </a:cxn>
                                </a:cxnLst>
                                <a:rect l="0" t="0" r="r" b="b"/>
                                <a:pathLst>
                                  <a:path w="385" h="376">
                                    <a:moveTo>
                                      <a:pt x="140" y="0"/>
                                    </a:moveTo>
                                    <a:lnTo>
                                      <a:pt x="140" y="0"/>
                                    </a:lnTo>
                                    <a:lnTo>
                                      <a:pt x="100" y="30"/>
                                    </a:lnTo>
                                    <a:lnTo>
                                      <a:pt x="65" y="65"/>
                                    </a:lnTo>
                                    <a:lnTo>
                                      <a:pt x="35" y="105"/>
                                    </a:lnTo>
                                    <a:lnTo>
                                      <a:pt x="10" y="155"/>
                                    </a:lnTo>
                                    <a:lnTo>
                                      <a:pt x="5" y="175"/>
                                    </a:lnTo>
                                    <a:lnTo>
                                      <a:pt x="0" y="200"/>
                                    </a:lnTo>
                                    <a:lnTo>
                                      <a:pt x="0" y="225"/>
                                    </a:lnTo>
                                    <a:lnTo>
                                      <a:pt x="5" y="245"/>
                                    </a:lnTo>
                                    <a:lnTo>
                                      <a:pt x="15" y="271"/>
                                    </a:lnTo>
                                    <a:lnTo>
                                      <a:pt x="25" y="291"/>
                                    </a:lnTo>
                                    <a:lnTo>
                                      <a:pt x="45" y="311"/>
                                    </a:lnTo>
                                    <a:lnTo>
                                      <a:pt x="65" y="326"/>
                                    </a:lnTo>
                                    <a:lnTo>
                                      <a:pt x="65" y="326"/>
                                    </a:lnTo>
                                    <a:lnTo>
                                      <a:pt x="105" y="346"/>
                                    </a:lnTo>
                                    <a:lnTo>
                                      <a:pt x="150" y="361"/>
                                    </a:lnTo>
                                    <a:lnTo>
                                      <a:pt x="200" y="371"/>
                                    </a:lnTo>
                                    <a:lnTo>
                                      <a:pt x="250" y="376"/>
                                    </a:lnTo>
                                    <a:lnTo>
                                      <a:pt x="300" y="366"/>
                                    </a:lnTo>
                                    <a:lnTo>
                                      <a:pt x="320" y="361"/>
                                    </a:lnTo>
                                    <a:lnTo>
                                      <a:pt x="340" y="351"/>
                                    </a:lnTo>
                                    <a:lnTo>
                                      <a:pt x="360" y="336"/>
                                    </a:lnTo>
                                    <a:lnTo>
                                      <a:pt x="370" y="316"/>
                                    </a:lnTo>
                                    <a:lnTo>
                                      <a:pt x="380" y="296"/>
                                    </a:lnTo>
                                    <a:lnTo>
                                      <a:pt x="385" y="276"/>
                                    </a:lnTo>
                                    <a:lnTo>
                                      <a:pt x="385" y="276"/>
                                    </a:lnTo>
                                    <a:lnTo>
                                      <a:pt x="385" y="271"/>
                                    </a:lnTo>
                                    <a:lnTo>
                                      <a:pt x="380" y="271"/>
                                    </a:lnTo>
                                    <a:lnTo>
                                      <a:pt x="380" y="271"/>
                                    </a:lnTo>
                                    <a:lnTo>
                                      <a:pt x="370" y="291"/>
                                    </a:lnTo>
                                    <a:lnTo>
                                      <a:pt x="360" y="311"/>
                                    </a:lnTo>
                                    <a:lnTo>
                                      <a:pt x="350" y="326"/>
                                    </a:lnTo>
                                    <a:lnTo>
                                      <a:pt x="330" y="336"/>
                                    </a:lnTo>
                                    <a:lnTo>
                                      <a:pt x="295" y="351"/>
                                    </a:lnTo>
                                    <a:lnTo>
                                      <a:pt x="255" y="361"/>
                                    </a:lnTo>
                                    <a:lnTo>
                                      <a:pt x="210" y="361"/>
                                    </a:lnTo>
                                    <a:lnTo>
                                      <a:pt x="165" y="356"/>
                                    </a:lnTo>
                                    <a:lnTo>
                                      <a:pt x="125" y="341"/>
                                    </a:lnTo>
                                    <a:lnTo>
                                      <a:pt x="90" y="326"/>
                                    </a:lnTo>
                                    <a:lnTo>
                                      <a:pt x="90" y="326"/>
                                    </a:lnTo>
                                    <a:lnTo>
                                      <a:pt x="65" y="311"/>
                                    </a:lnTo>
                                    <a:lnTo>
                                      <a:pt x="45" y="291"/>
                                    </a:lnTo>
                                    <a:lnTo>
                                      <a:pt x="30" y="276"/>
                                    </a:lnTo>
                                    <a:lnTo>
                                      <a:pt x="25" y="250"/>
                                    </a:lnTo>
                                    <a:lnTo>
                                      <a:pt x="20" y="230"/>
                                    </a:lnTo>
                                    <a:lnTo>
                                      <a:pt x="15" y="210"/>
                                    </a:lnTo>
                                    <a:lnTo>
                                      <a:pt x="20" y="185"/>
                                    </a:lnTo>
                                    <a:lnTo>
                                      <a:pt x="25" y="165"/>
                                    </a:lnTo>
                                    <a:lnTo>
                                      <a:pt x="45" y="120"/>
                                    </a:lnTo>
                                    <a:lnTo>
                                      <a:pt x="75" y="80"/>
                                    </a:lnTo>
                                    <a:lnTo>
                                      <a:pt x="110" y="40"/>
                                    </a:lnTo>
                                    <a:lnTo>
                                      <a:pt x="150" y="10"/>
                                    </a:lnTo>
                                    <a:lnTo>
                                      <a:pt x="150" y="10"/>
                                    </a:lnTo>
                                    <a:lnTo>
                                      <a:pt x="150" y="5"/>
                                    </a:lnTo>
                                    <a:lnTo>
                                      <a:pt x="150" y="0"/>
                                    </a:lnTo>
                                    <a:lnTo>
                                      <a:pt x="145" y="0"/>
                                    </a:lnTo>
                                    <a:lnTo>
                                      <a:pt x="140" y="0"/>
                                    </a:lnTo>
                                    <a:lnTo>
                                      <a:pt x="14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76" name="Freeform 128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536" y="1382"/>
                                <a:ext cx="150" cy="6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30"/>
                                  </a:cxn>
                                  <a:cxn ang="0">
                                    <a:pos x="5" y="40"/>
                                  </a:cxn>
                                  <a:cxn ang="0">
                                    <a:pos x="15" y="50"/>
                                  </a:cxn>
                                  <a:cxn ang="0">
                                    <a:pos x="15" y="50"/>
                                  </a:cxn>
                                  <a:cxn ang="0">
                                    <a:pos x="25" y="55"/>
                                  </a:cxn>
                                  <a:cxn ang="0">
                                    <a:pos x="35" y="60"/>
                                  </a:cxn>
                                  <a:cxn ang="0">
                                    <a:pos x="60" y="60"/>
                                  </a:cxn>
                                  <a:cxn ang="0">
                                    <a:pos x="60" y="60"/>
                                  </a:cxn>
                                  <a:cxn ang="0">
                                    <a:pos x="90" y="55"/>
                                  </a:cxn>
                                  <a:cxn ang="0">
                                    <a:pos x="115" y="50"/>
                                  </a:cxn>
                                  <a:cxn ang="0">
                                    <a:pos x="140" y="35"/>
                                  </a:cxn>
                                  <a:cxn ang="0">
                                    <a:pos x="145" y="25"/>
                                  </a:cxn>
                                  <a:cxn ang="0">
                                    <a:pos x="150" y="10"/>
                                  </a:cxn>
                                  <a:cxn ang="0">
                                    <a:pos x="150" y="10"/>
                                  </a:cxn>
                                  <a:cxn ang="0">
                                    <a:pos x="150" y="5"/>
                                  </a:cxn>
                                  <a:cxn ang="0">
                                    <a:pos x="145" y="0"/>
                                  </a:cxn>
                                  <a:cxn ang="0">
                                    <a:pos x="140" y="5"/>
                                  </a:cxn>
                                  <a:cxn ang="0">
                                    <a:pos x="140" y="5"/>
                                  </a:cxn>
                                  <a:cxn ang="0">
                                    <a:pos x="140" y="5"/>
                                  </a:cxn>
                                  <a:cxn ang="0">
                                    <a:pos x="125" y="20"/>
                                  </a:cxn>
                                  <a:cxn ang="0">
                                    <a:pos x="110" y="30"/>
                                  </a:cxn>
                                  <a:cxn ang="0">
                                    <a:pos x="85" y="40"/>
                                  </a:cxn>
                                  <a:cxn ang="0">
                                    <a:pos x="65" y="40"/>
                                  </a:cxn>
                                  <a:cxn ang="0">
                                    <a:pos x="65" y="40"/>
                                  </a:cxn>
                                  <a:cxn ang="0">
                                    <a:pos x="40" y="40"/>
                                  </a:cxn>
                                  <a:cxn ang="0">
                                    <a:pos x="40" y="40"/>
                                  </a:cxn>
                                  <a:cxn ang="0">
                                    <a:pos x="25" y="40"/>
                                  </a:cxn>
                                  <a:cxn ang="0">
                                    <a:pos x="15" y="30"/>
                                  </a:cxn>
                                  <a:cxn ang="0">
                                    <a:pos x="10" y="15"/>
                                  </a:cxn>
                                  <a:cxn ang="0">
                                    <a:pos x="5" y="0"/>
                                  </a:cxn>
                                  <a:cxn ang="0">
                                    <a:pos x="5" y="0"/>
                                  </a:cxn>
                                  <a:cxn ang="0">
                                    <a:pos x="5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 w="150" h="60">
                                    <a:moveTo>
                                      <a:pt x="0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30"/>
                                    </a:lnTo>
                                    <a:lnTo>
                                      <a:pt x="5" y="40"/>
                                    </a:lnTo>
                                    <a:lnTo>
                                      <a:pt x="15" y="50"/>
                                    </a:lnTo>
                                    <a:lnTo>
                                      <a:pt x="15" y="50"/>
                                    </a:lnTo>
                                    <a:lnTo>
                                      <a:pt x="25" y="55"/>
                                    </a:lnTo>
                                    <a:lnTo>
                                      <a:pt x="35" y="60"/>
                                    </a:lnTo>
                                    <a:lnTo>
                                      <a:pt x="60" y="60"/>
                                    </a:lnTo>
                                    <a:lnTo>
                                      <a:pt x="60" y="60"/>
                                    </a:lnTo>
                                    <a:lnTo>
                                      <a:pt x="90" y="55"/>
                                    </a:lnTo>
                                    <a:lnTo>
                                      <a:pt x="115" y="50"/>
                                    </a:lnTo>
                                    <a:lnTo>
                                      <a:pt x="140" y="35"/>
                                    </a:lnTo>
                                    <a:lnTo>
                                      <a:pt x="145" y="25"/>
                                    </a:lnTo>
                                    <a:lnTo>
                                      <a:pt x="150" y="10"/>
                                    </a:lnTo>
                                    <a:lnTo>
                                      <a:pt x="150" y="10"/>
                                    </a:lnTo>
                                    <a:lnTo>
                                      <a:pt x="150" y="5"/>
                                    </a:lnTo>
                                    <a:lnTo>
                                      <a:pt x="145" y="0"/>
                                    </a:lnTo>
                                    <a:lnTo>
                                      <a:pt x="140" y="5"/>
                                    </a:lnTo>
                                    <a:lnTo>
                                      <a:pt x="140" y="5"/>
                                    </a:lnTo>
                                    <a:lnTo>
                                      <a:pt x="140" y="5"/>
                                    </a:lnTo>
                                    <a:lnTo>
                                      <a:pt x="125" y="20"/>
                                    </a:lnTo>
                                    <a:lnTo>
                                      <a:pt x="110" y="30"/>
                                    </a:lnTo>
                                    <a:lnTo>
                                      <a:pt x="85" y="40"/>
                                    </a:lnTo>
                                    <a:lnTo>
                                      <a:pt x="65" y="40"/>
                                    </a:lnTo>
                                    <a:lnTo>
                                      <a:pt x="65" y="40"/>
                                    </a:lnTo>
                                    <a:lnTo>
                                      <a:pt x="40" y="40"/>
                                    </a:lnTo>
                                    <a:lnTo>
                                      <a:pt x="40" y="40"/>
                                    </a:lnTo>
                                    <a:lnTo>
                                      <a:pt x="25" y="40"/>
                                    </a:lnTo>
                                    <a:lnTo>
                                      <a:pt x="15" y="30"/>
                                    </a:lnTo>
                                    <a:lnTo>
                                      <a:pt x="10" y="15"/>
                                    </a:lnTo>
                                    <a:lnTo>
                                      <a:pt x="5" y="0"/>
                                    </a:lnTo>
                                    <a:lnTo>
                                      <a:pt x="5" y="0"/>
                                    </a:lnTo>
                                    <a:lnTo>
                                      <a:pt x="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77" name="Freeform 129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521" y="60"/>
                                <a:ext cx="556" cy="245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15" y="240"/>
                                  </a:cxn>
                                  <a:cxn ang="0">
                                    <a:pos x="15" y="240"/>
                                  </a:cxn>
                                  <a:cxn ang="0">
                                    <a:pos x="10" y="215"/>
                                  </a:cxn>
                                  <a:cxn ang="0">
                                    <a:pos x="10" y="190"/>
                                  </a:cxn>
                                  <a:cxn ang="0">
                                    <a:pos x="15" y="165"/>
                                  </a:cxn>
                                  <a:cxn ang="0">
                                    <a:pos x="25" y="140"/>
                                  </a:cxn>
                                  <a:cxn ang="0">
                                    <a:pos x="35" y="120"/>
                                  </a:cxn>
                                  <a:cxn ang="0">
                                    <a:pos x="50" y="105"/>
                                  </a:cxn>
                                  <a:cxn ang="0">
                                    <a:pos x="85" y="70"/>
                                  </a:cxn>
                                  <a:cxn ang="0">
                                    <a:pos x="130" y="50"/>
                                  </a:cxn>
                                  <a:cxn ang="0">
                                    <a:pos x="176" y="30"/>
                                  </a:cxn>
                                  <a:cxn ang="0">
                                    <a:pos x="231" y="20"/>
                                  </a:cxn>
                                  <a:cxn ang="0">
                                    <a:pos x="286" y="15"/>
                                  </a:cxn>
                                  <a:cxn ang="0">
                                    <a:pos x="336" y="20"/>
                                  </a:cxn>
                                  <a:cxn ang="0">
                                    <a:pos x="391" y="30"/>
                                  </a:cxn>
                                  <a:cxn ang="0">
                                    <a:pos x="436" y="45"/>
                                  </a:cxn>
                                  <a:cxn ang="0">
                                    <a:pos x="476" y="70"/>
                                  </a:cxn>
                                  <a:cxn ang="0">
                                    <a:pos x="506" y="100"/>
                                  </a:cxn>
                                  <a:cxn ang="0">
                                    <a:pos x="521" y="115"/>
                                  </a:cxn>
                                  <a:cxn ang="0">
                                    <a:pos x="526" y="135"/>
                                  </a:cxn>
                                  <a:cxn ang="0">
                                    <a:pos x="536" y="155"/>
                                  </a:cxn>
                                  <a:cxn ang="0">
                                    <a:pos x="536" y="175"/>
                                  </a:cxn>
                                  <a:cxn ang="0">
                                    <a:pos x="536" y="200"/>
                                  </a:cxn>
                                  <a:cxn ang="0">
                                    <a:pos x="526" y="225"/>
                                  </a:cxn>
                                  <a:cxn ang="0">
                                    <a:pos x="526" y="225"/>
                                  </a:cxn>
                                  <a:cxn ang="0">
                                    <a:pos x="531" y="230"/>
                                  </a:cxn>
                                  <a:cxn ang="0">
                                    <a:pos x="531" y="230"/>
                                  </a:cxn>
                                  <a:cxn ang="0">
                                    <a:pos x="536" y="230"/>
                                  </a:cxn>
                                  <a:cxn ang="0">
                                    <a:pos x="536" y="230"/>
                                  </a:cxn>
                                  <a:cxn ang="0">
                                    <a:pos x="546" y="205"/>
                                  </a:cxn>
                                  <a:cxn ang="0">
                                    <a:pos x="556" y="180"/>
                                  </a:cxn>
                                  <a:cxn ang="0">
                                    <a:pos x="556" y="160"/>
                                  </a:cxn>
                                  <a:cxn ang="0">
                                    <a:pos x="551" y="140"/>
                                  </a:cxn>
                                  <a:cxn ang="0">
                                    <a:pos x="546" y="120"/>
                                  </a:cxn>
                                  <a:cxn ang="0">
                                    <a:pos x="536" y="105"/>
                                  </a:cxn>
                                  <a:cxn ang="0">
                                    <a:pos x="511" y="70"/>
                                  </a:cxn>
                                  <a:cxn ang="0">
                                    <a:pos x="471" y="45"/>
                                  </a:cxn>
                                  <a:cxn ang="0">
                                    <a:pos x="431" y="25"/>
                                  </a:cxn>
                                  <a:cxn ang="0">
                                    <a:pos x="386" y="10"/>
                                  </a:cxn>
                                  <a:cxn ang="0">
                                    <a:pos x="341" y="0"/>
                                  </a:cxn>
                                  <a:cxn ang="0">
                                    <a:pos x="341" y="0"/>
                                  </a:cxn>
                                  <a:cxn ang="0">
                                    <a:pos x="281" y="0"/>
                                  </a:cxn>
                                  <a:cxn ang="0">
                                    <a:pos x="216" y="5"/>
                                  </a:cxn>
                                  <a:cxn ang="0">
                                    <a:pos x="155" y="20"/>
                                  </a:cxn>
                                  <a:cxn ang="0">
                                    <a:pos x="100" y="45"/>
                                  </a:cxn>
                                  <a:cxn ang="0">
                                    <a:pos x="75" y="60"/>
                                  </a:cxn>
                                  <a:cxn ang="0">
                                    <a:pos x="50" y="80"/>
                                  </a:cxn>
                                  <a:cxn ang="0">
                                    <a:pos x="30" y="100"/>
                                  </a:cxn>
                                  <a:cxn ang="0">
                                    <a:pos x="15" y="125"/>
                                  </a:cxn>
                                  <a:cxn ang="0">
                                    <a:pos x="5" y="150"/>
                                  </a:cxn>
                                  <a:cxn ang="0">
                                    <a:pos x="0" y="180"/>
                                  </a:cxn>
                                  <a:cxn ang="0">
                                    <a:pos x="0" y="210"/>
                                  </a:cxn>
                                  <a:cxn ang="0">
                                    <a:pos x="10" y="240"/>
                                  </a:cxn>
                                  <a:cxn ang="0">
                                    <a:pos x="10" y="240"/>
                                  </a:cxn>
                                  <a:cxn ang="0">
                                    <a:pos x="10" y="245"/>
                                  </a:cxn>
                                  <a:cxn ang="0">
                                    <a:pos x="15" y="240"/>
                                  </a:cxn>
                                  <a:cxn ang="0">
                                    <a:pos x="15" y="240"/>
                                  </a:cxn>
                                </a:cxnLst>
                                <a:rect l="0" t="0" r="r" b="b"/>
                                <a:pathLst>
                                  <a:path w="556" h="245">
                                    <a:moveTo>
                                      <a:pt x="15" y="240"/>
                                    </a:moveTo>
                                    <a:lnTo>
                                      <a:pt x="15" y="240"/>
                                    </a:lnTo>
                                    <a:lnTo>
                                      <a:pt x="10" y="215"/>
                                    </a:lnTo>
                                    <a:lnTo>
                                      <a:pt x="10" y="190"/>
                                    </a:lnTo>
                                    <a:lnTo>
                                      <a:pt x="15" y="165"/>
                                    </a:lnTo>
                                    <a:lnTo>
                                      <a:pt x="25" y="140"/>
                                    </a:lnTo>
                                    <a:lnTo>
                                      <a:pt x="35" y="120"/>
                                    </a:lnTo>
                                    <a:lnTo>
                                      <a:pt x="50" y="105"/>
                                    </a:lnTo>
                                    <a:lnTo>
                                      <a:pt x="85" y="70"/>
                                    </a:lnTo>
                                    <a:lnTo>
                                      <a:pt x="130" y="50"/>
                                    </a:lnTo>
                                    <a:lnTo>
                                      <a:pt x="176" y="30"/>
                                    </a:lnTo>
                                    <a:lnTo>
                                      <a:pt x="231" y="20"/>
                                    </a:lnTo>
                                    <a:lnTo>
                                      <a:pt x="286" y="15"/>
                                    </a:lnTo>
                                    <a:lnTo>
                                      <a:pt x="336" y="20"/>
                                    </a:lnTo>
                                    <a:lnTo>
                                      <a:pt x="391" y="30"/>
                                    </a:lnTo>
                                    <a:lnTo>
                                      <a:pt x="436" y="45"/>
                                    </a:lnTo>
                                    <a:lnTo>
                                      <a:pt x="476" y="70"/>
                                    </a:lnTo>
                                    <a:lnTo>
                                      <a:pt x="506" y="100"/>
                                    </a:lnTo>
                                    <a:lnTo>
                                      <a:pt x="521" y="115"/>
                                    </a:lnTo>
                                    <a:lnTo>
                                      <a:pt x="526" y="135"/>
                                    </a:lnTo>
                                    <a:lnTo>
                                      <a:pt x="536" y="155"/>
                                    </a:lnTo>
                                    <a:lnTo>
                                      <a:pt x="536" y="175"/>
                                    </a:lnTo>
                                    <a:lnTo>
                                      <a:pt x="536" y="200"/>
                                    </a:lnTo>
                                    <a:lnTo>
                                      <a:pt x="526" y="225"/>
                                    </a:lnTo>
                                    <a:lnTo>
                                      <a:pt x="526" y="225"/>
                                    </a:lnTo>
                                    <a:lnTo>
                                      <a:pt x="531" y="230"/>
                                    </a:lnTo>
                                    <a:lnTo>
                                      <a:pt x="531" y="230"/>
                                    </a:lnTo>
                                    <a:lnTo>
                                      <a:pt x="536" y="230"/>
                                    </a:lnTo>
                                    <a:lnTo>
                                      <a:pt x="536" y="230"/>
                                    </a:lnTo>
                                    <a:lnTo>
                                      <a:pt x="546" y="205"/>
                                    </a:lnTo>
                                    <a:lnTo>
                                      <a:pt x="556" y="180"/>
                                    </a:lnTo>
                                    <a:lnTo>
                                      <a:pt x="556" y="160"/>
                                    </a:lnTo>
                                    <a:lnTo>
                                      <a:pt x="551" y="140"/>
                                    </a:lnTo>
                                    <a:lnTo>
                                      <a:pt x="546" y="120"/>
                                    </a:lnTo>
                                    <a:lnTo>
                                      <a:pt x="536" y="105"/>
                                    </a:lnTo>
                                    <a:lnTo>
                                      <a:pt x="511" y="70"/>
                                    </a:lnTo>
                                    <a:lnTo>
                                      <a:pt x="471" y="45"/>
                                    </a:lnTo>
                                    <a:lnTo>
                                      <a:pt x="431" y="25"/>
                                    </a:lnTo>
                                    <a:lnTo>
                                      <a:pt x="386" y="10"/>
                                    </a:lnTo>
                                    <a:lnTo>
                                      <a:pt x="341" y="0"/>
                                    </a:lnTo>
                                    <a:lnTo>
                                      <a:pt x="341" y="0"/>
                                    </a:lnTo>
                                    <a:lnTo>
                                      <a:pt x="281" y="0"/>
                                    </a:lnTo>
                                    <a:lnTo>
                                      <a:pt x="216" y="5"/>
                                    </a:lnTo>
                                    <a:lnTo>
                                      <a:pt x="155" y="20"/>
                                    </a:lnTo>
                                    <a:lnTo>
                                      <a:pt x="100" y="45"/>
                                    </a:lnTo>
                                    <a:lnTo>
                                      <a:pt x="75" y="60"/>
                                    </a:lnTo>
                                    <a:lnTo>
                                      <a:pt x="50" y="80"/>
                                    </a:lnTo>
                                    <a:lnTo>
                                      <a:pt x="30" y="100"/>
                                    </a:lnTo>
                                    <a:lnTo>
                                      <a:pt x="15" y="125"/>
                                    </a:lnTo>
                                    <a:lnTo>
                                      <a:pt x="5" y="150"/>
                                    </a:lnTo>
                                    <a:lnTo>
                                      <a:pt x="0" y="180"/>
                                    </a:lnTo>
                                    <a:lnTo>
                                      <a:pt x="0" y="210"/>
                                    </a:lnTo>
                                    <a:lnTo>
                                      <a:pt x="10" y="240"/>
                                    </a:lnTo>
                                    <a:lnTo>
                                      <a:pt x="10" y="240"/>
                                    </a:lnTo>
                                    <a:lnTo>
                                      <a:pt x="10" y="245"/>
                                    </a:lnTo>
                                    <a:lnTo>
                                      <a:pt x="15" y="240"/>
                                    </a:lnTo>
                                    <a:lnTo>
                                      <a:pt x="15" y="24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78" name="Freeform 130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1042" y="190"/>
                                <a:ext cx="210" cy="105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10" y="85"/>
                                  </a:cxn>
                                  <a:cxn ang="0">
                                    <a:pos x="10" y="85"/>
                                  </a:cxn>
                                  <a:cxn ang="0">
                                    <a:pos x="30" y="60"/>
                                  </a:cxn>
                                  <a:cxn ang="0">
                                    <a:pos x="55" y="40"/>
                                  </a:cxn>
                                  <a:cxn ang="0">
                                    <a:pos x="85" y="25"/>
                                  </a:cxn>
                                  <a:cxn ang="0">
                                    <a:pos x="120" y="15"/>
                                  </a:cxn>
                                  <a:cxn ang="0">
                                    <a:pos x="120" y="15"/>
                                  </a:cxn>
                                  <a:cxn ang="0">
                                    <a:pos x="140" y="15"/>
                                  </a:cxn>
                                  <a:cxn ang="0">
                                    <a:pos x="160" y="20"/>
                                  </a:cxn>
                                  <a:cxn ang="0">
                                    <a:pos x="175" y="30"/>
                                  </a:cxn>
                                  <a:cxn ang="0">
                                    <a:pos x="190" y="40"/>
                                  </a:cxn>
                                  <a:cxn ang="0">
                                    <a:pos x="200" y="55"/>
                                  </a:cxn>
                                  <a:cxn ang="0">
                                    <a:pos x="200" y="70"/>
                                  </a:cxn>
                                  <a:cxn ang="0">
                                    <a:pos x="190" y="85"/>
                                  </a:cxn>
                                  <a:cxn ang="0">
                                    <a:pos x="175" y="100"/>
                                  </a:cxn>
                                  <a:cxn ang="0">
                                    <a:pos x="175" y="100"/>
                                  </a:cxn>
                                  <a:cxn ang="0">
                                    <a:pos x="175" y="105"/>
                                  </a:cxn>
                                  <a:cxn ang="0">
                                    <a:pos x="175" y="105"/>
                                  </a:cxn>
                                  <a:cxn ang="0">
                                    <a:pos x="175" y="105"/>
                                  </a:cxn>
                                  <a:cxn ang="0">
                                    <a:pos x="190" y="100"/>
                                  </a:cxn>
                                  <a:cxn ang="0">
                                    <a:pos x="200" y="85"/>
                                  </a:cxn>
                                  <a:cxn ang="0">
                                    <a:pos x="210" y="70"/>
                                  </a:cxn>
                                  <a:cxn ang="0">
                                    <a:pos x="210" y="55"/>
                                  </a:cxn>
                                  <a:cxn ang="0">
                                    <a:pos x="210" y="55"/>
                                  </a:cxn>
                                  <a:cxn ang="0">
                                    <a:pos x="210" y="40"/>
                                  </a:cxn>
                                  <a:cxn ang="0">
                                    <a:pos x="200" y="25"/>
                                  </a:cxn>
                                  <a:cxn ang="0">
                                    <a:pos x="185" y="15"/>
                                  </a:cxn>
                                  <a:cxn ang="0">
                                    <a:pos x="170" y="10"/>
                                  </a:cxn>
                                  <a:cxn ang="0">
                                    <a:pos x="170" y="10"/>
                                  </a:cxn>
                                  <a:cxn ang="0">
                                    <a:pos x="145" y="0"/>
                                  </a:cxn>
                                  <a:cxn ang="0">
                                    <a:pos x="120" y="0"/>
                                  </a:cxn>
                                  <a:cxn ang="0">
                                    <a:pos x="95" y="5"/>
                                  </a:cxn>
                                  <a:cxn ang="0">
                                    <a:pos x="75" y="15"/>
                                  </a:cxn>
                                  <a:cxn ang="0">
                                    <a:pos x="50" y="30"/>
                                  </a:cxn>
                                  <a:cxn ang="0">
                                    <a:pos x="30" y="45"/>
                                  </a:cxn>
                                  <a:cxn ang="0">
                                    <a:pos x="0" y="80"/>
                                  </a:cxn>
                                  <a:cxn ang="0">
                                    <a:pos x="0" y="80"/>
                                  </a:cxn>
                                  <a:cxn ang="0">
                                    <a:pos x="0" y="85"/>
                                  </a:cxn>
                                  <a:cxn ang="0">
                                    <a:pos x="0" y="90"/>
                                  </a:cxn>
                                  <a:cxn ang="0">
                                    <a:pos x="5" y="90"/>
                                  </a:cxn>
                                  <a:cxn ang="0">
                                    <a:pos x="10" y="85"/>
                                  </a:cxn>
                                  <a:cxn ang="0">
                                    <a:pos x="10" y="85"/>
                                  </a:cxn>
                                </a:cxnLst>
                                <a:rect l="0" t="0" r="r" b="b"/>
                                <a:pathLst>
                                  <a:path w="210" h="105">
                                    <a:moveTo>
                                      <a:pt x="10" y="85"/>
                                    </a:moveTo>
                                    <a:lnTo>
                                      <a:pt x="10" y="85"/>
                                    </a:lnTo>
                                    <a:lnTo>
                                      <a:pt x="30" y="60"/>
                                    </a:lnTo>
                                    <a:lnTo>
                                      <a:pt x="55" y="40"/>
                                    </a:lnTo>
                                    <a:lnTo>
                                      <a:pt x="85" y="25"/>
                                    </a:lnTo>
                                    <a:lnTo>
                                      <a:pt x="120" y="15"/>
                                    </a:lnTo>
                                    <a:lnTo>
                                      <a:pt x="120" y="15"/>
                                    </a:lnTo>
                                    <a:lnTo>
                                      <a:pt x="140" y="15"/>
                                    </a:lnTo>
                                    <a:lnTo>
                                      <a:pt x="160" y="20"/>
                                    </a:lnTo>
                                    <a:lnTo>
                                      <a:pt x="175" y="30"/>
                                    </a:lnTo>
                                    <a:lnTo>
                                      <a:pt x="190" y="40"/>
                                    </a:lnTo>
                                    <a:lnTo>
                                      <a:pt x="200" y="55"/>
                                    </a:lnTo>
                                    <a:lnTo>
                                      <a:pt x="200" y="70"/>
                                    </a:lnTo>
                                    <a:lnTo>
                                      <a:pt x="190" y="85"/>
                                    </a:lnTo>
                                    <a:lnTo>
                                      <a:pt x="175" y="100"/>
                                    </a:lnTo>
                                    <a:lnTo>
                                      <a:pt x="175" y="100"/>
                                    </a:lnTo>
                                    <a:lnTo>
                                      <a:pt x="175" y="105"/>
                                    </a:lnTo>
                                    <a:lnTo>
                                      <a:pt x="175" y="105"/>
                                    </a:lnTo>
                                    <a:lnTo>
                                      <a:pt x="175" y="105"/>
                                    </a:lnTo>
                                    <a:lnTo>
                                      <a:pt x="190" y="100"/>
                                    </a:lnTo>
                                    <a:lnTo>
                                      <a:pt x="200" y="85"/>
                                    </a:lnTo>
                                    <a:lnTo>
                                      <a:pt x="210" y="70"/>
                                    </a:lnTo>
                                    <a:lnTo>
                                      <a:pt x="210" y="55"/>
                                    </a:lnTo>
                                    <a:lnTo>
                                      <a:pt x="210" y="55"/>
                                    </a:lnTo>
                                    <a:lnTo>
                                      <a:pt x="210" y="40"/>
                                    </a:lnTo>
                                    <a:lnTo>
                                      <a:pt x="200" y="25"/>
                                    </a:lnTo>
                                    <a:lnTo>
                                      <a:pt x="185" y="15"/>
                                    </a:lnTo>
                                    <a:lnTo>
                                      <a:pt x="170" y="10"/>
                                    </a:lnTo>
                                    <a:lnTo>
                                      <a:pt x="170" y="10"/>
                                    </a:lnTo>
                                    <a:lnTo>
                                      <a:pt x="145" y="0"/>
                                    </a:lnTo>
                                    <a:lnTo>
                                      <a:pt x="120" y="0"/>
                                    </a:lnTo>
                                    <a:lnTo>
                                      <a:pt x="95" y="5"/>
                                    </a:lnTo>
                                    <a:lnTo>
                                      <a:pt x="75" y="15"/>
                                    </a:lnTo>
                                    <a:lnTo>
                                      <a:pt x="50" y="30"/>
                                    </a:lnTo>
                                    <a:lnTo>
                                      <a:pt x="30" y="45"/>
                                    </a:lnTo>
                                    <a:lnTo>
                                      <a:pt x="0" y="80"/>
                                    </a:lnTo>
                                    <a:lnTo>
                                      <a:pt x="0" y="80"/>
                                    </a:lnTo>
                                    <a:lnTo>
                                      <a:pt x="0" y="85"/>
                                    </a:lnTo>
                                    <a:lnTo>
                                      <a:pt x="0" y="90"/>
                                    </a:lnTo>
                                    <a:lnTo>
                                      <a:pt x="5" y="90"/>
                                    </a:lnTo>
                                    <a:lnTo>
                                      <a:pt x="10" y="85"/>
                                    </a:lnTo>
                                    <a:lnTo>
                                      <a:pt x="10" y="8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79" name="Freeform 131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1212" y="240"/>
                                <a:ext cx="501" cy="386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10" y="60"/>
                                  </a:cxn>
                                  <a:cxn ang="0">
                                    <a:pos x="96" y="25"/>
                                  </a:cxn>
                                  <a:cxn ang="0">
                                    <a:pos x="191" y="15"/>
                                  </a:cxn>
                                  <a:cxn ang="0">
                                    <a:pos x="286" y="30"/>
                                  </a:cxn>
                                  <a:cxn ang="0">
                                    <a:pos x="376" y="60"/>
                                  </a:cxn>
                                  <a:cxn ang="0">
                                    <a:pos x="406" y="80"/>
                                  </a:cxn>
                                  <a:cxn ang="0">
                                    <a:pos x="461" y="130"/>
                                  </a:cxn>
                                  <a:cxn ang="0">
                                    <a:pos x="486" y="191"/>
                                  </a:cxn>
                                  <a:cxn ang="0">
                                    <a:pos x="486" y="256"/>
                                  </a:cxn>
                                  <a:cxn ang="0">
                                    <a:pos x="466" y="291"/>
                                  </a:cxn>
                                  <a:cxn ang="0">
                                    <a:pos x="431" y="331"/>
                                  </a:cxn>
                                  <a:cxn ang="0">
                                    <a:pos x="381" y="356"/>
                                  </a:cxn>
                                  <a:cxn ang="0">
                                    <a:pos x="266" y="381"/>
                                  </a:cxn>
                                  <a:cxn ang="0">
                                    <a:pos x="266" y="381"/>
                                  </a:cxn>
                                  <a:cxn ang="0">
                                    <a:pos x="266" y="386"/>
                                  </a:cxn>
                                  <a:cxn ang="0">
                                    <a:pos x="326" y="381"/>
                                  </a:cxn>
                                  <a:cxn ang="0">
                                    <a:pos x="381" y="366"/>
                                  </a:cxn>
                                  <a:cxn ang="0">
                                    <a:pos x="426" y="341"/>
                                  </a:cxn>
                                  <a:cxn ang="0">
                                    <a:pos x="466" y="306"/>
                                  </a:cxn>
                                  <a:cxn ang="0">
                                    <a:pos x="491" y="266"/>
                                  </a:cxn>
                                  <a:cxn ang="0">
                                    <a:pos x="501" y="216"/>
                                  </a:cxn>
                                  <a:cxn ang="0">
                                    <a:pos x="496" y="166"/>
                                  </a:cxn>
                                  <a:cxn ang="0">
                                    <a:pos x="466" y="110"/>
                                  </a:cxn>
                                  <a:cxn ang="0">
                                    <a:pos x="446" y="90"/>
                                  </a:cxn>
                                  <a:cxn ang="0">
                                    <a:pos x="401" y="50"/>
                                  </a:cxn>
                                  <a:cxn ang="0">
                                    <a:pos x="346" y="20"/>
                                  </a:cxn>
                                  <a:cxn ang="0">
                                    <a:pos x="251" y="0"/>
                                  </a:cxn>
                                  <a:cxn ang="0">
                                    <a:pos x="116" y="5"/>
                                  </a:cxn>
                                  <a:cxn ang="0">
                                    <a:pos x="5" y="50"/>
                                  </a:cxn>
                                  <a:cxn ang="0">
                                    <a:pos x="0" y="55"/>
                                  </a:cxn>
                                  <a:cxn ang="0">
                                    <a:pos x="5" y="60"/>
                                  </a:cxn>
                                  <a:cxn ang="0">
                                    <a:pos x="10" y="60"/>
                                  </a:cxn>
                                </a:cxnLst>
                                <a:rect l="0" t="0" r="r" b="b"/>
                                <a:pathLst>
                                  <a:path w="501" h="386">
                                    <a:moveTo>
                                      <a:pt x="10" y="60"/>
                                    </a:moveTo>
                                    <a:lnTo>
                                      <a:pt x="10" y="60"/>
                                    </a:lnTo>
                                    <a:lnTo>
                                      <a:pt x="50" y="40"/>
                                    </a:lnTo>
                                    <a:lnTo>
                                      <a:pt x="96" y="25"/>
                                    </a:lnTo>
                                    <a:lnTo>
                                      <a:pt x="146" y="20"/>
                                    </a:lnTo>
                                    <a:lnTo>
                                      <a:pt x="191" y="15"/>
                                    </a:lnTo>
                                    <a:lnTo>
                                      <a:pt x="241" y="20"/>
                                    </a:lnTo>
                                    <a:lnTo>
                                      <a:pt x="286" y="30"/>
                                    </a:lnTo>
                                    <a:lnTo>
                                      <a:pt x="331" y="40"/>
                                    </a:lnTo>
                                    <a:lnTo>
                                      <a:pt x="376" y="60"/>
                                    </a:lnTo>
                                    <a:lnTo>
                                      <a:pt x="376" y="60"/>
                                    </a:lnTo>
                                    <a:lnTo>
                                      <a:pt x="406" y="80"/>
                                    </a:lnTo>
                                    <a:lnTo>
                                      <a:pt x="436" y="105"/>
                                    </a:lnTo>
                                    <a:lnTo>
                                      <a:pt x="461" y="130"/>
                                    </a:lnTo>
                                    <a:lnTo>
                                      <a:pt x="476" y="161"/>
                                    </a:lnTo>
                                    <a:lnTo>
                                      <a:pt x="486" y="191"/>
                                    </a:lnTo>
                                    <a:lnTo>
                                      <a:pt x="491" y="221"/>
                                    </a:lnTo>
                                    <a:lnTo>
                                      <a:pt x="486" y="256"/>
                                    </a:lnTo>
                                    <a:lnTo>
                                      <a:pt x="466" y="291"/>
                                    </a:lnTo>
                                    <a:lnTo>
                                      <a:pt x="466" y="291"/>
                                    </a:lnTo>
                                    <a:lnTo>
                                      <a:pt x="451" y="316"/>
                                    </a:lnTo>
                                    <a:lnTo>
                                      <a:pt x="431" y="331"/>
                                    </a:lnTo>
                                    <a:lnTo>
                                      <a:pt x="406" y="346"/>
                                    </a:lnTo>
                                    <a:lnTo>
                                      <a:pt x="381" y="356"/>
                                    </a:lnTo>
                                    <a:lnTo>
                                      <a:pt x="321" y="371"/>
                                    </a:lnTo>
                                    <a:lnTo>
                                      <a:pt x="266" y="381"/>
                                    </a:lnTo>
                                    <a:lnTo>
                                      <a:pt x="266" y="381"/>
                                    </a:lnTo>
                                    <a:lnTo>
                                      <a:pt x="266" y="381"/>
                                    </a:lnTo>
                                    <a:lnTo>
                                      <a:pt x="266" y="386"/>
                                    </a:lnTo>
                                    <a:lnTo>
                                      <a:pt x="266" y="386"/>
                                    </a:lnTo>
                                    <a:lnTo>
                                      <a:pt x="296" y="386"/>
                                    </a:lnTo>
                                    <a:lnTo>
                                      <a:pt x="326" y="381"/>
                                    </a:lnTo>
                                    <a:lnTo>
                                      <a:pt x="356" y="376"/>
                                    </a:lnTo>
                                    <a:lnTo>
                                      <a:pt x="381" y="366"/>
                                    </a:lnTo>
                                    <a:lnTo>
                                      <a:pt x="406" y="356"/>
                                    </a:lnTo>
                                    <a:lnTo>
                                      <a:pt x="426" y="341"/>
                                    </a:lnTo>
                                    <a:lnTo>
                                      <a:pt x="446" y="326"/>
                                    </a:lnTo>
                                    <a:lnTo>
                                      <a:pt x="466" y="306"/>
                                    </a:lnTo>
                                    <a:lnTo>
                                      <a:pt x="481" y="286"/>
                                    </a:lnTo>
                                    <a:lnTo>
                                      <a:pt x="491" y="266"/>
                                    </a:lnTo>
                                    <a:lnTo>
                                      <a:pt x="496" y="241"/>
                                    </a:lnTo>
                                    <a:lnTo>
                                      <a:pt x="501" y="216"/>
                                    </a:lnTo>
                                    <a:lnTo>
                                      <a:pt x="501" y="191"/>
                                    </a:lnTo>
                                    <a:lnTo>
                                      <a:pt x="496" y="166"/>
                                    </a:lnTo>
                                    <a:lnTo>
                                      <a:pt x="481" y="140"/>
                                    </a:lnTo>
                                    <a:lnTo>
                                      <a:pt x="466" y="110"/>
                                    </a:lnTo>
                                    <a:lnTo>
                                      <a:pt x="466" y="110"/>
                                    </a:lnTo>
                                    <a:lnTo>
                                      <a:pt x="446" y="90"/>
                                    </a:lnTo>
                                    <a:lnTo>
                                      <a:pt x="426" y="70"/>
                                    </a:lnTo>
                                    <a:lnTo>
                                      <a:pt x="401" y="50"/>
                                    </a:lnTo>
                                    <a:lnTo>
                                      <a:pt x="376" y="35"/>
                                    </a:lnTo>
                                    <a:lnTo>
                                      <a:pt x="346" y="20"/>
                                    </a:lnTo>
                                    <a:lnTo>
                                      <a:pt x="316" y="15"/>
                                    </a:lnTo>
                                    <a:lnTo>
                                      <a:pt x="251" y="0"/>
                                    </a:lnTo>
                                    <a:lnTo>
                                      <a:pt x="181" y="0"/>
                                    </a:lnTo>
                                    <a:lnTo>
                                      <a:pt x="116" y="5"/>
                                    </a:lnTo>
                                    <a:lnTo>
                                      <a:pt x="56" y="25"/>
                                    </a:lnTo>
                                    <a:lnTo>
                                      <a:pt x="5" y="50"/>
                                    </a:lnTo>
                                    <a:lnTo>
                                      <a:pt x="5" y="50"/>
                                    </a:lnTo>
                                    <a:lnTo>
                                      <a:pt x="0" y="55"/>
                                    </a:lnTo>
                                    <a:lnTo>
                                      <a:pt x="0" y="55"/>
                                    </a:lnTo>
                                    <a:lnTo>
                                      <a:pt x="5" y="60"/>
                                    </a:lnTo>
                                    <a:lnTo>
                                      <a:pt x="10" y="60"/>
                                    </a:lnTo>
                                    <a:lnTo>
                                      <a:pt x="10" y="6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80" name="Freeform 132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1563" y="616"/>
                                <a:ext cx="125" cy="10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5" y="10"/>
                                  </a:cxn>
                                  <a:cxn ang="0">
                                    <a:pos x="5" y="10"/>
                                  </a:cxn>
                                  <a:cxn ang="0">
                                    <a:pos x="45" y="15"/>
                                  </a:cxn>
                                  <a:cxn ang="0">
                                    <a:pos x="65" y="20"/>
                                  </a:cxn>
                                  <a:cxn ang="0">
                                    <a:pos x="80" y="30"/>
                                  </a:cxn>
                                  <a:cxn ang="0">
                                    <a:pos x="80" y="30"/>
                                  </a:cxn>
                                  <a:cxn ang="0">
                                    <a:pos x="95" y="40"/>
                                  </a:cxn>
                                  <a:cxn ang="0">
                                    <a:pos x="105" y="50"/>
                                  </a:cxn>
                                  <a:cxn ang="0">
                                    <a:pos x="105" y="65"/>
                                  </a:cxn>
                                  <a:cxn ang="0">
                                    <a:pos x="100" y="70"/>
                                  </a:cxn>
                                  <a:cxn ang="0">
                                    <a:pos x="95" y="75"/>
                                  </a:cxn>
                                  <a:cxn ang="0">
                                    <a:pos x="95" y="75"/>
                                  </a:cxn>
                                  <a:cxn ang="0">
                                    <a:pos x="75" y="80"/>
                                  </a:cxn>
                                  <a:cxn ang="0">
                                    <a:pos x="50" y="85"/>
                                  </a:cxn>
                                  <a:cxn ang="0">
                                    <a:pos x="30" y="85"/>
                                  </a:cxn>
                                  <a:cxn ang="0">
                                    <a:pos x="5" y="80"/>
                                  </a:cxn>
                                  <a:cxn ang="0">
                                    <a:pos x="5" y="80"/>
                                  </a:cxn>
                                  <a:cxn ang="0">
                                    <a:pos x="0" y="80"/>
                                  </a:cxn>
                                  <a:cxn ang="0">
                                    <a:pos x="0" y="85"/>
                                  </a:cxn>
                                  <a:cxn ang="0">
                                    <a:pos x="0" y="85"/>
                                  </a:cxn>
                                  <a:cxn ang="0">
                                    <a:pos x="15" y="95"/>
                                  </a:cxn>
                                  <a:cxn ang="0">
                                    <a:pos x="30" y="100"/>
                                  </a:cxn>
                                  <a:cxn ang="0">
                                    <a:pos x="60" y="100"/>
                                  </a:cxn>
                                  <a:cxn ang="0">
                                    <a:pos x="95" y="95"/>
                                  </a:cxn>
                                  <a:cxn ang="0">
                                    <a:pos x="120" y="80"/>
                                  </a:cxn>
                                  <a:cxn ang="0">
                                    <a:pos x="120" y="80"/>
                                  </a:cxn>
                                  <a:cxn ang="0">
                                    <a:pos x="125" y="65"/>
                                  </a:cxn>
                                  <a:cxn ang="0">
                                    <a:pos x="125" y="50"/>
                                  </a:cxn>
                                  <a:cxn ang="0">
                                    <a:pos x="115" y="35"/>
                                  </a:cxn>
                                  <a:cxn ang="0">
                                    <a:pos x="105" y="25"/>
                                  </a:cxn>
                                  <a:cxn ang="0">
                                    <a:pos x="105" y="25"/>
                                  </a:cxn>
                                  <a:cxn ang="0">
                                    <a:pos x="85" y="10"/>
                                  </a:cxn>
                                  <a:cxn ang="0">
                                    <a:pos x="60" y="5"/>
                                  </a:cxn>
                                  <a:cxn ang="0">
                                    <a:pos x="35" y="0"/>
                                  </a:cxn>
                                  <a:cxn ang="0">
                                    <a:pos x="5" y="5"/>
                                  </a:cxn>
                                  <a:cxn ang="0">
                                    <a:pos x="5" y="5"/>
                                  </a:cxn>
                                  <a:cxn ang="0">
                                    <a:pos x="0" y="5"/>
                                  </a:cxn>
                                  <a:cxn ang="0">
                                    <a:pos x="0" y="10"/>
                                  </a:cxn>
                                  <a:cxn ang="0">
                                    <a:pos x="5" y="10"/>
                                  </a:cxn>
                                  <a:cxn ang="0">
                                    <a:pos x="5" y="10"/>
                                  </a:cxn>
                                </a:cxnLst>
                                <a:rect l="0" t="0" r="r" b="b"/>
                                <a:pathLst>
                                  <a:path w="125" h="100">
                                    <a:moveTo>
                                      <a:pt x="5" y="10"/>
                                    </a:moveTo>
                                    <a:lnTo>
                                      <a:pt x="5" y="10"/>
                                    </a:lnTo>
                                    <a:lnTo>
                                      <a:pt x="45" y="15"/>
                                    </a:lnTo>
                                    <a:lnTo>
                                      <a:pt x="65" y="20"/>
                                    </a:lnTo>
                                    <a:lnTo>
                                      <a:pt x="80" y="30"/>
                                    </a:lnTo>
                                    <a:lnTo>
                                      <a:pt x="80" y="30"/>
                                    </a:lnTo>
                                    <a:lnTo>
                                      <a:pt x="95" y="40"/>
                                    </a:lnTo>
                                    <a:lnTo>
                                      <a:pt x="105" y="50"/>
                                    </a:lnTo>
                                    <a:lnTo>
                                      <a:pt x="105" y="65"/>
                                    </a:lnTo>
                                    <a:lnTo>
                                      <a:pt x="100" y="70"/>
                                    </a:lnTo>
                                    <a:lnTo>
                                      <a:pt x="95" y="75"/>
                                    </a:lnTo>
                                    <a:lnTo>
                                      <a:pt x="95" y="75"/>
                                    </a:lnTo>
                                    <a:lnTo>
                                      <a:pt x="75" y="80"/>
                                    </a:lnTo>
                                    <a:lnTo>
                                      <a:pt x="50" y="85"/>
                                    </a:lnTo>
                                    <a:lnTo>
                                      <a:pt x="30" y="85"/>
                                    </a:lnTo>
                                    <a:lnTo>
                                      <a:pt x="5" y="80"/>
                                    </a:lnTo>
                                    <a:lnTo>
                                      <a:pt x="5" y="80"/>
                                    </a:lnTo>
                                    <a:lnTo>
                                      <a:pt x="0" y="80"/>
                                    </a:lnTo>
                                    <a:lnTo>
                                      <a:pt x="0" y="85"/>
                                    </a:lnTo>
                                    <a:lnTo>
                                      <a:pt x="0" y="85"/>
                                    </a:lnTo>
                                    <a:lnTo>
                                      <a:pt x="15" y="95"/>
                                    </a:lnTo>
                                    <a:lnTo>
                                      <a:pt x="30" y="100"/>
                                    </a:lnTo>
                                    <a:lnTo>
                                      <a:pt x="60" y="100"/>
                                    </a:lnTo>
                                    <a:lnTo>
                                      <a:pt x="95" y="95"/>
                                    </a:lnTo>
                                    <a:lnTo>
                                      <a:pt x="120" y="80"/>
                                    </a:lnTo>
                                    <a:lnTo>
                                      <a:pt x="120" y="80"/>
                                    </a:lnTo>
                                    <a:lnTo>
                                      <a:pt x="125" y="65"/>
                                    </a:lnTo>
                                    <a:lnTo>
                                      <a:pt x="125" y="50"/>
                                    </a:lnTo>
                                    <a:lnTo>
                                      <a:pt x="115" y="35"/>
                                    </a:lnTo>
                                    <a:lnTo>
                                      <a:pt x="105" y="25"/>
                                    </a:lnTo>
                                    <a:lnTo>
                                      <a:pt x="105" y="25"/>
                                    </a:lnTo>
                                    <a:lnTo>
                                      <a:pt x="85" y="10"/>
                                    </a:lnTo>
                                    <a:lnTo>
                                      <a:pt x="60" y="5"/>
                                    </a:lnTo>
                                    <a:lnTo>
                                      <a:pt x="35" y="0"/>
                                    </a:lnTo>
                                    <a:lnTo>
                                      <a:pt x="5" y="5"/>
                                    </a:lnTo>
                                    <a:lnTo>
                                      <a:pt x="5" y="5"/>
                                    </a:lnTo>
                                    <a:lnTo>
                                      <a:pt x="0" y="5"/>
                                    </a:lnTo>
                                    <a:lnTo>
                                      <a:pt x="0" y="10"/>
                                    </a:lnTo>
                                    <a:lnTo>
                                      <a:pt x="5" y="10"/>
                                    </a:lnTo>
                                    <a:lnTo>
                                      <a:pt x="5" y="1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81" name="Freeform 133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1593" y="691"/>
                                <a:ext cx="371" cy="355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5" y="30"/>
                                  </a:cxn>
                                  <a:cxn ang="0">
                                    <a:pos x="5" y="30"/>
                                  </a:cxn>
                                  <a:cxn ang="0">
                                    <a:pos x="55" y="20"/>
                                  </a:cxn>
                                  <a:cxn ang="0">
                                    <a:pos x="105" y="15"/>
                                  </a:cxn>
                                  <a:cxn ang="0">
                                    <a:pos x="160" y="20"/>
                                  </a:cxn>
                                  <a:cxn ang="0">
                                    <a:pos x="210" y="25"/>
                                  </a:cxn>
                                  <a:cxn ang="0">
                                    <a:pos x="256" y="45"/>
                                  </a:cxn>
                                  <a:cxn ang="0">
                                    <a:pos x="276" y="55"/>
                                  </a:cxn>
                                  <a:cxn ang="0">
                                    <a:pos x="296" y="70"/>
                                  </a:cxn>
                                  <a:cxn ang="0">
                                    <a:pos x="311" y="85"/>
                                  </a:cxn>
                                  <a:cxn ang="0">
                                    <a:pos x="326" y="105"/>
                                  </a:cxn>
                                  <a:cxn ang="0">
                                    <a:pos x="341" y="130"/>
                                  </a:cxn>
                                  <a:cxn ang="0">
                                    <a:pos x="346" y="155"/>
                                  </a:cxn>
                                  <a:cxn ang="0">
                                    <a:pos x="346" y="155"/>
                                  </a:cxn>
                                  <a:cxn ang="0">
                                    <a:pos x="356" y="185"/>
                                  </a:cxn>
                                  <a:cxn ang="0">
                                    <a:pos x="356" y="210"/>
                                  </a:cxn>
                                  <a:cxn ang="0">
                                    <a:pos x="351" y="235"/>
                                  </a:cxn>
                                  <a:cxn ang="0">
                                    <a:pos x="341" y="260"/>
                                  </a:cxn>
                                  <a:cxn ang="0">
                                    <a:pos x="331" y="280"/>
                                  </a:cxn>
                                  <a:cxn ang="0">
                                    <a:pos x="311" y="295"/>
                                  </a:cxn>
                                  <a:cxn ang="0">
                                    <a:pos x="291" y="305"/>
                                  </a:cxn>
                                  <a:cxn ang="0">
                                    <a:pos x="271" y="320"/>
                                  </a:cxn>
                                  <a:cxn ang="0">
                                    <a:pos x="220" y="335"/>
                                  </a:cxn>
                                  <a:cxn ang="0">
                                    <a:pos x="165" y="340"/>
                                  </a:cxn>
                                  <a:cxn ang="0">
                                    <a:pos x="110" y="345"/>
                                  </a:cxn>
                                  <a:cxn ang="0">
                                    <a:pos x="60" y="340"/>
                                  </a:cxn>
                                  <a:cxn ang="0">
                                    <a:pos x="60" y="340"/>
                                  </a:cxn>
                                  <a:cxn ang="0">
                                    <a:pos x="55" y="340"/>
                                  </a:cxn>
                                  <a:cxn ang="0">
                                    <a:pos x="55" y="345"/>
                                  </a:cxn>
                                  <a:cxn ang="0">
                                    <a:pos x="55" y="345"/>
                                  </a:cxn>
                                  <a:cxn ang="0">
                                    <a:pos x="110" y="355"/>
                                  </a:cxn>
                                  <a:cxn ang="0">
                                    <a:pos x="170" y="355"/>
                                  </a:cxn>
                                  <a:cxn ang="0">
                                    <a:pos x="225" y="350"/>
                                  </a:cxn>
                                  <a:cxn ang="0">
                                    <a:pos x="276" y="335"/>
                                  </a:cxn>
                                  <a:cxn ang="0">
                                    <a:pos x="296" y="325"/>
                                  </a:cxn>
                                  <a:cxn ang="0">
                                    <a:pos x="316" y="310"/>
                                  </a:cxn>
                                  <a:cxn ang="0">
                                    <a:pos x="336" y="295"/>
                                  </a:cxn>
                                  <a:cxn ang="0">
                                    <a:pos x="351" y="275"/>
                                  </a:cxn>
                                  <a:cxn ang="0">
                                    <a:pos x="361" y="250"/>
                                  </a:cxn>
                                  <a:cxn ang="0">
                                    <a:pos x="366" y="230"/>
                                  </a:cxn>
                                  <a:cxn ang="0">
                                    <a:pos x="371" y="200"/>
                                  </a:cxn>
                                  <a:cxn ang="0">
                                    <a:pos x="371" y="170"/>
                                  </a:cxn>
                                  <a:cxn ang="0">
                                    <a:pos x="371" y="170"/>
                                  </a:cxn>
                                  <a:cxn ang="0">
                                    <a:pos x="366" y="145"/>
                                  </a:cxn>
                                  <a:cxn ang="0">
                                    <a:pos x="356" y="125"/>
                                  </a:cxn>
                                  <a:cxn ang="0">
                                    <a:pos x="346" y="105"/>
                                  </a:cxn>
                                  <a:cxn ang="0">
                                    <a:pos x="331" y="85"/>
                                  </a:cxn>
                                  <a:cxn ang="0">
                                    <a:pos x="301" y="55"/>
                                  </a:cxn>
                                  <a:cxn ang="0">
                                    <a:pos x="256" y="30"/>
                                  </a:cxn>
                                  <a:cxn ang="0">
                                    <a:pos x="256" y="30"/>
                                  </a:cxn>
                                  <a:cxn ang="0">
                                    <a:pos x="225" y="15"/>
                                  </a:cxn>
                                  <a:cxn ang="0">
                                    <a:pos x="195" y="5"/>
                                  </a:cxn>
                                  <a:cxn ang="0">
                                    <a:pos x="165" y="0"/>
                                  </a:cxn>
                                  <a:cxn ang="0">
                                    <a:pos x="130" y="0"/>
                                  </a:cxn>
                                  <a:cxn ang="0">
                                    <a:pos x="70" y="5"/>
                                  </a:cxn>
                                  <a:cxn ang="0">
                                    <a:pos x="5" y="25"/>
                                  </a:cxn>
                                  <a:cxn ang="0">
                                    <a:pos x="5" y="25"/>
                                  </a:cxn>
                                  <a:cxn ang="0">
                                    <a:pos x="0" y="30"/>
                                  </a:cxn>
                                  <a:cxn ang="0">
                                    <a:pos x="5" y="30"/>
                                  </a:cxn>
                                  <a:cxn ang="0">
                                    <a:pos x="5" y="30"/>
                                  </a:cxn>
                                </a:cxnLst>
                                <a:rect l="0" t="0" r="r" b="b"/>
                                <a:pathLst>
                                  <a:path w="371" h="355">
                                    <a:moveTo>
                                      <a:pt x="5" y="30"/>
                                    </a:moveTo>
                                    <a:lnTo>
                                      <a:pt x="5" y="30"/>
                                    </a:lnTo>
                                    <a:lnTo>
                                      <a:pt x="55" y="20"/>
                                    </a:lnTo>
                                    <a:lnTo>
                                      <a:pt x="105" y="15"/>
                                    </a:lnTo>
                                    <a:lnTo>
                                      <a:pt x="160" y="20"/>
                                    </a:lnTo>
                                    <a:lnTo>
                                      <a:pt x="210" y="25"/>
                                    </a:lnTo>
                                    <a:lnTo>
                                      <a:pt x="256" y="45"/>
                                    </a:lnTo>
                                    <a:lnTo>
                                      <a:pt x="276" y="55"/>
                                    </a:lnTo>
                                    <a:lnTo>
                                      <a:pt x="296" y="70"/>
                                    </a:lnTo>
                                    <a:lnTo>
                                      <a:pt x="311" y="85"/>
                                    </a:lnTo>
                                    <a:lnTo>
                                      <a:pt x="326" y="105"/>
                                    </a:lnTo>
                                    <a:lnTo>
                                      <a:pt x="341" y="130"/>
                                    </a:lnTo>
                                    <a:lnTo>
                                      <a:pt x="346" y="155"/>
                                    </a:lnTo>
                                    <a:lnTo>
                                      <a:pt x="346" y="155"/>
                                    </a:lnTo>
                                    <a:lnTo>
                                      <a:pt x="356" y="185"/>
                                    </a:lnTo>
                                    <a:lnTo>
                                      <a:pt x="356" y="210"/>
                                    </a:lnTo>
                                    <a:lnTo>
                                      <a:pt x="351" y="235"/>
                                    </a:lnTo>
                                    <a:lnTo>
                                      <a:pt x="341" y="260"/>
                                    </a:lnTo>
                                    <a:lnTo>
                                      <a:pt x="331" y="280"/>
                                    </a:lnTo>
                                    <a:lnTo>
                                      <a:pt x="311" y="295"/>
                                    </a:lnTo>
                                    <a:lnTo>
                                      <a:pt x="291" y="305"/>
                                    </a:lnTo>
                                    <a:lnTo>
                                      <a:pt x="271" y="320"/>
                                    </a:lnTo>
                                    <a:lnTo>
                                      <a:pt x="220" y="335"/>
                                    </a:lnTo>
                                    <a:lnTo>
                                      <a:pt x="165" y="340"/>
                                    </a:lnTo>
                                    <a:lnTo>
                                      <a:pt x="110" y="345"/>
                                    </a:lnTo>
                                    <a:lnTo>
                                      <a:pt x="60" y="340"/>
                                    </a:lnTo>
                                    <a:lnTo>
                                      <a:pt x="60" y="340"/>
                                    </a:lnTo>
                                    <a:lnTo>
                                      <a:pt x="55" y="340"/>
                                    </a:lnTo>
                                    <a:lnTo>
                                      <a:pt x="55" y="345"/>
                                    </a:lnTo>
                                    <a:lnTo>
                                      <a:pt x="55" y="345"/>
                                    </a:lnTo>
                                    <a:lnTo>
                                      <a:pt x="110" y="355"/>
                                    </a:lnTo>
                                    <a:lnTo>
                                      <a:pt x="170" y="355"/>
                                    </a:lnTo>
                                    <a:lnTo>
                                      <a:pt x="225" y="350"/>
                                    </a:lnTo>
                                    <a:lnTo>
                                      <a:pt x="276" y="335"/>
                                    </a:lnTo>
                                    <a:lnTo>
                                      <a:pt x="296" y="325"/>
                                    </a:lnTo>
                                    <a:lnTo>
                                      <a:pt x="316" y="310"/>
                                    </a:lnTo>
                                    <a:lnTo>
                                      <a:pt x="336" y="295"/>
                                    </a:lnTo>
                                    <a:lnTo>
                                      <a:pt x="351" y="275"/>
                                    </a:lnTo>
                                    <a:lnTo>
                                      <a:pt x="361" y="250"/>
                                    </a:lnTo>
                                    <a:lnTo>
                                      <a:pt x="366" y="230"/>
                                    </a:lnTo>
                                    <a:lnTo>
                                      <a:pt x="371" y="200"/>
                                    </a:lnTo>
                                    <a:lnTo>
                                      <a:pt x="371" y="170"/>
                                    </a:lnTo>
                                    <a:lnTo>
                                      <a:pt x="371" y="170"/>
                                    </a:lnTo>
                                    <a:lnTo>
                                      <a:pt x="366" y="145"/>
                                    </a:lnTo>
                                    <a:lnTo>
                                      <a:pt x="356" y="125"/>
                                    </a:lnTo>
                                    <a:lnTo>
                                      <a:pt x="346" y="105"/>
                                    </a:lnTo>
                                    <a:lnTo>
                                      <a:pt x="331" y="85"/>
                                    </a:lnTo>
                                    <a:lnTo>
                                      <a:pt x="301" y="55"/>
                                    </a:lnTo>
                                    <a:lnTo>
                                      <a:pt x="256" y="30"/>
                                    </a:lnTo>
                                    <a:lnTo>
                                      <a:pt x="256" y="30"/>
                                    </a:lnTo>
                                    <a:lnTo>
                                      <a:pt x="225" y="15"/>
                                    </a:lnTo>
                                    <a:lnTo>
                                      <a:pt x="195" y="5"/>
                                    </a:lnTo>
                                    <a:lnTo>
                                      <a:pt x="165" y="0"/>
                                    </a:lnTo>
                                    <a:lnTo>
                                      <a:pt x="130" y="0"/>
                                    </a:lnTo>
                                    <a:lnTo>
                                      <a:pt x="70" y="5"/>
                                    </a:lnTo>
                                    <a:lnTo>
                                      <a:pt x="5" y="25"/>
                                    </a:lnTo>
                                    <a:lnTo>
                                      <a:pt x="5" y="25"/>
                                    </a:lnTo>
                                    <a:lnTo>
                                      <a:pt x="0" y="30"/>
                                    </a:lnTo>
                                    <a:lnTo>
                                      <a:pt x="5" y="30"/>
                                    </a:lnTo>
                                    <a:lnTo>
                                      <a:pt x="5" y="3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82" name="Freeform 134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1728" y="1046"/>
                                <a:ext cx="136" cy="9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50" y="5"/>
                                  </a:cxn>
                                  <a:cxn ang="0">
                                    <a:pos x="50" y="5"/>
                                  </a:cxn>
                                  <a:cxn ang="0">
                                    <a:pos x="70" y="5"/>
                                  </a:cxn>
                                  <a:cxn ang="0">
                                    <a:pos x="85" y="10"/>
                                  </a:cxn>
                                  <a:cxn ang="0">
                                    <a:pos x="100" y="20"/>
                                  </a:cxn>
                                  <a:cxn ang="0">
                                    <a:pos x="116" y="30"/>
                                  </a:cxn>
                                  <a:cxn ang="0">
                                    <a:pos x="116" y="30"/>
                                  </a:cxn>
                                  <a:cxn ang="0">
                                    <a:pos x="126" y="45"/>
                                  </a:cxn>
                                  <a:cxn ang="0">
                                    <a:pos x="126" y="60"/>
                                  </a:cxn>
                                  <a:cxn ang="0">
                                    <a:pos x="116" y="70"/>
                                  </a:cxn>
                                  <a:cxn ang="0">
                                    <a:pos x="100" y="80"/>
                                  </a:cxn>
                                  <a:cxn ang="0">
                                    <a:pos x="100" y="80"/>
                                  </a:cxn>
                                  <a:cxn ang="0">
                                    <a:pos x="75" y="80"/>
                                  </a:cxn>
                                  <a:cxn ang="0">
                                    <a:pos x="50" y="80"/>
                                  </a:cxn>
                                  <a:cxn ang="0">
                                    <a:pos x="25" y="70"/>
                                  </a:cxn>
                                  <a:cxn ang="0">
                                    <a:pos x="5" y="60"/>
                                  </a:cxn>
                                  <a:cxn ang="0">
                                    <a:pos x="5" y="60"/>
                                  </a:cxn>
                                  <a:cxn ang="0">
                                    <a:pos x="0" y="60"/>
                                  </a:cxn>
                                  <a:cxn ang="0">
                                    <a:pos x="0" y="65"/>
                                  </a:cxn>
                                  <a:cxn ang="0">
                                    <a:pos x="0" y="65"/>
                                  </a:cxn>
                                  <a:cxn ang="0">
                                    <a:pos x="25" y="80"/>
                                  </a:cxn>
                                  <a:cxn ang="0">
                                    <a:pos x="60" y="90"/>
                                  </a:cxn>
                                  <a:cxn ang="0">
                                    <a:pos x="95" y="90"/>
                                  </a:cxn>
                                  <a:cxn ang="0">
                                    <a:pos x="111" y="85"/>
                                  </a:cxn>
                                  <a:cxn ang="0">
                                    <a:pos x="126" y="80"/>
                                  </a:cxn>
                                  <a:cxn ang="0">
                                    <a:pos x="126" y="80"/>
                                  </a:cxn>
                                  <a:cxn ang="0">
                                    <a:pos x="136" y="65"/>
                                  </a:cxn>
                                  <a:cxn ang="0">
                                    <a:pos x="136" y="50"/>
                                  </a:cxn>
                                  <a:cxn ang="0">
                                    <a:pos x="131" y="35"/>
                                  </a:cxn>
                                  <a:cxn ang="0">
                                    <a:pos x="121" y="20"/>
                                  </a:cxn>
                                  <a:cxn ang="0">
                                    <a:pos x="105" y="10"/>
                                  </a:cxn>
                                  <a:cxn ang="0">
                                    <a:pos x="85" y="0"/>
                                  </a:cxn>
                                  <a:cxn ang="0">
                                    <a:pos x="65" y="0"/>
                                  </a:cxn>
                                  <a:cxn ang="0">
                                    <a:pos x="50" y="0"/>
                                  </a:cxn>
                                  <a:cxn ang="0">
                                    <a:pos x="50" y="0"/>
                                  </a:cxn>
                                  <a:cxn ang="0">
                                    <a:pos x="45" y="0"/>
                                  </a:cxn>
                                  <a:cxn ang="0">
                                    <a:pos x="50" y="5"/>
                                  </a:cxn>
                                  <a:cxn ang="0">
                                    <a:pos x="50" y="5"/>
                                  </a:cxn>
                                </a:cxnLst>
                                <a:rect l="0" t="0" r="r" b="b"/>
                                <a:pathLst>
                                  <a:path w="136" h="90">
                                    <a:moveTo>
                                      <a:pt x="50" y="5"/>
                                    </a:moveTo>
                                    <a:lnTo>
                                      <a:pt x="50" y="5"/>
                                    </a:lnTo>
                                    <a:lnTo>
                                      <a:pt x="70" y="5"/>
                                    </a:lnTo>
                                    <a:lnTo>
                                      <a:pt x="85" y="10"/>
                                    </a:lnTo>
                                    <a:lnTo>
                                      <a:pt x="100" y="20"/>
                                    </a:lnTo>
                                    <a:lnTo>
                                      <a:pt x="116" y="30"/>
                                    </a:lnTo>
                                    <a:lnTo>
                                      <a:pt x="116" y="30"/>
                                    </a:lnTo>
                                    <a:lnTo>
                                      <a:pt x="126" y="45"/>
                                    </a:lnTo>
                                    <a:lnTo>
                                      <a:pt x="126" y="60"/>
                                    </a:lnTo>
                                    <a:lnTo>
                                      <a:pt x="116" y="70"/>
                                    </a:lnTo>
                                    <a:lnTo>
                                      <a:pt x="100" y="80"/>
                                    </a:lnTo>
                                    <a:lnTo>
                                      <a:pt x="100" y="80"/>
                                    </a:lnTo>
                                    <a:lnTo>
                                      <a:pt x="75" y="80"/>
                                    </a:lnTo>
                                    <a:lnTo>
                                      <a:pt x="50" y="80"/>
                                    </a:lnTo>
                                    <a:lnTo>
                                      <a:pt x="25" y="70"/>
                                    </a:lnTo>
                                    <a:lnTo>
                                      <a:pt x="5" y="60"/>
                                    </a:lnTo>
                                    <a:lnTo>
                                      <a:pt x="5" y="60"/>
                                    </a:lnTo>
                                    <a:lnTo>
                                      <a:pt x="0" y="60"/>
                                    </a:lnTo>
                                    <a:lnTo>
                                      <a:pt x="0" y="65"/>
                                    </a:lnTo>
                                    <a:lnTo>
                                      <a:pt x="0" y="65"/>
                                    </a:lnTo>
                                    <a:lnTo>
                                      <a:pt x="25" y="80"/>
                                    </a:lnTo>
                                    <a:lnTo>
                                      <a:pt x="60" y="90"/>
                                    </a:lnTo>
                                    <a:lnTo>
                                      <a:pt x="95" y="90"/>
                                    </a:lnTo>
                                    <a:lnTo>
                                      <a:pt x="111" y="85"/>
                                    </a:lnTo>
                                    <a:lnTo>
                                      <a:pt x="126" y="80"/>
                                    </a:lnTo>
                                    <a:lnTo>
                                      <a:pt x="126" y="80"/>
                                    </a:lnTo>
                                    <a:lnTo>
                                      <a:pt x="136" y="65"/>
                                    </a:lnTo>
                                    <a:lnTo>
                                      <a:pt x="136" y="50"/>
                                    </a:lnTo>
                                    <a:lnTo>
                                      <a:pt x="131" y="35"/>
                                    </a:lnTo>
                                    <a:lnTo>
                                      <a:pt x="121" y="20"/>
                                    </a:lnTo>
                                    <a:lnTo>
                                      <a:pt x="105" y="10"/>
                                    </a:lnTo>
                                    <a:lnTo>
                                      <a:pt x="85" y="0"/>
                                    </a:lnTo>
                                    <a:lnTo>
                                      <a:pt x="65" y="0"/>
                                    </a:lnTo>
                                    <a:lnTo>
                                      <a:pt x="50" y="0"/>
                                    </a:lnTo>
                                    <a:lnTo>
                                      <a:pt x="50" y="0"/>
                                    </a:lnTo>
                                    <a:lnTo>
                                      <a:pt x="45" y="0"/>
                                    </a:lnTo>
                                    <a:lnTo>
                                      <a:pt x="50" y="5"/>
                                    </a:lnTo>
                                    <a:lnTo>
                                      <a:pt x="50" y="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83" name="Freeform 135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1448" y="1116"/>
                                <a:ext cx="501" cy="356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05" y="10"/>
                                  </a:cxn>
                                  <a:cxn ang="0">
                                    <a:pos x="370" y="40"/>
                                  </a:cxn>
                                  <a:cxn ang="0">
                                    <a:pos x="431" y="80"/>
                                  </a:cxn>
                                  <a:cxn ang="0">
                                    <a:pos x="466" y="130"/>
                                  </a:cxn>
                                  <a:cxn ang="0">
                                    <a:pos x="476" y="205"/>
                                  </a:cxn>
                                  <a:cxn ang="0">
                                    <a:pos x="471" y="225"/>
                                  </a:cxn>
                                  <a:cxn ang="0">
                                    <a:pos x="446" y="261"/>
                                  </a:cxn>
                                  <a:cxn ang="0">
                                    <a:pos x="396" y="301"/>
                                  </a:cxn>
                                  <a:cxn ang="0">
                                    <a:pos x="355" y="316"/>
                                  </a:cxn>
                                  <a:cxn ang="0">
                                    <a:pos x="260" y="336"/>
                                  </a:cxn>
                                  <a:cxn ang="0">
                                    <a:pos x="165" y="331"/>
                                  </a:cxn>
                                  <a:cxn ang="0">
                                    <a:pos x="80" y="296"/>
                                  </a:cxn>
                                  <a:cxn ang="0">
                                    <a:pos x="5" y="235"/>
                                  </a:cxn>
                                  <a:cxn ang="0">
                                    <a:pos x="0" y="235"/>
                                  </a:cxn>
                                  <a:cxn ang="0">
                                    <a:pos x="0" y="240"/>
                                  </a:cxn>
                                  <a:cxn ang="0">
                                    <a:pos x="35" y="286"/>
                                  </a:cxn>
                                  <a:cxn ang="0">
                                    <a:pos x="85" y="321"/>
                                  </a:cxn>
                                  <a:cxn ang="0">
                                    <a:pos x="190" y="356"/>
                                  </a:cxn>
                                  <a:cxn ang="0">
                                    <a:pos x="305" y="351"/>
                                  </a:cxn>
                                  <a:cxn ang="0">
                                    <a:pos x="421" y="316"/>
                                  </a:cxn>
                                  <a:cxn ang="0">
                                    <a:pos x="436" y="301"/>
                                  </a:cxn>
                                  <a:cxn ang="0">
                                    <a:pos x="471" y="266"/>
                                  </a:cxn>
                                  <a:cxn ang="0">
                                    <a:pos x="496" y="225"/>
                                  </a:cxn>
                                  <a:cxn ang="0">
                                    <a:pos x="501" y="180"/>
                                  </a:cxn>
                                  <a:cxn ang="0">
                                    <a:pos x="501" y="160"/>
                                  </a:cxn>
                                  <a:cxn ang="0">
                                    <a:pos x="471" y="95"/>
                                  </a:cxn>
                                  <a:cxn ang="0">
                                    <a:pos x="431" y="50"/>
                                  </a:cxn>
                                  <a:cxn ang="0">
                                    <a:pos x="375" y="20"/>
                                  </a:cxn>
                                  <a:cxn ang="0">
                                    <a:pos x="305" y="0"/>
                                  </a:cxn>
                                  <a:cxn ang="0">
                                    <a:pos x="305" y="0"/>
                                  </a:cxn>
                                  <a:cxn ang="0">
                                    <a:pos x="300" y="10"/>
                                  </a:cxn>
                                  <a:cxn ang="0">
                                    <a:pos x="305" y="10"/>
                                  </a:cxn>
                                </a:cxnLst>
                                <a:rect l="0" t="0" r="r" b="b"/>
                                <a:pathLst>
                                  <a:path w="501" h="356">
                                    <a:moveTo>
                                      <a:pt x="305" y="10"/>
                                    </a:moveTo>
                                    <a:lnTo>
                                      <a:pt x="305" y="10"/>
                                    </a:lnTo>
                                    <a:lnTo>
                                      <a:pt x="340" y="25"/>
                                    </a:lnTo>
                                    <a:lnTo>
                                      <a:pt x="370" y="40"/>
                                    </a:lnTo>
                                    <a:lnTo>
                                      <a:pt x="406" y="55"/>
                                    </a:lnTo>
                                    <a:lnTo>
                                      <a:pt x="431" y="80"/>
                                    </a:lnTo>
                                    <a:lnTo>
                                      <a:pt x="451" y="105"/>
                                    </a:lnTo>
                                    <a:lnTo>
                                      <a:pt x="466" y="130"/>
                                    </a:lnTo>
                                    <a:lnTo>
                                      <a:pt x="476" y="165"/>
                                    </a:lnTo>
                                    <a:lnTo>
                                      <a:pt x="476" y="205"/>
                                    </a:lnTo>
                                    <a:lnTo>
                                      <a:pt x="476" y="205"/>
                                    </a:lnTo>
                                    <a:lnTo>
                                      <a:pt x="471" y="225"/>
                                    </a:lnTo>
                                    <a:lnTo>
                                      <a:pt x="461" y="245"/>
                                    </a:lnTo>
                                    <a:lnTo>
                                      <a:pt x="446" y="261"/>
                                    </a:lnTo>
                                    <a:lnTo>
                                      <a:pt x="431" y="276"/>
                                    </a:lnTo>
                                    <a:lnTo>
                                      <a:pt x="396" y="301"/>
                                    </a:lnTo>
                                    <a:lnTo>
                                      <a:pt x="355" y="316"/>
                                    </a:lnTo>
                                    <a:lnTo>
                                      <a:pt x="355" y="316"/>
                                    </a:lnTo>
                                    <a:lnTo>
                                      <a:pt x="305" y="331"/>
                                    </a:lnTo>
                                    <a:lnTo>
                                      <a:pt x="260" y="336"/>
                                    </a:lnTo>
                                    <a:lnTo>
                                      <a:pt x="210" y="336"/>
                                    </a:lnTo>
                                    <a:lnTo>
                                      <a:pt x="165" y="331"/>
                                    </a:lnTo>
                                    <a:lnTo>
                                      <a:pt x="120" y="316"/>
                                    </a:lnTo>
                                    <a:lnTo>
                                      <a:pt x="80" y="296"/>
                                    </a:lnTo>
                                    <a:lnTo>
                                      <a:pt x="40" y="271"/>
                                    </a:lnTo>
                                    <a:lnTo>
                                      <a:pt x="5" y="235"/>
                                    </a:lnTo>
                                    <a:lnTo>
                                      <a:pt x="5" y="235"/>
                                    </a:lnTo>
                                    <a:lnTo>
                                      <a:pt x="0" y="235"/>
                                    </a:lnTo>
                                    <a:lnTo>
                                      <a:pt x="0" y="240"/>
                                    </a:lnTo>
                                    <a:lnTo>
                                      <a:pt x="0" y="240"/>
                                    </a:lnTo>
                                    <a:lnTo>
                                      <a:pt x="15" y="266"/>
                                    </a:lnTo>
                                    <a:lnTo>
                                      <a:pt x="35" y="286"/>
                                    </a:lnTo>
                                    <a:lnTo>
                                      <a:pt x="60" y="306"/>
                                    </a:lnTo>
                                    <a:lnTo>
                                      <a:pt x="85" y="321"/>
                                    </a:lnTo>
                                    <a:lnTo>
                                      <a:pt x="135" y="341"/>
                                    </a:lnTo>
                                    <a:lnTo>
                                      <a:pt x="190" y="356"/>
                                    </a:lnTo>
                                    <a:lnTo>
                                      <a:pt x="250" y="356"/>
                                    </a:lnTo>
                                    <a:lnTo>
                                      <a:pt x="305" y="351"/>
                                    </a:lnTo>
                                    <a:lnTo>
                                      <a:pt x="365" y="336"/>
                                    </a:lnTo>
                                    <a:lnTo>
                                      <a:pt x="421" y="316"/>
                                    </a:lnTo>
                                    <a:lnTo>
                                      <a:pt x="421" y="316"/>
                                    </a:lnTo>
                                    <a:lnTo>
                                      <a:pt x="436" y="301"/>
                                    </a:lnTo>
                                    <a:lnTo>
                                      <a:pt x="456" y="286"/>
                                    </a:lnTo>
                                    <a:lnTo>
                                      <a:pt x="471" y="266"/>
                                    </a:lnTo>
                                    <a:lnTo>
                                      <a:pt x="486" y="245"/>
                                    </a:lnTo>
                                    <a:lnTo>
                                      <a:pt x="496" y="225"/>
                                    </a:lnTo>
                                    <a:lnTo>
                                      <a:pt x="501" y="205"/>
                                    </a:lnTo>
                                    <a:lnTo>
                                      <a:pt x="501" y="180"/>
                                    </a:lnTo>
                                    <a:lnTo>
                                      <a:pt x="501" y="160"/>
                                    </a:lnTo>
                                    <a:lnTo>
                                      <a:pt x="501" y="160"/>
                                    </a:lnTo>
                                    <a:lnTo>
                                      <a:pt x="491" y="125"/>
                                    </a:lnTo>
                                    <a:lnTo>
                                      <a:pt x="471" y="95"/>
                                    </a:lnTo>
                                    <a:lnTo>
                                      <a:pt x="456" y="70"/>
                                    </a:lnTo>
                                    <a:lnTo>
                                      <a:pt x="431" y="50"/>
                                    </a:lnTo>
                                    <a:lnTo>
                                      <a:pt x="406" y="35"/>
                                    </a:lnTo>
                                    <a:lnTo>
                                      <a:pt x="375" y="20"/>
                                    </a:lnTo>
                                    <a:lnTo>
                                      <a:pt x="340" y="10"/>
                                    </a:lnTo>
                                    <a:lnTo>
                                      <a:pt x="305" y="0"/>
                                    </a:lnTo>
                                    <a:lnTo>
                                      <a:pt x="305" y="0"/>
                                    </a:lnTo>
                                    <a:lnTo>
                                      <a:pt x="305" y="0"/>
                                    </a:lnTo>
                                    <a:lnTo>
                                      <a:pt x="300" y="5"/>
                                    </a:lnTo>
                                    <a:lnTo>
                                      <a:pt x="300" y="10"/>
                                    </a:lnTo>
                                    <a:lnTo>
                                      <a:pt x="305" y="10"/>
                                    </a:lnTo>
                                    <a:lnTo>
                                      <a:pt x="305" y="1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84" name="Freeform 136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1278" y="1246"/>
                                <a:ext cx="220" cy="126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210" y="45"/>
                                  </a:cxn>
                                  <a:cxn ang="0">
                                    <a:pos x="210" y="45"/>
                                  </a:cxn>
                                  <a:cxn ang="0">
                                    <a:pos x="205" y="65"/>
                                  </a:cxn>
                                  <a:cxn ang="0">
                                    <a:pos x="195" y="80"/>
                                  </a:cxn>
                                  <a:cxn ang="0">
                                    <a:pos x="180" y="95"/>
                                  </a:cxn>
                                  <a:cxn ang="0">
                                    <a:pos x="165" y="100"/>
                                  </a:cxn>
                                  <a:cxn ang="0">
                                    <a:pos x="145" y="105"/>
                                  </a:cxn>
                                  <a:cxn ang="0">
                                    <a:pos x="125" y="110"/>
                                  </a:cxn>
                                  <a:cxn ang="0">
                                    <a:pos x="90" y="100"/>
                                  </a:cxn>
                                  <a:cxn ang="0">
                                    <a:pos x="55" y="90"/>
                                  </a:cxn>
                                  <a:cxn ang="0">
                                    <a:pos x="40" y="80"/>
                                  </a:cxn>
                                  <a:cxn ang="0">
                                    <a:pos x="30" y="65"/>
                                  </a:cxn>
                                  <a:cxn ang="0">
                                    <a:pos x="20" y="55"/>
                                  </a:cxn>
                                  <a:cxn ang="0">
                                    <a:pos x="20" y="40"/>
                                  </a:cxn>
                                  <a:cxn ang="0">
                                    <a:pos x="20" y="25"/>
                                  </a:cxn>
                                  <a:cxn ang="0">
                                    <a:pos x="30" y="10"/>
                                  </a:cxn>
                                  <a:cxn ang="0">
                                    <a:pos x="30" y="10"/>
                                  </a:cxn>
                                  <a:cxn ang="0">
                                    <a:pos x="30" y="5"/>
                                  </a:cxn>
                                  <a:cxn ang="0">
                                    <a:pos x="25" y="0"/>
                                  </a:cxn>
                                  <a:cxn ang="0">
                                    <a:pos x="20" y="0"/>
                                  </a:cxn>
                                  <a:cxn ang="0">
                                    <a:pos x="20" y="5"/>
                                  </a:cxn>
                                  <a:cxn ang="0">
                                    <a:pos x="20" y="5"/>
                                  </a:cxn>
                                  <a:cxn ang="0">
                                    <a:pos x="5" y="25"/>
                                  </a:cxn>
                                  <a:cxn ang="0">
                                    <a:pos x="0" y="40"/>
                                  </a:cxn>
                                  <a:cxn ang="0">
                                    <a:pos x="5" y="60"/>
                                  </a:cxn>
                                  <a:cxn ang="0">
                                    <a:pos x="15" y="75"/>
                                  </a:cxn>
                                  <a:cxn ang="0">
                                    <a:pos x="30" y="90"/>
                                  </a:cxn>
                                  <a:cxn ang="0">
                                    <a:pos x="50" y="100"/>
                                  </a:cxn>
                                  <a:cxn ang="0">
                                    <a:pos x="85" y="121"/>
                                  </a:cxn>
                                  <a:cxn ang="0">
                                    <a:pos x="85" y="121"/>
                                  </a:cxn>
                                  <a:cxn ang="0">
                                    <a:pos x="110" y="126"/>
                                  </a:cxn>
                                  <a:cxn ang="0">
                                    <a:pos x="130" y="126"/>
                                  </a:cxn>
                                  <a:cxn ang="0">
                                    <a:pos x="150" y="121"/>
                                  </a:cxn>
                                  <a:cxn ang="0">
                                    <a:pos x="170" y="115"/>
                                  </a:cxn>
                                  <a:cxn ang="0">
                                    <a:pos x="190" y="100"/>
                                  </a:cxn>
                                  <a:cxn ang="0">
                                    <a:pos x="205" y="85"/>
                                  </a:cxn>
                                  <a:cxn ang="0">
                                    <a:pos x="215" y="70"/>
                                  </a:cxn>
                                  <a:cxn ang="0">
                                    <a:pos x="220" y="50"/>
                                  </a:cxn>
                                  <a:cxn ang="0">
                                    <a:pos x="220" y="50"/>
                                  </a:cxn>
                                  <a:cxn ang="0">
                                    <a:pos x="215" y="45"/>
                                  </a:cxn>
                                  <a:cxn ang="0">
                                    <a:pos x="210" y="45"/>
                                  </a:cxn>
                                  <a:cxn ang="0">
                                    <a:pos x="210" y="45"/>
                                  </a:cxn>
                                </a:cxnLst>
                                <a:rect l="0" t="0" r="r" b="b"/>
                                <a:pathLst>
                                  <a:path w="220" h="126">
                                    <a:moveTo>
                                      <a:pt x="210" y="45"/>
                                    </a:moveTo>
                                    <a:lnTo>
                                      <a:pt x="210" y="45"/>
                                    </a:lnTo>
                                    <a:lnTo>
                                      <a:pt x="205" y="65"/>
                                    </a:lnTo>
                                    <a:lnTo>
                                      <a:pt x="195" y="80"/>
                                    </a:lnTo>
                                    <a:lnTo>
                                      <a:pt x="180" y="95"/>
                                    </a:lnTo>
                                    <a:lnTo>
                                      <a:pt x="165" y="100"/>
                                    </a:lnTo>
                                    <a:lnTo>
                                      <a:pt x="145" y="105"/>
                                    </a:lnTo>
                                    <a:lnTo>
                                      <a:pt x="125" y="110"/>
                                    </a:lnTo>
                                    <a:lnTo>
                                      <a:pt x="90" y="100"/>
                                    </a:lnTo>
                                    <a:lnTo>
                                      <a:pt x="55" y="90"/>
                                    </a:lnTo>
                                    <a:lnTo>
                                      <a:pt x="40" y="80"/>
                                    </a:lnTo>
                                    <a:lnTo>
                                      <a:pt x="30" y="65"/>
                                    </a:lnTo>
                                    <a:lnTo>
                                      <a:pt x="20" y="55"/>
                                    </a:lnTo>
                                    <a:lnTo>
                                      <a:pt x="20" y="40"/>
                                    </a:lnTo>
                                    <a:lnTo>
                                      <a:pt x="20" y="25"/>
                                    </a:lnTo>
                                    <a:lnTo>
                                      <a:pt x="30" y="10"/>
                                    </a:lnTo>
                                    <a:lnTo>
                                      <a:pt x="30" y="10"/>
                                    </a:lnTo>
                                    <a:lnTo>
                                      <a:pt x="30" y="5"/>
                                    </a:lnTo>
                                    <a:lnTo>
                                      <a:pt x="25" y="0"/>
                                    </a:lnTo>
                                    <a:lnTo>
                                      <a:pt x="20" y="0"/>
                                    </a:lnTo>
                                    <a:lnTo>
                                      <a:pt x="20" y="5"/>
                                    </a:lnTo>
                                    <a:lnTo>
                                      <a:pt x="20" y="5"/>
                                    </a:lnTo>
                                    <a:lnTo>
                                      <a:pt x="5" y="25"/>
                                    </a:lnTo>
                                    <a:lnTo>
                                      <a:pt x="0" y="40"/>
                                    </a:lnTo>
                                    <a:lnTo>
                                      <a:pt x="5" y="60"/>
                                    </a:lnTo>
                                    <a:lnTo>
                                      <a:pt x="15" y="75"/>
                                    </a:lnTo>
                                    <a:lnTo>
                                      <a:pt x="30" y="90"/>
                                    </a:lnTo>
                                    <a:lnTo>
                                      <a:pt x="50" y="100"/>
                                    </a:lnTo>
                                    <a:lnTo>
                                      <a:pt x="85" y="121"/>
                                    </a:lnTo>
                                    <a:lnTo>
                                      <a:pt x="85" y="121"/>
                                    </a:lnTo>
                                    <a:lnTo>
                                      <a:pt x="110" y="126"/>
                                    </a:lnTo>
                                    <a:lnTo>
                                      <a:pt x="130" y="126"/>
                                    </a:lnTo>
                                    <a:lnTo>
                                      <a:pt x="150" y="121"/>
                                    </a:lnTo>
                                    <a:lnTo>
                                      <a:pt x="170" y="115"/>
                                    </a:lnTo>
                                    <a:lnTo>
                                      <a:pt x="190" y="100"/>
                                    </a:lnTo>
                                    <a:lnTo>
                                      <a:pt x="205" y="85"/>
                                    </a:lnTo>
                                    <a:lnTo>
                                      <a:pt x="215" y="70"/>
                                    </a:lnTo>
                                    <a:lnTo>
                                      <a:pt x="220" y="50"/>
                                    </a:lnTo>
                                    <a:lnTo>
                                      <a:pt x="220" y="50"/>
                                    </a:lnTo>
                                    <a:lnTo>
                                      <a:pt x="215" y="45"/>
                                    </a:lnTo>
                                    <a:lnTo>
                                      <a:pt x="210" y="45"/>
                                    </a:lnTo>
                                    <a:lnTo>
                                      <a:pt x="210" y="4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85" name="Freeform 137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1077" y="1031"/>
                                <a:ext cx="241" cy="23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236" y="220"/>
                                  </a:cxn>
                                  <a:cxn ang="0">
                                    <a:pos x="236" y="220"/>
                                  </a:cxn>
                                  <a:cxn ang="0">
                                    <a:pos x="191" y="220"/>
                                  </a:cxn>
                                  <a:cxn ang="0">
                                    <a:pos x="140" y="210"/>
                                  </a:cxn>
                                  <a:cxn ang="0">
                                    <a:pos x="140" y="210"/>
                                  </a:cxn>
                                  <a:cxn ang="0">
                                    <a:pos x="120" y="205"/>
                                  </a:cxn>
                                  <a:cxn ang="0">
                                    <a:pos x="100" y="190"/>
                                  </a:cxn>
                                  <a:cxn ang="0">
                                    <a:pos x="60" y="165"/>
                                  </a:cxn>
                                  <a:cxn ang="0">
                                    <a:pos x="60" y="165"/>
                                  </a:cxn>
                                  <a:cxn ang="0">
                                    <a:pos x="40" y="145"/>
                                  </a:cxn>
                                  <a:cxn ang="0">
                                    <a:pos x="25" y="130"/>
                                  </a:cxn>
                                  <a:cxn ang="0">
                                    <a:pos x="15" y="110"/>
                                  </a:cxn>
                                  <a:cxn ang="0">
                                    <a:pos x="5" y="90"/>
                                  </a:cxn>
                                  <a:cxn ang="0">
                                    <a:pos x="5" y="70"/>
                                  </a:cxn>
                                  <a:cxn ang="0">
                                    <a:pos x="10" y="45"/>
                                  </a:cxn>
                                  <a:cxn ang="0">
                                    <a:pos x="20" y="25"/>
                                  </a:cxn>
                                  <a:cxn ang="0">
                                    <a:pos x="40" y="5"/>
                                  </a:cxn>
                                  <a:cxn ang="0">
                                    <a:pos x="40" y="5"/>
                                  </a:cxn>
                                  <a:cxn ang="0">
                                    <a:pos x="40" y="0"/>
                                  </a:cxn>
                                  <a:cxn ang="0">
                                    <a:pos x="35" y="0"/>
                                  </a:cxn>
                                  <a:cxn ang="0">
                                    <a:pos x="35" y="0"/>
                                  </a:cxn>
                                  <a:cxn ang="0">
                                    <a:pos x="15" y="25"/>
                                  </a:cxn>
                                  <a:cxn ang="0">
                                    <a:pos x="5" y="45"/>
                                  </a:cxn>
                                  <a:cxn ang="0">
                                    <a:pos x="0" y="70"/>
                                  </a:cxn>
                                  <a:cxn ang="0">
                                    <a:pos x="0" y="90"/>
                                  </a:cxn>
                                  <a:cxn ang="0">
                                    <a:pos x="5" y="110"/>
                                  </a:cxn>
                                  <a:cxn ang="0">
                                    <a:pos x="15" y="130"/>
                                  </a:cxn>
                                  <a:cxn ang="0">
                                    <a:pos x="30" y="150"/>
                                  </a:cxn>
                                  <a:cxn ang="0">
                                    <a:pos x="45" y="170"/>
                                  </a:cxn>
                                  <a:cxn ang="0">
                                    <a:pos x="90" y="195"/>
                                  </a:cxn>
                                  <a:cxn ang="0">
                                    <a:pos x="140" y="220"/>
                                  </a:cxn>
                                  <a:cxn ang="0">
                                    <a:pos x="191" y="225"/>
                                  </a:cxn>
                                  <a:cxn ang="0">
                                    <a:pos x="216" y="230"/>
                                  </a:cxn>
                                  <a:cxn ang="0">
                                    <a:pos x="241" y="225"/>
                                  </a:cxn>
                                  <a:cxn ang="0">
                                    <a:pos x="241" y="225"/>
                                  </a:cxn>
                                  <a:cxn ang="0">
                                    <a:pos x="241" y="220"/>
                                  </a:cxn>
                                  <a:cxn ang="0">
                                    <a:pos x="236" y="220"/>
                                  </a:cxn>
                                  <a:cxn ang="0">
                                    <a:pos x="236" y="220"/>
                                  </a:cxn>
                                </a:cxnLst>
                                <a:rect l="0" t="0" r="r" b="b"/>
                                <a:pathLst>
                                  <a:path w="241" h="230">
                                    <a:moveTo>
                                      <a:pt x="236" y="220"/>
                                    </a:moveTo>
                                    <a:lnTo>
                                      <a:pt x="236" y="220"/>
                                    </a:lnTo>
                                    <a:lnTo>
                                      <a:pt x="191" y="220"/>
                                    </a:lnTo>
                                    <a:lnTo>
                                      <a:pt x="140" y="210"/>
                                    </a:lnTo>
                                    <a:lnTo>
                                      <a:pt x="140" y="210"/>
                                    </a:lnTo>
                                    <a:lnTo>
                                      <a:pt x="120" y="205"/>
                                    </a:lnTo>
                                    <a:lnTo>
                                      <a:pt x="100" y="190"/>
                                    </a:lnTo>
                                    <a:lnTo>
                                      <a:pt x="60" y="165"/>
                                    </a:lnTo>
                                    <a:lnTo>
                                      <a:pt x="60" y="165"/>
                                    </a:lnTo>
                                    <a:lnTo>
                                      <a:pt x="40" y="145"/>
                                    </a:lnTo>
                                    <a:lnTo>
                                      <a:pt x="25" y="130"/>
                                    </a:lnTo>
                                    <a:lnTo>
                                      <a:pt x="15" y="110"/>
                                    </a:lnTo>
                                    <a:lnTo>
                                      <a:pt x="5" y="90"/>
                                    </a:lnTo>
                                    <a:lnTo>
                                      <a:pt x="5" y="70"/>
                                    </a:lnTo>
                                    <a:lnTo>
                                      <a:pt x="10" y="45"/>
                                    </a:lnTo>
                                    <a:lnTo>
                                      <a:pt x="20" y="25"/>
                                    </a:lnTo>
                                    <a:lnTo>
                                      <a:pt x="40" y="5"/>
                                    </a:lnTo>
                                    <a:lnTo>
                                      <a:pt x="40" y="5"/>
                                    </a:lnTo>
                                    <a:lnTo>
                                      <a:pt x="40" y="0"/>
                                    </a:lnTo>
                                    <a:lnTo>
                                      <a:pt x="35" y="0"/>
                                    </a:lnTo>
                                    <a:lnTo>
                                      <a:pt x="35" y="0"/>
                                    </a:lnTo>
                                    <a:lnTo>
                                      <a:pt x="15" y="25"/>
                                    </a:lnTo>
                                    <a:lnTo>
                                      <a:pt x="5" y="45"/>
                                    </a:lnTo>
                                    <a:lnTo>
                                      <a:pt x="0" y="70"/>
                                    </a:lnTo>
                                    <a:lnTo>
                                      <a:pt x="0" y="90"/>
                                    </a:lnTo>
                                    <a:lnTo>
                                      <a:pt x="5" y="110"/>
                                    </a:lnTo>
                                    <a:lnTo>
                                      <a:pt x="15" y="130"/>
                                    </a:lnTo>
                                    <a:lnTo>
                                      <a:pt x="30" y="150"/>
                                    </a:lnTo>
                                    <a:lnTo>
                                      <a:pt x="45" y="170"/>
                                    </a:lnTo>
                                    <a:lnTo>
                                      <a:pt x="90" y="195"/>
                                    </a:lnTo>
                                    <a:lnTo>
                                      <a:pt x="140" y="220"/>
                                    </a:lnTo>
                                    <a:lnTo>
                                      <a:pt x="191" y="225"/>
                                    </a:lnTo>
                                    <a:lnTo>
                                      <a:pt x="216" y="230"/>
                                    </a:lnTo>
                                    <a:lnTo>
                                      <a:pt x="241" y="225"/>
                                    </a:lnTo>
                                    <a:lnTo>
                                      <a:pt x="241" y="225"/>
                                    </a:lnTo>
                                    <a:lnTo>
                                      <a:pt x="241" y="220"/>
                                    </a:lnTo>
                                    <a:lnTo>
                                      <a:pt x="236" y="220"/>
                                    </a:lnTo>
                                    <a:lnTo>
                                      <a:pt x="236" y="22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86" name="Freeform 138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681" y="1101"/>
                                <a:ext cx="416" cy="15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96" y="10"/>
                                  </a:cxn>
                                  <a:cxn ang="0">
                                    <a:pos x="396" y="10"/>
                                  </a:cxn>
                                  <a:cxn ang="0">
                                    <a:pos x="396" y="25"/>
                                  </a:cxn>
                                  <a:cxn ang="0">
                                    <a:pos x="391" y="35"/>
                                  </a:cxn>
                                  <a:cxn ang="0">
                                    <a:pos x="381" y="60"/>
                                  </a:cxn>
                                  <a:cxn ang="0">
                                    <a:pos x="361" y="75"/>
                                  </a:cxn>
                                  <a:cxn ang="0">
                                    <a:pos x="336" y="90"/>
                                  </a:cxn>
                                  <a:cxn ang="0">
                                    <a:pos x="306" y="105"/>
                                  </a:cxn>
                                  <a:cxn ang="0">
                                    <a:pos x="276" y="110"/>
                                  </a:cxn>
                                  <a:cxn ang="0">
                                    <a:pos x="221" y="120"/>
                                  </a:cxn>
                                  <a:cxn ang="0">
                                    <a:pos x="221" y="120"/>
                                  </a:cxn>
                                  <a:cxn ang="0">
                                    <a:pos x="161" y="125"/>
                                  </a:cxn>
                                  <a:cxn ang="0">
                                    <a:pos x="131" y="120"/>
                                  </a:cxn>
                                  <a:cxn ang="0">
                                    <a:pos x="106" y="115"/>
                                  </a:cxn>
                                  <a:cxn ang="0">
                                    <a:pos x="76" y="105"/>
                                  </a:cxn>
                                  <a:cxn ang="0">
                                    <a:pos x="51" y="95"/>
                                  </a:cxn>
                                  <a:cxn ang="0">
                                    <a:pos x="31" y="75"/>
                                  </a:cxn>
                                  <a:cxn ang="0">
                                    <a:pos x="16" y="50"/>
                                  </a:cxn>
                                  <a:cxn ang="0">
                                    <a:pos x="16" y="50"/>
                                  </a:cxn>
                                  <a:cxn ang="0">
                                    <a:pos x="10" y="50"/>
                                  </a:cxn>
                                  <a:cxn ang="0">
                                    <a:pos x="5" y="50"/>
                                  </a:cxn>
                                  <a:cxn ang="0">
                                    <a:pos x="0" y="50"/>
                                  </a:cxn>
                                  <a:cxn ang="0">
                                    <a:pos x="0" y="60"/>
                                  </a:cxn>
                                  <a:cxn ang="0">
                                    <a:pos x="0" y="60"/>
                                  </a:cxn>
                                  <a:cxn ang="0">
                                    <a:pos x="10" y="90"/>
                                  </a:cxn>
                                  <a:cxn ang="0">
                                    <a:pos x="36" y="110"/>
                                  </a:cxn>
                                  <a:cxn ang="0">
                                    <a:pos x="61" y="130"/>
                                  </a:cxn>
                                  <a:cxn ang="0">
                                    <a:pos x="91" y="140"/>
                                  </a:cxn>
                                  <a:cxn ang="0">
                                    <a:pos x="126" y="145"/>
                                  </a:cxn>
                                  <a:cxn ang="0">
                                    <a:pos x="161" y="150"/>
                                  </a:cxn>
                                  <a:cxn ang="0">
                                    <a:pos x="226" y="150"/>
                                  </a:cxn>
                                  <a:cxn ang="0">
                                    <a:pos x="226" y="150"/>
                                  </a:cxn>
                                  <a:cxn ang="0">
                                    <a:pos x="256" y="145"/>
                                  </a:cxn>
                                  <a:cxn ang="0">
                                    <a:pos x="296" y="135"/>
                                  </a:cxn>
                                  <a:cxn ang="0">
                                    <a:pos x="331" y="125"/>
                                  </a:cxn>
                                  <a:cxn ang="0">
                                    <a:pos x="361" y="110"/>
                                  </a:cxn>
                                  <a:cxn ang="0">
                                    <a:pos x="391" y="90"/>
                                  </a:cxn>
                                  <a:cxn ang="0">
                                    <a:pos x="411" y="70"/>
                                  </a:cxn>
                                  <a:cxn ang="0">
                                    <a:pos x="416" y="55"/>
                                  </a:cxn>
                                  <a:cxn ang="0">
                                    <a:pos x="416" y="40"/>
                                  </a:cxn>
                                  <a:cxn ang="0">
                                    <a:pos x="416" y="25"/>
                                  </a:cxn>
                                  <a:cxn ang="0">
                                    <a:pos x="411" y="5"/>
                                  </a:cxn>
                                  <a:cxn ang="0">
                                    <a:pos x="411" y="5"/>
                                  </a:cxn>
                                  <a:cxn ang="0">
                                    <a:pos x="406" y="0"/>
                                  </a:cxn>
                                  <a:cxn ang="0">
                                    <a:pos x="401" y="0"/>
                                  </a:cxn>
                                  <a:cxn ang="0">
                                    <a:pos x="396" y="5"/>
                                  </a:cxn>
                                  <a:cxn ang="0">
                                    <a:pos x="396" y="10"/>
                                  </a:cxn>
                                  <a:cxn ang="0">
                                    <a:pos x="396" y="10"/>
                                  </a:cxn>
                                </a:cxnLst>
                                <a:rect l="0" t="0" r="r" b="b"/>
                                <a:pathLst>
                                  <a:path w="416" h="150">
                                    <a:moveTo>
                                      <a:pt x="396" y="10"/>
                                    </a:moveTo>
                                    <a:lnTo>
                                      <a:pt x="396" y="10"/>
                                    </a:lnTo>
                                    <a:lnTo>
                                      <a:pt x="396" y="25"/>
                                    </a:lnTo>
                                    <a:lnTo>
                                      <a:pt x="391" y="35"/>
                                    </a:lnTo>
                                    <a:lnTo>
                                      <a:pt x="381" y="60"/>
                                    </a:lnTo>
                                    <a:lnTo>
                                      <a:pt x="361" y="75"/>
                                    </a:lnTo>
                                    <a:lnTo>
                                      <a:pt x="336" y="90"/>
                                    </a:lnTo>
                                    <a:lnTo>
                                      <a:pt x="306" y="105"/>
                                    </a:lnTo>
                                    <a:lnTo>
                                      <a:pt x="276" y="110"/>
                                    </a:lnTo>
                                    <a:lnTo>
                                      <a:pt x="221" y="120"/>
                                    </a:lnTo>
                                    <a:lnTo>
                                      <a:pt x="221" y="120"/>
                                    </a:lnTo>
                                    <a:lnTo>
                                      <a:pt x="161" y="125"/>
                                    </a:lnTo>
                                    <a:lnTo>
                                      <a:pt x="131" y="120"/>
                                    </a:lnTo>
                                    <a:lnTo>
                                      <a:pt x="106" y="115"/>
                                    </a:lnTo>
                                    <a:lnTo>
                                      <a:pt x="76" y="105"/>
                                    </a:lnTo>
                                    <a:lnTo>
                                      <a:pt x="51" y="95"/>
                                    </a:lnTo>
                                    <a:lnTo>
                                      <a:pt x="31" y="75"/>
                                    </a:lnTo>
                                    <a:lnTo>
                                      <a:pt x="16" y="50"/>
                                    </a:lnTo>
                                    <a:lnTo>
                                      <a:pt x="16" y="50"/>
                                    </a:lnTo>
                                    <a:lnTo>
                                      <a:pt x="10" y="50"/>
                                    </a:lnTo>
                                    <a:lnTo>
                                      <a:pt x="5" y="50"/>
                                    </a:lnTo>
                                    <a:lnTo>
                                      <a:pt x="0" y="50"/>
                                    </a:lnTo>
                                    <a:lnTo>
                                      <a:pt x="0" y="60"/>
                                    </a:lnTo>
                                    <a:lnTo>
                                      <a:pt x="0" y="60"/>
                                    </a:lnTo>
                                    <a:lnTo>
                                      <a:pt x="10" y="90"/>
                                    </a:lnTo>
                                    <a:lnTo>
                                      <a:pt x="36" y="110"/>
                                    </a:lnTo>
                                    <a:lnTo>
                                      <a:pt x="61" y="130"/>
                                    </a:lnTo>
                                    <a:lnTo>
                                      <a:pt x="91" y="140"/>
                                    </a:lnTo>
                                    <a:lnTo>
                                      <a:pt x="126" y="145"/>
                                    </a:lnTo>
                                    <a:lnTo>
                                      <a:pt x="161" y="150"/>
                                    </a:lnTo>
                                    <a:lnTo>
                                      <a:pt x="226" y="150"/>
                                    </a:lnTo>
                                    <a:lnTo>
                                      <a:pt x="226" y="150"/>
                                    </a:lnTo>
                                    <a:lnTo>
                                      <a:pt x="256" y="145"/>
                                    </a:lnTo>
                                    <a:lnTo>
                                      <a:pt x="296" y="135"/>
                                    </a:lnTo>
                                    <a:lnTo>
                                      <a:pt x="331" y="125"/>
                                    </a:lnTo>
                                    <a:lnTo>
                                      <a:pt x="361" y="110"/>
                                    </a:lnTo>
                                    <a:lnTo>
                                      <a:pt x="391" y="90"/>
                                    </a:lnTo>
                                    <a:lnTo>
                                      <a:pt x="411" y="70"/>
                                    </a:lnTo>
                                    <a:lnTo>
                                      <a:pt x="416" y="55"/>
                                    </a:lnTo>
                                    <a:lnTo>
                                      <a:pt x="416" y="40"/>
                                    </a:lnTo>
                                    <a:lnTo>
                                      <a:pt x="416" y="25"/>
                                    </a:lnTo>
                                    <a:lnTo>
                                      <a:pt x="411" y="5"/>
                                    </a:lnTo>
                                    <a:lnTo>
                                      <a:pt x="411" y="5"/>
                                    </a:lnTo>
                                    <a:lnTo>
                                      <a:pt x="406" y="0"/>
                                    </a:lnTo>
                                    <a:lnTo>
                                      <a:pt x="401" y="0"/>
                                    </a:lnTo>
                                    <a:lnTo>
                                      <a:pt x="396" y="5"/>
                                    </a:lnTo>
                                    <a:lnTo>
                                      <a:pt x="396" y="10"/>
                                    </a:lnTo>
                                    <a:lnTo>
                                      <a:pt x="396" y="1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87" name="Freeform 139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666" y="1226"/>
                                <a:ext cx="126" cy="115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76" y="10"/>
                                  </a:cxn>
                                  <a:cxn ang="0">
                                    <a:pos x="76" y="10"/>
                                  </a:cxn>
                                  <a:cxn ang="0">
                                    <a:pos x="91" y="30"/>
                                  </a:cxn>
                                  <a:cxn ang="0">
                                    <a:pos x="101" y="45"/>
                                  </a:cxn>
                                  <a:cxn ang="0">
                                    <a:pos x="101" y="45"/>
                                  </a:cxn>
                                  <a:cxn ang="0">
                                    <a:pos x="101" y="60"/>
                                  </a:cxn>
                                  <a:cxn ang="0">
                                    <a:pos x="96" y="70"/>
                                  </a:cxn>
                                  <a:cxn ang="0">
                                    <a:pos x="86" y="80"/>
                                  </a:cxn>
                                  <a:cxn ang="0">
                                    <a:pos x="76" y="90"/>
                                  </a:cxn>
                                  <a:cxn ang="0">
                                    <a:pos x="76" y="90"/>
                                  </a:cxn>
                                  <a:cxn ang="0">
                                    <a:pos x="61" y="95"/>
                                  </a:cxn>
                                  <a:cxn ang="0">
                                    <a:pos x="46" y="95"/>
                                  </a:cxn>
                                  <a:cxn ang="0">
                                    <a:pos x="5" y="100"/>
                                  </a:cxn>
                                  <a:cxn ang="0">
                                    <a:pos x="5" y="100"/>
                                  </a:cxn>
                                  <a:cxn ang="0">
                                    <a:pos x="0" y="105"/>
                                  </a:cxn>
                                  <a:cxn ang="0">
                                    <a:pos x="0" y="110"/>
                                  </a:cxn>
                                  <a:cxn ang="0">
                                    <a:pos x="0" y="115"/>
                                  </a:cxn>
                                  <a:cxn ang="0">
                                    <a:pos x="5" y="115"/>
                                  </a:cxn>
                                  <a:cxn ang="0">
                                    <a:pos x="5" y="115"/>
                                  </a:cxn>
                                  <a:cxn ang="0">
                                    <a:pos x="36" y="115"/>
                                  </a:cxn>
                                  <a:cxn ang="0">
                                    <a:pos x="61" y="115"/>
                                  </a:cxn>
                                  <a:cxn ang="0">
                                    <a:pos x="86" y="110"/>
                                  </a:cxn>
                                  <a:cxn ang="0">
                                    <a:pos x="111" y="95"/>
                                  </a:cxn>
                                  <a:cxn ang="0">
                                    <a:pos x="111" y="95"/>
                                  </a:cxn>
                                  <a:cxn ang="0">
                                    <a:pos x="121" y="80"/>
                                  </a:cxn>
                                  <a:cxn ang="0">
                                    <a:pos x="126" y="70"/>
                                  </a:cxn>
                                  <a:cxn ang="0">
                                    <a:pos x="126" y="55"/>
                                  </a:cxn>
                                  <a:cxn ang="0">
                                    <a:pos x="121" y="45"/>
                                  </a:cxn>
                                  <a:cxn ang="0">
                                    <a:pos x="106" y="20"/>
                                  </a:cxn>
                                  <a:cxn ang="0">
                                    <a:pos x="86" y="0"/>
                                  </a:cxn>
                                  <a:cxn ang="0">
                                    <a:pos x="86" y="0"/>
                                  </a:cxn>
                                  <a:cxn ang="0">
                                    <a:pos x="81" y="0"/>
                                  </a:cxn>
                                  <a:cxn ang="0">
                                    <a:pos x="76" y="0"/>
                                  </a:cxn>
                                  <a:cxn ang="0">
                                    <a:pos x="76" y="5"/>
                                  </a:cxn>
                                  <a:cxn ang="0">
                                    <a:pos x="76" y="10"/>
                                  </a:cxn>
                                  <a:cxn ang="0">
                                    <a:pos x="76" y="10"/>
                                  </a:cxn>
                                </a:cxnLst>
                                <a:rect l="0" t="0" r="r" b="b"/>
                                <a:pathLst>
                                  <a:path w="126" h="115">
                                    <a:moveTo>
                                      <a:pt x="76" y="10"/>
                                    </a:moveTo>
                                    <a:lnTo>
                                      <a:pt x="76" y="10"/>
                                    </a:lnTo>
                                    <a:lnTo>
                                      <a:pt x="91" y="30"/>
                                    </a:lnTo>
                                    <a:lnTo>
                                      <a:pt x="101" y="45"/>
                                    </a:lnTo>
                                    <a:lnTo>
                                      <a:pt x="101" y="45"/>
                                    </a:lnTo>
                                    <a:lnTo>
                                      <a:pt x="101" y="60"/>
                                    </a:lnTo>
                                    <a:lnTo>
                                      <a:pt x="96" y="70"/>
                                    </a:lnTo>
                                    <a:lnTo>
                                      <a:pt x="86" y="80"/>
                                    </a:lnTo>
                                    <a:lnTo>
                                      <a:pt x="76" y="90"/>
                                    </a:lnTo>
                                    <a:lnTo>
                                      <a:pt x="76" y="90"/>
                                    </a:lnTo>
                                    <a:lnTo>
                                      <a:pt x="61" y="95"/>
                                    </a:lnTo>
                                    <a:lnTo>
                                      <a:pt x="46" y="95"/>
                                    </a:lnTo>
                                    <a:lnTo>
                                      <a:pt x="5" y="100"/>
                                    </a:lnTo>
                                    <a:lnTo>
                                      <a:pt x="5" y="100"/>
                                    </a:lnTo>
                                    <a:lnTo>
                                      <a:pt x="0" y="105"/>
                                    </a:lnTo>
                                    <a:lnTo>
                                      <a:pt x="0" y="110"/>
                                    </a:lnTo>
                                    <a:lnTo>
                                      <a:pt x="0" y="115"/>
                                    </a:lnTo>
                                    <a:lnTo>
                                      <a:pt x="5" y="115"/>
                                    </a:lnTo>
                                    <a:lnTo>
                                      <a:pt x="5" y="115"/>
                                    </a:lnTo>
                                    <a:lnTo>
                                      <a:pt x="36" y="115"/>
                                    </a:lnTo>
                                    <a:lnTo>
                                      <a:pt x="61" y="115"/>
                                    </a:lnTo>
                                    <a:lnTo>
                                      <a:pt x="86" y="110"/>
                                    </a:lnTo>
                                    <a:lnTo>
                                      <a:pt x="111" y="95"/>
                                    </a:lnTo>
                                    <a:lnTo>
                                      <a:pt x="111" y="95"/>
                                    </a:lnTo>
                                    <a:lnTo>
                                      <a:pt x="121" y="80"/>
                                    </a:lnTo>
                                    <a:lnTo>
                                      <a:pt x="126" y="70"/>
                                    </a:lnTo>
                                    <a:lnTo>
                                      <a:pt x="126" y="55"/>
                                    </a:lnTo>
                                    <a:lnTo>
                                      <a:pt x="121" y="45"/>
                                    </a:lnTo>
                                    <a:lnTo>
                                      <a:pt x="106" y="20"/>
                                    </a:lnTo>
                                    <a:lnTo>
                                      <a:pt x="86" y="0"/>
                                    </a:lnTo>
                                    <a:lnTo>
                                      <a:pt x="86" y="0"/>
                                    </a:lnTo>
                                    <a:lnTo>
                                      <a:pt x="81" y="0"/>
                                    </a:lnTo>
                                    <a:lnTo>
                                      <a:pt x="76" y="0"/>
                                    </a:lnTo>
                                    <a:lnTo>
                                      <a:pt x="76" y="5"/>
                                    </a:lnTo>
                                    <a:lnTo>
                                      <a:pt x="76" y="10"/>
                                    </a:lnTo>
                                    <a:lnTo>
                                      <a:pt x="76" y="1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88" name="Freeform 140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381" y="1877"/>
                                <a:ext cx="60" cy="8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10"/>
                                  </a:cxn>
                                  <a:cxn ang="0">
                                    <a:pos x="5" y="20"/>
                                  </a:cxn>
                                  <a:cxn ang="0">
                                    <a:pos x="5" y="20"/>
                                  </a:cxn>
                                  <a:cxn ang="0">
                                    <a:pos x="25" y="50"/>
                                  </a:cxn>
                                  <a:cxn ang="0">
                                    <a:pos x="50" y="80"/>
                                  </a:cxn>
                                  <a:cxn ang="0">
                                    <a:pos x="60" y="65"/>
                                  </a:cxn>
                                  <a:cxn ang="0">
                                    <a:pos x="60" y="65"/>
                                  </a:cxn>
                                  <a:cxn ang="0">
                                    <a:pos x="40" y="40"/>
                                  </a:cxn>
                                  <a:cxn ang="0">
                                    <a:pos x="20" y="10"/>
                                  </a:cxn>
                                  <a:cxn ang="0">
                                    <a:pos x="15" y="0"/>
                                  </a:cxn>
                                  <a:cxn ang="0">
                                    <a:pos x="0" y="10"/>
                                  </a:cxn>
                                </a:cxnLst>
                                <a:rect l="0" t="0" r="r" b="b"/>
                                <a:pathLst>
                                  <a:path w="60" h="80">
                                    <a:moveTo>
                                      <a:pt x="0" y="10"/>
                                    </a:moveTo>
                                    <a:lnTo>
                                      <a:pt x="5" y="20"/>
                                    </a:lnTo>
                                    <a:lnTo>
                                      <a:pt x="5" y="20"/>
                                    </a:lnTo>
                                    <a:lnTo>
                                      <a:pt x="25" y="50"/>
                                    </a:lnTo>
                                    <a:lnTo>
                                      <a:pt x="50" y="80"/>
                                    </a:lnTo>
                                    <a:lnTo>
                                      <a:pt x="60" y="65"/>
                                    </a:lnTo>
                                    <a:lnTo>
                                      <a:pt x="60" y="65"/>
                                    </a:lnTo>
                                    <a:lnTo>
                                      <a:pt x="40" y="40"/>
                                    </a:lnTo>
                                    <a:lnTo>
                                      <a:pt x="20" y="10"/>
                                    </a:lnTo>
                                    <a:lnTo>
                                      <a:pt x="15" y="0"/>
                                    </a:lnTo>
                                    <a:lnTo>
                                      <a:pt x="0" y="1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ABDB5E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89" name="Freeform 141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466" y="1587"/>
                                <a:ext cx="70" cy="85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10"/>
                                  </a:cxn>
                                  <a:cxn ang="0">
                                    <a:pos x="0" y="10"/>
                                  </a:cxn>
                                  <a:cxn ang="0">
                                    <a:pos x="20" y="35"/>
                                  </a:cxn>
                                  <a:cxn ang="0">
                                    <a:pos x="20" y="35"/>
                                  </a:cxn>
                                  <a:cxn ang="0">
                                    <a:pos x="55" y="85"/>
                                  </a:cxn>
                                  <a:cxn ang="0">
                                    <a:pos x="70" y="75"/>
                                  </a:cxn>
                                  <a:cxn ang="0">
                                    <a:pos x="70" y="75"/>
                                  </a:cxn>
                                  <a:cxn ang="0">
                                    <a:pos x="35" y="20"/>
                                  </a:cxn>
                                  <a:cxn ang="0">
                                    <a:pos x="35" y="20"/>
                                  </a:cxn>
                                  <a:cxn ang="0">
                                    <a:pos x="15" y="0"/>
                                  </a:cxn>
                                  <a:cxn ang="0">
                                    <a:pos x="0" y="10"/>
                                  </a:cxn>
                                </a:cxnLst>
                                <a:rect l="0" t="0" r="r" b="b"/>
                                <a:pathLst>
                                  <a:path w="70" h="85">
                                    <a:moveTo>
                                      <a:pt x="0" y="10"/>
                                    </a:moveTo>
                                    <a:lnTo>
                                      <a:pt x="0" y="10"/>
                                    </a:lnTo>
                                    <a:lnTo>
                                      <a:pt x="20" y="35"/>
                                    </a:lnTo>
                                    <a:lnTo>
                                      <a:pt x="20" y="35"/>
                                    </a:lnTo>
                                    <a:lnTo>
                                      <a:pt x="55" y="85"/>
                                    </a:lnTo>
                                    <a:lnTo>
                                      <a:pt x="70" y="75"/>
                                    </a:lnTo>
                                    <a:lnTo>
                                      <a:pt x="70" y="75"/>
                                    </a:lnTo>
                                    <a:lnTo>
                                      <a:pt x="35" y="20"/>
                                    </a:lnTo>
                                    <a:lnTo>
                                      <a:pt x="35" y="20"/>
                                    </a:lnTo>
                                    <a:lnTo>
                                      <a:pt x="15" y="0"/>
                                    </a:lnTo>
                                    <a:lnTo>
                                      <a:pt x="0" y="1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ABDB5E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90" name="Freeform 142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656" y="1812"/>
                                <a:ext cx="61" cy="85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5"/>
                                  </a:cxn>
                                  <a:cxn ang="0">
                                    <a:pos x="0" y="5"/>
                                  </a:cxn>
                                  <a:cxn ang="0">
                                    <a:pos x="15" y="35"/>
                                  </a:cxn>
                                  <a:cxn ang="0">
                                    <a:pos x="30" y="60"/>
                                  </a:cxn>
                                  <a:cxn ang="0">
                                    <a:pos x="30" y="60"/>
                                  </a:cxn>
                                  <a:cxn ang="0">
                                    <a:pos x="46" y="85"/>
                                  </a:cxn>
                                  <a:cxn ang="0">
                                    <a:pos x="61" y="80"/>
                                  </a:cxn>
                                  <a:cxn ang="0">
                                    <a:pos x="61" y="80"/>
                                  </a:cxn>
                                  <a:cxn ang="0">
                                    <a:pos x="46" y="50"/>
                                  </a:cxn>
                                  <a:cxn ang="0">
                                    <a:pos x="46" y="50"/>
                                  </a:cxn>
                                  <a:cxn ang="0">
                                    <a:pos x="30" y="25"/>
                                  </a:cxn>
                                  <a:cxn ang="0">
                                    <a:pos x="20" y="0"/>
                                  </a:cxn>
                                  <a:cxn ang="0">
                                    <a:pos x="0" y="5"/>
                                  </a:cxn>
                                </a:cxnLst>
                                <a:rect l="0" t="0" r="r" b="b"/>
                                <a:pathLst>
                                  <a:path w="61" h="85">
                                    <a:moveTo>
                                      <a:pt x="0" y="5"/>
                                    </a:moveTo>
                                    <a:lnTo>
                                      <a:pt x="0" y="5"/>
                                    </a:lnTo>
                                    <a:lnTo>
                                      <a:pt x="15" y="35"/>
                                    </a:lnTo>
                                    <a:lnTo>
                                      <a:pt x="30" y="60"/>
                                    </a:lnTo>
                                    <a:lnTo>
                                      <a:pt x="30" y="60"/>
                                    </a:lnTo>
                                    <a:lnTo>
                                      <a:pt x="46" y="85"/>
                                    </a:lnTo>
                                    <a:lnTo>
                                      <a:pt x="61" y="80"/>
                                    </a:lnTo>
                                    <a:lnTo>
                                      <a:pt x="61" y="80"/>
                                    </a:lnTo>
                                    <a:lnTo>
                                      <a:pt x="46" y="50"/>
                                    </a:lnTo>
                                    <a:lnTo>
                                      <a:pt x="46" y="50"/>
                                    </a:lnTo>
                                    <a:lnTo>
                                      <a:pt x="30" y="25"/>
                                    </a:lnTo>
                                    <a:lnTo>
                                      <a:pt x="20" y="0"/>
                                    </a:lnTo>
                                    <a:lnTo>
                                      <a:pt x="0" y="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ABDB5E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91" name="Freeform 143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266" y="2112"/>
                                <a:ext cx="75" cy="65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15"/>
                                  </a:cxn>
                                  <a:cxn ang="0">
                                    <a:pos x="0" y="15"/>
                                  </a:cxn>
                                  <a:cxn ang="0">
                                    <a:pos x="10" y="20"/>
                                  </a:cxn>
                                  <a:cxn ang="0">
                                    <a:pos x="10" y="20"/>
                                  </a:cxn>
                                  <a:cxn ang="0">
                                    <a:pos x="35" y="40"/>
                                  </a:cxn>
                                  <a:cxn ang="0">
                                    <a:pos x="60" y="65"/>
                                  </a:cxn>
                                  <a:cxn ang="0">
                                    <a:pos x="75" y="55"/>
                                  </a:cxn>
                                  <a:cxn ang="0">
                                    <a:pos x="75" y="55"/>
                                  </a:cxn>
                                  <a:cxn ang="0">
                                    <a:pos x="65" y="40"/>
                                  </a:cxn>
                                  <a:cxn ang="0">
                                    <a:pos x="50" y="30"/>
                                  </a:cxn>
                                  <a:cxn ang="0">
                                    <a:pos x="20" y="10"/>
                                  </a:cxn>
                                  <a:cxn ang="0">
                                    <a:pos x="20" y="10"/>
                                  </a:cxn>
                                  <a:cxn ang="0">
                                    <a:pos x="10" y="0"/>
                                  </a:cxn>
                                  <a:cxn ang="0">
                                    <a:pos x="0" y="15"/>
                                  </a:cxn>
                                </a:cxnLst>
                                <a:rect l="0" t="0" r="r" b="b"/>
                                <a:pathLst>
                                  <a:path w="75" h="65">
                                    <a:moveTo>
                                      <a:pt x="0" y="15"/>
                                    </a:moveTo>
                                    <a:lnTo>
                                      <a:pt x="0" y="15"/>
                                    </a:lnTo>
                                    <a:lnTo>
                                      <a:pt x="10" y="20"/>
                                    </a:lnTo>
                                    <a:lnTo>
                                      <a:pt x="10" y="20"/>
                                    </a:lnTo>
                                    <a:lnTo>
                                      <a:pt x="35" y="40"/>
                                    </a:lnTo>
                                    <a:lnTo>
                                      <a:pt x="60" y="65"/>
                                    </a:lnTo>
                                    <a:lnTo>
                                      <a:pt x="75" y="55"/>
                                    </a:lnTo>
                                    <a:lnTo>
                                      <a:pt x="75" y="55"/>
                                    </a:lnTo>
                                    <a:lnTo>
                                      <a:pt x="65" y="40"/>
                                    </a:lnTo>
                                    <a:lnTo>
                                      <a:pt x="50" y="30"/>
                                    </a:lnTo>
                                    <a:lnTo>
                                      <a:pt x="20" y="10"/>
                                    </a:lnTo>
                                    <a:lnTo>
                                      <a:pt x="20" y="10"/>
                                    </a:lnTo>
                                    <a:lnTo>
                                      <a:pt x="10" y="0"/>
                                    </a:lnTo>
                                    <a:lnTo>
                                      <a:pt x="0" y="1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ABDB5E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92" name="Freeform 144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561" y="2032"/>
                                <a:ext cx="60" cy="85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10"/>
                                  </a:cxn>
                                  <a:cxn ang="0">
                                    <a:pos x="0" y="10"/>
                                  </a:cxn>
                                  <a:cxn ang="0">
                                    <a:pos x="10" y="25"/>
                                  </a:cxn>
                                  <a:cxn ang="0">
                                    <a:pos x="10" y="25"/>
                                  </a:cxn>
                                  <a:cxn ang="0">
                                    <a:pos x="30" y="55"/>
                                  </a:cxn>
                                  <a:cxn ang="0">
                                    <a:pos x="35" y="70"/>
                                  </a:cxn>
                                  <a:cxn ang="0">
                                    <a:pos x="40" y="85"/>
                                  </a:cxn>
                                  <a:cxn ang="0">
                                    <a:pos x="60" y="85"/>
                                  </a:cxn>
                                  <a:cxn ang="0">
                                    <a:pos x="60" y="85"/>
                                  </a:cxn>
                                  <a:cxn ang="0">
                                    <a:pos x="55" y="65"/>
                                  </a:cxn>
                                  <a:cxn ang="0">
                                    <a:pos x="45" y="45"/>
                                  </a:cxn>
                                  <a:cxn ang="0">
                                    <a:pos x="25" y="15"/>
                                  </a:cxn>
                                  <a:cxn ang="0">
                                    <a:pos x="25" y="15"/>
                                  </a:cxn>
                                  <a:cxn ang="0">
                                    <a:pos x="15" y="0"/>
                                  </a:cxn>
                                  <a:cxn ang="0">
                                    <a:pos x="0" y="10"/>
                                  </a:cxn>
                                </a:cxnLst>
                                <a:rect l="0" t="0" r="r" b="b"/>
                                <a:pathLst>
                                  <a:path w="60" h="85">
                                    <a:moveTo>
                                      <a:pt x="0" y="10"/>
                                    </a:moveTo>
                                    <a:lnTo>
                                      <a:pt x="0" y="10"/>
                                    </a:lnTo>
                                    <a:lnTo>
                                      <a:pt x="10" y="25"/>
                                    </a:lnTo>
                                    <a:lnTo>
                                      <a:pt x="10" y="25"/>
                                    </a:lnTo>
                                    <a:lnTo>
                                      <a:pt x="30" y="55"/>
                                    </a:lnTo>
                                    <a:lnTo>
                                      <a:pt x="35" y="70"/>
                                    </a:lnTo>
                                    <a:lnTo>
                                      <a:pt x="40" y="85"/>
                                    </a:lnTo>
                                    <a:lnTo>
                                      <a:pt x="60" y="85"/>
                                    </a:lnTo>
                                    <a:lnTo>
                                      <a:pt x="60" y="85"/>
                                    </a:lnTo>
                                    <a:lnTo>
                                      <a:pt x="55" y="65"/>
                                    </a:lnTo>
                                    <a:lnTo>
                                      <a:pt x="45" y="45"/>
                                    </a:lnTo>
                                    <a:lnTo>
                                      <a:pt x="25" y="15"/>
                                    </a:lnTo>
                                    <a:lnTo>
                                      <a:pt x="25" y="15"/>
                                    </a:lnTo>
                                    <a:lnTo>
                                      <a:pt x="15" y="0"/>
                                    </a:lnTo>
                                    <a:lnTo>
                                      <a:pt x="0" y="1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ABDB5E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93" name="Freeform 145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306" y="2533"/>
                                <a:ext cx="90" cy="95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15"/>
                                  </a:cxn>
                                  <a:cxn ang="0">
                                    <a:pos x="0" y="15"/>
                                  </a:cxn>
                                  <a:cxn ang="0">
                                    <a:pos x="40" y="50"/>
                                  </a:cxn>
                                  <a:cxn ang="0">
                                    <a:pos x="70" y="90"/>
                                  </a:cxn>
                                  <a:cxn ang="0">
                                    <a:pos x="75" y="95"/>
                                  </a:cxn>
                                  <a:cxn ang="0">
                                    <a:pos x="90" y="80"/>
                                  </a:cxn>
                                  <a:cxn ang="0">
                                    <a:pos x="85" y="75"/>
                                  </a:cxn>
                                  <a:cxn ang="0">
                                    <a:pos x="85" y="75"/>
                                  </a:cxn>
                                  <a:cxn ang="0">
                                    <a:pos x="50" y="35"/>
                                  </a:cxn>
                                  <a:cxn ang="0">
                                    <a:pos x="15" y="0"/>
                                  </a:cxn>
                                  <a:cxn ang="0">
                                    <a:pos x="0" y="15"/>
                                  </a:cxn>
                                </a:cxnLst>
                                <a:rect l="0" t="0" r="r" b="b"/>
                                <a:pathLst>
                                  <a:path w="90" h="95">
                                    <a:moveTo>
                                      <a:pt x="0" y="15"/>
                                    </a:moveTo>
                                    <a:lnTo>
                                      <a:pt x="0" y="15"/>
                                    </a:lnTo>
                                    <a:lnTo>
                                      <a:pt x="40" y="50"/>
                                    </a:lnTo>
                                    <a:lnTo>
                                      <a:pt x="70" y="90"/>
                                    </a:lnTo>
                                    <a:lnTo>
                                      <a:pt x="75" y="95"/>
                                    </a:lnTo>
                                    <a:lnTo>
                                      <a:pt x="90" y="80"/>
                                    </a:lnTo>
                                    <a:lnTo>
                                      <a:pt x="85" y="75"/>
                                    </a:lnTo>
                                    <a:lnTo>
                                      <a:pt x="85" y="75"/>
                                    </a:lnTo>
                                    <a:lnTo>
                                      <a:pt x="50" y="35"/>
                                    </a:lnTo>
                                    <a:lnTo>
                                      <a:pt x="15" y="0"/>
                                    </a:lnTo>
                                    <a:lnTo>
                                      <a:pt x="0" y="1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ABDB5E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94" name="Freeform 146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536" y="2493"/>
                                <a:ext cx="75" cy="8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15"/>
                                  </a:cxn>
                                  <a:cxn ang="0">
                                    <a:pos x="0" y="15"/>
                                  </a:cxn>
                                  <a:cxn ang="0">
                                    <a:pos x="35" y="50"/>
                                  </a:cxn>
                                  <a:cxn ang="0">
                                    <a:pos x="35" y="50"/>
                                  </a:cxn>
                                  <a:cxn ang="0">
                                    <a:pos x="60" y="80"/>
                                  </a:cxn>
                                  <a:cxn ang="0">
                                    <a:pos x="75" y="65"/>
                                  </a:cxn>
                                  <a:cxn ang="0">
                                    <a:pos x="75" y="65"/>
                                  </a:cxn>
                                  <a:cxn ang="0">
                                    <a:pos x="45" y="35"/>
                                  </a:cxn>
                                  <a:cxn ang="0">
                                    <a:pos x="45" y="35"/>
                                  </a:cxn>
                                  <a:cxn ang="0">
                                    <a:pos x="10" y="0"/>
                                  </a:cxn>
                                  <a:cxn ang="0">
                                    <a:pos x="0" y="15"/>
                                  </a:cxn>
                                </a:cxnLst>
                                <a:rect l="0" t="0" r="r" b="b"/>
                                <a:pathLst>
                                  <a:path w="75" h="80">
                                    <a:moveTo>
                                      <a:pt x="0" y="15"/>
                                    </a:moveTo>
                                    <a:lnTo>
                                      <a:pt x="0" y="15"/>
                                    </a:lnTo>
                                    <a:lnTo>
                                      <a:pt x="35" y="50"/>
                                    </a:lnTo>
                                    <a:lnTo>
                                      <a:pt x="35" y="50"/>
                                    </a:lnTo>
                                    <a:lnTo>
                                      <a:pt x="60" y="80"/>
                                    </a:lnTo>
                                    <a:lnTo>
                                      <a:pt x="75" y="65"/>
                                    </a:lnTo>
                                    <a:lnTo>
                                      <a:pt x="75" y="65"/>
                                    </a:lnTo>
                                    <a:lnTo>
                                      <a:pt x="45" y="35"/>
                                    </a:lnTo>
                                    <a:lnTo>
                                      <a:pt x="45" y="35"/>
                                    </a:lnTo>
                                    <a:lnTo>
                                      <a:pt x="10" y="0"/>
                                    </a:lnTo>
                                    <a:lnTo>
                                      <a:pt x="0" y="1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ABDB5E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95" name="Freeform 147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867" y="2408"/>
                                <a:ext cx="70" cy="7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15"/>
                                  </a:cxn>
                                  <a:cxn ang="0">
                                    <a:pos x="10" y="20"/>
                                  </a:cxn>
                                  <a:cxn ang="0">
                                    <a:pos x="10" y="20"/>
                                  </a:cxn>
                                  <a:cxn ang="0">
                                    <a:pos x="30" y="45"/>
                                  </a:cxn>
                                  <a:cxn ang="0">
                                    <a:pos x="50" y="70"/>
                                  </a:cxn>
                                  <a:cxn ang="0">
                                    <a:pos x="70" y="60"/>
                                  </a:cxn>
                                  <a:cxn ang="0">
                                    <a:pos x="70" y="60"/>
                                  </a:cxn>
                                  <a:cxn ang="0">
                                    <a:pos x="45" y="30"/>
                                  </a:cxn>
                                  <a:cxn ang="0">
                                    <a:pos x="20" y="10"/>
                                  </a:cxn>
                                  <a:cxn ang="0">
                                    <a:pos x="10" y="0"/>
                                  </a:cxn>
                                  <a:cxn ang="0">
                                    <a:pos x="0" y="15"/>
                                  </a:cxn>
                                </a:cxnLst>
                                <a:rect l="0" t="0" r="r" b="b"/>
                                <a:pathLst>
                                  <a:path w="70" h="70">
                                    <a:moveTo>
                                      <a:pt x="0" y="15"/>
                                    </a:moveTo>
                                    <a:lnTo>
                                      <a:pt x="10" y="20"/>
                                    </a:lnTo>
                                    <a:lnTo>
                                      <a:pt x="10" y="20"/>
                                    </a:lnTo>
                                    <a:lnTo>
                                      <a:pt x="30" y="45"/>
                                    </a:lnTo>
                                    <a:lnTo>
                                      <a:pt x="50" y="70"/>
                                    </a:lnTo>
                                    <a:lnTo>
                                      <a:pt x="70" y="60"/>
                                    </a:lnTo>
                                    <a:lnTo>
                                      <a:pt x="70" y="60"/>
                                    </a:lnTo>
                                    <a:lnTo>
                                      <a:pt x="45" y="30"/>
                                    </a:lnTo>
                                    <a:lnTo>
                                      <a:pt x="20" y="10"/>
                                    </a:lnTo>
                                    <a:lnTo>
                                      <a:pt x="10" y="0"/>
                                    </a:lnTo>
                                    <a:lnTo>
                                      <a:pt x="0" y="1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ABDB5E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96" name="Freeform 148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1052" y="2528"/>
                                <a:ext cx="70" cy="85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10"/>
                                  </a:cxn>
                                  <a:cxn ang="0">
                                    <a:pos x="0" y="10"/>
                                  </a:cxn>
                                  <a:cxn ang="0">
                                    <a:pos x="40" y="65"/>
                                  </a:cxn>
                                  <a:cxn ang="0">
                                    <a:pos x="40" y="65"/>
                                  </a:cxn>
                                  <a:cxn ang="0">
                                    <a:pos x="40" y="65"/>
                                  </a:cxn>
                                  <a:cxn ang="0">
                                    <a:pos x="40" y="65"/>
                                  </a:cxn>
                                  <a:cxn ang="0">
                                    <a:pos x="50" y="85"/>
                                  </a:cxn>
                                  <a:cxn ang="0">
                                    <a:pos x="70" y="75"/>
                                  </a:cxn>
                                  <a:cxn ang="0">
                                    <a:pos x="70" y="75"/>
                                  </a:cxn>
                                  <a:cxn ang="0">
                                    <a:pos x="60" y="65"/>
                                  </a:cxn>
                                  <a:cxn ang="0">
                                    <a:pos x="50" y="55"/>
                                  </a:cxn>
                                  <a:cxn ang="0">
                                    <a:pos x="50" y="55"/>
                                  </a:cxn>
                                  <a:cxn ang="0">
                                    <a:pos x="50" y="55"/>
                                  </a:cxn>
                                  <a:cxn ang="0">
                                    <a:pos x="10" y="0"/>
                                  </a:cxn>
                                  <a:cxn ang="0">
                                    <a:pos x="0" y="10"/>
                                  </a:cxn>
                                </a:cxnLst>
                                <a:rect l="0" t="0" r="r" b="b"/>
                                <a:pathLst>
                                  <a:path w="70" h="85">
                                    <a:moveTo>
                                      <a:pt x="0" y="10"/>
                                    </a:moveTo>
                                    <a:lnTo>
                                      <a:pt x="0" y="10"/>
                                    </a:lnTo>
                                    <a:lnTo>
                                      <a:pt x="40" y="65"/>
                                    </a:lnTo>
                                    <a:lnTo>
                                      <a:pt x="40" y="65"/>
                                    </a:lnTo>
                                    <a:lnTo>
                                      <a:pt x="40" y="65"/>
                                    </a:lnTo>
                                    <a:lnTo>
                                      <a:pt x="40" y="65"/>
                                    </a:lnTo>
                                    <a:lnTo>
                                      <a:pt x="50" y="85"/>
                                    </a:lnTo>
                                    <a:lnTo>
                                      <a:pt x="70" y="75"/>
                                    </a:lnTo>
                                    <a:lnTo>
                                      <a:pt x="70" y="75"/>
                                    </a:lnTo>
                                    <a:lnTo>
                                      <a:pt x="60" y="65"/>
                                    </a:lnTo>
                                    <a:lnTo>
                                      <a:pt x="50" y="55"/>
                                    </a:lnTo>
                                    <a:lnTo>
                                      <a:pt x="50" y="55"/>
                                    </a:lnTo>
                                    <a:lnTo>
                                      <a:pt x="50" y="55"/>
                                    </a:lnTo>
                                    <a:lnTo>
                                      <a:pt x="10" y="0"/>
                                    </a:lnTo>
                                    <a:lnTo>
                                      <a:pt x="0" y="1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ABDB5E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97" name="Freeform 149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1242" y="2418"/>
                                <a:ext cx="56" cy="65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10"/>
                                  </a:cxn>
                                  <a:cxn ang="0">
                                    <a:pos x="5" y="15"/>
                                  </a:cxn>
                                  <a:cxn ang="0">
                                    <a:pos x="5" y="15"/>
                                  </a:cxn>
                                  <a:cxn ang="0">
                                    <a:pos x="26" y="40"/>
                                  </a:cxn>
                                  <a:cxn ang="0">
                                    <a:pos x="31" y="50"/>
                                  </a:cxn>
                                  <a:cxn ang="0">
                                    <a:pos x="36" y="65"/>
                                  </a:cxn>
                                  <a:cxn ang="0">
                                    <a:pos x="56" y="65"/>
                                  </a:cxn>
                                  <a:cxn ang="0">
                                    <a:pos x="56" y="65"/>
                                  </a:cxn>
                                  <a:cxn ang="0">
                                    <a:pos x="51" y="45"/>
                                  </a:cxn>
                                  <a:cxn ang="0">
                                    <a:pos x="41" y="30"/>
                                  </a:cxn>
                                  <a:cxn ang="0">
                                    <a:pos x="20" y="5"/>
                                  </a:cxn>
                                  <a:cxn ang="0">
                                    <a:pos x="15" y="0"/>
                                  </a:cxn>
                                  <a:cxn ang="0">
                                    <a:pos x="0" y="10"/>
                                  </a:cxn>
                                </a:cxnLst>
                                <a:rect l="0" t="0" r="r" b="b"/>
                                <a:pathLst>
                                  <a:path w="56" h="65">
                                    <a:moveTo>
                                      <a:pt x="0" y="10"/>
                                    </a:moveTo>
                                    <a:lnTo>
                                      <a:pt x="5" y="15"/>
                                    </a:lnTo>
                                    <a:lnTo>
                                      <a:pt x="5" y="15"/>
                                    </a:lnTo>
                                    <a:lnTo>
                                      <a:pt x="26" y="40"/>
                                    </a:lnTo>
                                    <a:lnTo>
                                      <a:pt x="31" y="50"/>
                                    </a:lnTo>
                                    <a:lnTo>
                                      <a:pt x="36" y="65"/>
                                    </a:lnTo>
                                    <a:lnTo>
                                      <a:pt x="56" y="65"/>
                                    </a:lnTo>
                                    <a:lnTo>
                                      <a:pt x="56" y="65"/>
                                    </a:lnTo>
                                    <a:lnTo>
                                      <a:pt x="51" y="45"/>
                                    </a:lnTo>
                                    <a:lnTo>
                                      <a:pt x="41" y="30"/>
                                    </a:lnTo>
                                    <a:lnTo>
                                      <a:pt x="20" y="5"/>
                                    </a:lnTo>
                                    <a:lnTo>
                                      <a:pt x="15" y="0"/>
                                    </a:lnTo>
                                    <a:lnTo>
                                      <a:pt x="0" y="1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ABDB5E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98" name="Freeform 150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1683" y="2533"/>
                                <a:ext cx="45" cy="6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10"/>
                                  </a:cxn>
                                  <a:cxn ang="0">
                                    <a:pos x="5" y="20"/>
                                  </a:cxn>
                                  <a:cxn ang="0">
                                    <a:pos x="5" y="20"/>
                                  </a:cxn>
                                  <a:cxn ang="0">
                                    <a:pos x="15" y="40"/>
                                  </a:cxn>
                                  <a:cxn ang="0">
                                    <a:pos x="30" y="60"/>
                                  </a:cxn>
                                  <a:cxn ang="0">
                                    <a:pos x="45" y="50"/>
                                  </a:cxn>
                                  <a:cxn ang="0">
                                    <a:pos x="45" y="50"/>
                                  </a:cxn>
                                  <a:cxn ang="0">
                                    <a:pos x="30" y="30"/>
                                  </a:cxn>
                                  <a:cxn ang="0">
                                    <a:pos x="20" y="10"/>
                                  </a:cxn>
                                  <a:cxn ang="0">
                                    <a:pos x="15" y="0"/>
                                  </a:cxn>
                                  <a:cxn ang="0">
                                    <a:pos x="0" y="10"/>
                                  </a:cxn>
                                </a:cxnLst>
                                <a:rect l="0" t="0" r="r" b="b"/>
                                <a:pathLst>
                                  <a:path w="45" h="60">
                                    <a:moveTo>
                                      <a:pt x="0" y="10"/>
                                    </a:moveTo>
                                    <a:lnTo>
                                      <a:pt x="5" y="20"/>
                                    </a:lnTo>
                                    <a:lnTo>
                                      <a:pt x="5" y="20"/>
                                    </a:lnTo>
                                    <a:lnTo>
                                      <a:pt x="15" y="40"/>
                                    </a:lnTo>
                                    <a:lnTo>
                                      <a:pt x="30" y="60"/>
                                    </a:lnTo>
                                    <a:lnTo>
                                      <a:pt x="45" y="50"/>
                                    </a:lnTo>
                                    <a:lnTo>
                                      <a:pt x="45" y="50"/>
                                    </a:lnTo>
                                    <a:lnTo>
                                      <a:pt x="30" y="30"/>
                                    </a:lnTo>
                                    <a:lnTo>
                                      <a:pt x="20" y="10"/>
                                    </a:lnTo>
                                    <a:lnTo>
                                      <a:pt x="15" y="0"/>
                                    </a:lnTo>
                                    <a:lnTo>
                                      <a:pt x="0" y="1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ABDB5E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199" name="Freeform 151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1423" y="2353"/>
                                <a:ext cx="65" cy="75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15"/>
                                  </a:cxn>
                                  <a:cxn ang="0">
                                    <a:pos x="0" y="15"/>
                                  </a:cxn>
                                  <a:cxn ang="0">
                                    <a:pos x="20" y="35"/>
                                  </a:cxn>
                                  <a:cxn ang="0">
                                    <a:pos x="35" y="55"/>
                                  </a:cxn>
                                  <a:cxn ang="0">
                                    <a:pos x="35" y="55"/>
                                  </a:cxn>
                                  <a:cxn ang="0">
                                    <a:pos x="35" y="55"/>
                                  </a:cxn>
                                  <a:cxn ang="0">
                                    <a:pos x="45" y="70"/>
                                  </a:cxn>
                                  <a:cxn ang="0">
                                    <a:pos x="60" y="75"/>
                                  </a:cxn>
                                  <a:cxn ang="0">
                                    <a:pos x="65" y="60"/>
                                  </a:cxn>
                                  <a:cxn ang="0">
                                    <a:pos x="65" y="60"/>
                                  </a:cxn>
                                  <a:cxn ang="0">
                                    <a:pos x="60" y="55"/>
                                  </a:cxn>
                                  <a:cxn ang="0">
                                    <a:pos x="55" y="50"/>
                                  </a:cxn>
                                  <a:cxn ang="0">
                                    <a:pos x="55" y="50"/>
                                  </a:cxn>
                                  <a:cxn ang="0">
                                    <a:pos x="50" y="45"/>
                                  </a:cxn>
                                  <a:cxn ang="0">
                                    <a:pos x="50" y="45"/>
                                  </a:cxn>
                                  <a:cxn ang="0">
                                    <a:pos x="35" y="20"/>
                                  </a:cxn>
                                  <a:cxn ang="0">
                                    <a:pos x="10" y="0"/>
                                  </a:cxn>
                                  <a:cxn ang="0">
                                    <a:pos x="0" y="15"/>
                                  </a:cxn>
                                </a:cxnLst>
                                <a:rect l="0" t="0" r="r" b="b"/>
                                <a:pathLst>
                                  <a:path w="65" h="75">
                                    <a:moveTo>
                                      <a:pt x="0" y="15"/>
                                    </a:moveTo>
                                    <a:lnTo>
                                      <a:pt x="0" y="15"/>
                                    </a:lnTo>
                                    <a:lnTo>
                                      <a:pt x="20" y="35"/>
                                    </a:lnTo>
                                    <a:lnTo>
                                      <a:pt x="35" y="55"/>
                                    </a:lnTo>
                                    <a:lnTo>
                                      <a:pt x="35" y="55"/>
                                    </a:lnTo>
                                    <a:lnTo>
                                      <a:pt x="35" y="55"/>
                                    </a:lnTo>
                                    <a:lnTo>
                                      <a:pt x="45" y="70"/>
                                    </a:lnTo>
                                    <a:lnTo>
                                      <a:pt x="60" y="75"/>
                                    </a:lnTo>
                                    <a:lnTo>
                                      <a:pt x="65" y="60"/>
                                    </a:lnTo>
                                    <a:lnTo>
                                      <a:pt x="65" y="60"/>
                                    </a:lnTo>
                                    <a:lnTo>
                                      <a:pt x="60" y="55"/>
                                    </a:lnTo>
                                    <a:lnTo>
                                      <a:pt x="55" y="50"/>
                                    </a:lnTo>
                                    <a:lnTo>
                                      <a:pt x="55" y="50"/>
                                    </a:lnTo>
                                    <a:lnTo>
                                      <a:pt x="50" y="45"/>
                                    </a:lnTo>
                                    <a:lnTo>
                                      <a:pt x="50" y="45"/>
                                    </a:lnTo>
                                    <a:lnTo>
                                      <a:pt x="35" y="20"/>
                                    </a:lnTo>
                                    <a:lnTo>
                                      <a:pt x="10" y="0"/>
                                    </a:lnTo>
                                    <a:lnTo>
                                      <a:pt x="0" y="1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ABDB5E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200" name="Freeform 152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1383" y="1547"/>
                                <a:ext cx="60" cy="9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10"/>
                                  </a:cxn>
                                  <a:cxn ang="0">
                                    <a:pos x="0" y="10"/>
                                  </a:cxn>
                                  <a:cxn ang="0">
                                    <a:pos x="40" y="75"/>
                                  </a:cxn>
                                  <a:cxn ang="0">
                                    <a:pos x="35" y="70"/>
                                  </a:cxn>
                                  <a:cxn ang="0">
                                    <a:pos x="35" y="70"/>
                                  </a:cxn>
                                  <a:cxn ang="0">
                                    <a:pos x="45" y="85"/>
                                  </a:cxn>
                                  <a:cxn ang="0">
                                    <a:pos x="50" y="90"/>
                                  </a:cxn>
                                  <a:cxn ang="0">
                                    <a:pos x="60" y="90"/>
                                  </a:cxn>
                                  <a:cxn ang="0">
                                    <a:pos x="60" y="70"/>
                                  </a:cxn>
                                  <a:cxn ang="0">
                                    <a:pos x="60" y="70"/>
                                  </a:cxn>
                                  <a:cxn ang="0">
                                    <a:pos x="55" y="70"/>
                                  </a:cxn>
                                  <a:cxn ang="0">
                                    <a:pos x="55" y="70"/>
                                  </a:cxn>
                                  <a:cxn ang="0">
                                    <a:pos x="55" y="65"/>
                                  </a:cxn>
                                  <a:cxn ang="0">
                                    <a:pos x="55" y="65"/>
                                  </a:cxn>
                                  <a:cxn ang="0">
                                    <a:pos x="55" y="65"/>
                                  </a:cxn>
                                  <a:cxn ang="0">
                                    <a:pos x="15" y="0"/>
                                  </a:cxn>
                                  <a:cxn ang="0">
                                    <a:pos x="0" y="10"/>
                                  </a:cxn>
                                </a:cxnLst>
                                <a:rect l="0" t="0" r="r" b="b"/>
                                <a:pathLst>
                                  <a:path w="60" h="90">
                                    <a:moveTo>
                                      <a:pt x="0" y="10"/>
                                    </a:moveTo>
                                    <a:lnTo>
                                      <a:pt x="0" y="10"/>
                                    </a:lnTo>
                                    <a:lnTo>
                                      <a:pt x="40" y="75"/>
                                    </a:lnTo>
                                    <a:lnTo>
                                      <a:pt x="35" y="70"/>
                                    </a:lnTo>
                                    <a:lnTo>
                                      <a:pt x="35" y="70"/>
                                    </a:lnTo>
                                    <a:lnTo>
                                      <a:pt x="45" y="85"/>
                                    </a:lnTo>
                                    <a:lnTo>
                                      <a:pt x="50" y="90"/>
                                    </a:lnTo>
                                    <a:lnTo>
                                      <a:pt x="60" y="90"/>
                                    </a:lnTo>
                                    <a:lnTo>
                                      <a:pt x="60" y="70"/>
                                    </a:lnTo>
                                    <a:lnTo>
                                      <a:pt x="60" y="70"/>
                                    </a:lnTo>
                                    <a:lnTo>
                                      <a:pt x="55" y="70"/>
                                    </a:lnTo>
                                    <a:lnTo>
                                      <a:pt x="55" y="70"/>
                                    </a:lnTo>
                                    <a:lnTo>
                                      <a:pt x="55" y="65"/>
                                    </a:lnTo>
                                    <a:lnTo>
                                      <a:pt x="55" y="65"/>
                                    </a:lnTo>
                                    <a:lnTo>
                                      <a:pt x="55" y="65"/>
                                    </a:lnTo>
                                    <a:lnTo>
                                      <a:pt x="15" y="0"/>
                                    </a:lnTo>
                                    <a:lnTo>
                                      <a:pt x="0" y="1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ABDB5E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201" name="Freeform 153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1232" y="1607"/>
                                <a:ext cx="56" cy="65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5"/>
                                  </a:cxn>
                                  <a:cxn ang="0">
                                    <a:pos x="5" y="10"/>
                                  </a:cxn>
                                  <a:cxn ang="0">
                                    <a:pos x="5" y="10"/>
                                  </a:cxn>
                                  <a:cxn ang="0">
                                    <a:pos x="20" y="40"/>
                                  </a:cxn>
                                  <a:cxn ang="0">
                                    <a:pos x="41" y="65"/>
                                  </a:cxn>
                                  <a:cxn ang="0">
                                    <a:pos x="56" y="50"/>
                                  </a:cxn>
                                  <a:cxn ang="0">
                                    <a:pos x="56" y="50"/>
                                  </a:cxn>
                                  <a:cxn ang="0">
                                    <a:pos x="36" y="30"/>
                                  </a:cxn>
                                  <a:cxn ang="0">
                                    <a:pos x="20" y="0"/>
                                  </a:cxn>
                                  <a:cxn ang="0">
                                    <a:pos x="20" y="0"/>
                                  </a:cxn>
                                  <a:cxn ang="0">
                                    <a:pos x="0" y="5"/>
                                  </a:cxn>
                                </a:cxnLst>
                                <a:rect l="0" t="0" r="r" b="b"/>
                                <a:pathLst>
                                  <a:path w="56" h="65">
                                    <a:moveTo>
                                      <a:pt x="0" y="5"/>
                                    </a:moveTo>
                                    <a:lnTo>
                                      <a:pt x="5" y="10"/>
                                    </a:lnTo>
                                    <a:lnTo>
                                      <a:pt x="5" y="10"/>
                                    </a:lnTo>
                                    <a:lnTo>
                                      <a:pt x="20" y="40"/>
                                    </a:lnTo>
                                    <a:lnTo>
                                      <a:pt x="41" y="65"/>
                                    </a:lnTo>
                                    <a:lnTo>
                                      <a:pt x="56" y="50"/>
                                    </a:lnTo>
                                    <a:lnTo>
                                      <a:pt x="56" y="50"/>
                                    </a:lnTo>
                                    <a:lnTo>
                                      <a:pt x="36" y="30"/>
                                    </a:lnTo>
                                    <a:lnTo>
                                      <a:pt x="20" y="0"/>
                                    </a:lnTo>
                                    <a:lnTo>
                                      <a:pt x="20" y="0"/>
                                    </a:lnTo>
                                    <a:lnTo>
                                      <a:pt x="0" y="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ABDB5E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202" name="Freeform 154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1753" y="1562"/>
                                <a:ext cx="55" cy="75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10"/>
                                  </a:cxn>
                                  <a:cxn ang="0">
                                    <a:pos x="0" y="10"/>
                                  </a:cxn>
                                  <a:cxn ang="0">
                                    <a:pos x="30" y="55"/>
                                  </a:cxn>
                                  <a:cxn ang="0">
                                    <a:pos x="30" y="50"/>
                                  </a:cxn>
                                  <a:cxn ang="0">
                                    <a:pos x="30" y="50"/>
                                  </a:cxn>
                                  <a:cxn ang="0">
                                    <a:pos x="40" y="65"/>
                                  </a:cxn>
                                  <a:cxn ang="0">
                                    <a:pos x="50" y="75"/>
                                  </a:cxn>
                                  <a:cxn ang="0">
                                    <a:pos x="55" y="60"/>
                                  </a:cxn>
                                  <a:cxn ang="0">
                                    <a:pos x="55" y="60"/>
                                  </a:cxn>
                                  <a:cxn ang="0">
                                    <a:pos x="50" y="55"/>
                                  </a:cxn>
                                  <a:cxn ang="0">
                                    <a:pos x="50" y="45"/>
                                  </a:cxn>
                                  <a:cxn ang="0">
                                    <a:pos x="50" y="45"/>
                                  </a:cxn>
                                  <a:cxn ang="0">
                                    <a:pos x="45" y="45"/>
                                  </a:cxn>
                                  <a:cxn ang="0">
                                    <a:pos x="45" y="45"/>
                                  </a:cxn>
                                  <a:cxn ang="0">
                                    <a:pos x="10" y="0"/>
                                  </a:cxn>
                                  <a:cxn ang="0">
                                    <a:pos x="0" y="10"/>
                                  </a:cxn>
                                </a:cxnLst>
                                <a:rect l="0" t="0" r="r" b="b"/>
                                <a:pathLst>
                                  <a:path w="55" h="75">
                                    <a:moveTo>
                                      <a:pt x="0" y="10"/>
                                    </a:moveTo>
                                    <a:lnTo>
                                      <a:pt x="0" y="10"/>
                                    </a:lnTo>
                                    <a:lnTo>
                                      <a:pt x="30" y="55"/>
                                    </a:lnTo>
                                    <a:lnTo>
                                      <a:pt x="30" y="50"/>
                                    </a:lnTo>
                                    <a:lnTo>
                                      <a:pt x="30" y="50"/>
                                    </a:lnTo>
                                    <a:lnTo>
                                      <a:pt x="40" y="65"/>
                                    </a:lnTo>
                                    <a:lnTo>
                                      <a:pt x="50" y="75"/>
                                    </a:lnTo>
                                    <a:lnTo>
                                      <a:pt x="55" y="60"/>
                                    </a:lnTo>
                                    <a:lnTo>
                                      <a:pt x="55" y="60"/>
                                    </a:lnTo>
                                    <a:lnTo>
                                      <a:pt x="50" y="55"/>
                                    </a:lnTo>
                                    <a:lnTo>
                                      <a:pt x="50" y="45"/>
                                    </a:lnTo>
                                    <a:lnTo>
                                      <a:pt x="50" y="45"/>
                                    </a:lnTo>
                                    <a:lnTo>
                                      <a:pt x="45" y="45"/>
                                    </a:lnTo>
                                    <a:lnTo>
                                      <a:pt x="45" y="45"/>
                                    </a:lnTo>
                                    <a:lnTo>
                                      <a:pt x="10" y="0"/>
                                    </a:lnTo>
                                    <a:lnTo>
                                      <a:pt x="0" y="1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ABDB5E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203" name="Freeform 155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1924" y="1497"/>
                                <a:ext cx="60" cy="85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5"/>
                                  </a:cxn>
                                  <a:cxn ang="0">
                                    <a:pos x="0" y="5"/>
                                  </a:cxn>
                                  <a:cxn ang="0">
                                    <a:pos x="5" y="15"/>
                                  </a:cxn>
                                  <a:cxn ang="0">
                                    <a:pos x="5" y="15"/>
                                  </a:cxn>
                                  <a:cxn ang="0">
                                    <a:pos x="20" y="55"/>
                                  </a:cxn>
                                  <a:cxn ang="0">
                                    <a:pos x="35" y="75"/>
                                  </a:cxn>
                                  <a:cxn ang="0">
                                    <a:pos x="55" y="85"/>
                                  </a:cxn>
                                  <a:cxn ang="0">
                                    <a:pos x="60" y="65"/>
                                  </a:cxn>
                                  <a:cxn ang="0">
                                    <a:pos x="60" y="65"/>
                                  </a:cxn>
                                  <a:cxn ang="0">
                                    <a:pos x="45" y="60"/>
                                  </a:cxn>
                                  <a:cxn ang="0">
                                    <a:pos x="35" y="45"/>
                                  </a:cxn>
                                  <a:cxn ang="0">
                                    <a:pos x="20" y="10"/>
                                  </a:cxn>
                                  <a:cxn ang="0">
                                    <a:pos x="20" y="10"/>
                                  </a:cxn>
                                  <a:cxn ang="0">
                                    <a:pos x="15" y="0"/>
                                  </a:cxn>
                                  <a:cxn ang="0">
                                    <a:pos x="0" y="5"/>
                                  </a:cxn>
                                </a:cxnLst>
                                <a:rect l="0" t="0" r="r" b="b"/>
                                <a:pathLst>
                                  <a:path w="60" h="85">
                                    <a:moveTo>
                                      <a:pt x="0" y="5"/>
                                    </a:moveTo>
                                    <a:lnTo>
                                      <a:pt x="0" y="5"/>
                                    </a:lnTo>
                                    <a:lnTo>
                                      <a:pt x="5" y="15"/>
                                    </a:lnTo>
                                    <a:lnTo>
                                      <a:pt x="5" y="15"/>
                                    </a:lnTo>
                                    <a:lnTo>
                                      <a:pt x="20" y="55"/>
                                    </a:lnTo>
                                    <a:lnTo>
                                      <a:pt x="35" y="75"/>
                                    </a:lnTo>
                                    <a:lnTo>
                                      <a:pt x="55" y="85"/>
                                    </a:lnTo>
                                    <a:lnTo>
                                      <a:pt x="60" y="65"/>
                                    </a:lnTo>
                                    <a:lnTo>
                                      <a:pt x="60" y="65"/>
                                    </a:lnTo>
                                    <a:lnTo>
                                      <a:pt x="45" y="60"/>
                                    </a:lnTo>
                                    <a:lnTo>
                                      <a:pt x="35" y="45"/>
                                    </a:lnTo>
                                    <a:lnTo>
                                      <a:pt x="20" y="10"/>
                                    </a:lnTo>
                                    <a:lnTo>
                                      <a:pt x="20" y="10"/>
                                    </a:lnTo>
                                    <a:lnTo>
                                      <a:pt x="15" y="0"/>
                                    </a:lnTo>
                                    <a:lnTo>
                                      <a:pt x="0" y="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ABDB5E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204" name="Freeform 156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1934" y="1086"/>
                                <a:ext cx="65" cy="65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15"/>
                                  </a:cxn>
                                  <a:cxn ang="0">
                                    <a:pos x="0" y="15"/>
                                  </a:cxn>
                                  <a:cxn ang="0">
                                    <a:pos x="30" y="40"/>
                                  </a:cxn>
                                  <a:cxn ang="0">
                                    <a:pos x="50" y="65"/>
                                  </a:cxn>
                                  <a:cxn ang="0">
                                    <a:pos x="65" y="55"/>
                                  </a:cxn>
                                  <a:cxn ang="0">
                                    <a:pos x="65" y="55"/>
                                  </a:cxn>
                                  <a:cxn ang="0">
                                    <a:pos x="40" y="25"/>
                                  </a:cxn>
                                  <a:cxn ang="0">
                                    <a:pos x="10" y="0"/>
                                  </a:cxn>
                                  <a:cxn ang="0">
                                    <a:pos x="0" y="15"/>
                                  </a:cxn>
                                </a:cxnLst>
                                <a:rect l="0" t="0" r="r" b="b"/>
                                <a:pathLst>
                                  <a:path w="65" h="65">
                                    <a:moveTo>
                                      <a:pt x="0" y="15"/>
                                    </a:moveTo>
                                    <a:lnTo>
                                      <a:pt x="0" y="15"/>
                                    </a:lnTo>
                                    <a:lnTo>
                                      <a:pt x="30" y="40"/>
                                    </a:lnTo>
                                    <a:lnTo>
                                      <a:pt x="50" y="65"/>
                                    </a:lnTo>
                                    <a:lnTo>
                                      <a:pt x="65" y="55"/>
                                    </a:lnTo>
                                    <a:lnTo>
                                      <a:pt x="65" y="55"/>
                                    </a:lnTo>
                                    <a:lnTo>
                                      <a:pt x="40" y="25"/>
                                    </a:lnTo>
                                    <a:lnTo>
                                      <a:pt x="10" y="0"/>
                                    </a:lnTo>
                                    <a:lnTo>
                                      <a:pt x="0" y="1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ABDB5E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205" name="Freeform 157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1894" y="516"/>
                                <a:ext cx="55" cy="85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5"/>
                                  </a:cxn>
                                  <a:cxn ang="0">
                                    <a:pos x="0" y="5"/>
                                  </a:cxn>
                                  <a:cxn ang="0">
                                    <a:pos x="5" y="30"/>
                                  </a:cxn>
                                  <a:cxn ang="0">
                                    <a:pos x="15" y="50"/>
                                  </a:cxn>
                                  <a:cxn ang="0">
                                    <a:pos x="25" y="70"/>
                                  </a:cxn>
                                  <a:cxn ang="0">
                                    <a:pos x="45" y="85"/>
                                  </a:cxn>
                                  <a:cxn ang="0">
                                    <a:pos x="55" y="70"/>
                                  </a:cxn>
                                  <a:cxn ang="0">
                                    <a:pos x="55" y="70"/>
                                  </a:cxn>
                                  <a:cxn ang="0">
                                    <a:pos x="40" y="55"/>
                                  </a:cxn>
                                  <a:cxn ang="0">
                                    <a:pos x="30" y="40"/>
                                  </a:cxn>
                                  <a:cxn ang="0">
                                    <a:pos x="15" y="0"/>
                                  </a:cxn>
                                  <a:cxn ang="0">
                                    <a:pos x="0" y="5"/>
                                  </a:cxn>
                                </a:cxnLst>
                                <a:rect l="0" t="0" r="r" b="b"/>
                                <a:pathLst>
                                  <a:path w="55" h="85">
                                    <a:moveTo>
                                      <a:pt x="0" y="5"/>
                                    </a:moveTo>
                                    <a:lnTo>
                                      <a:pt x="0" y="5"/>
                                    </a:lnTo>
                                    <a:lnTo>
                                      <a:pt x="5" y="30"/>
                                    </a:lnTo>
                                    <a:lnTo>
                                      <a:pt x="15" y="50"/>
                                    </a:lnTo>
                                    <a:lnTo>
                                      <a:pt x="25" y="70"/>
                                    </a:lnTo>
                                    <a:lnTo>
                                      <a:pt x="45" y="85"/>
                                    </a:lnTo>
                                    <a:lnTo>
                                      <a:pt x="55" y="70"/>
                                    </a:lnTo>
                                    <a:lnTo>
                                      <a:pt x="55" y="70"/>
                                    </a:lnTo>
                                    <a:lnTo>
                                      <a:pt x="40" y="55"/>
                                    </a:lnTo>
                                    <a:lnTo>
                                      <a:pt x="30" y="40"/>
                                    </a:lnTo>
                                    <a:lnTo>
                                      <a:pt x="15" y="0"/>
                                    </a:lnTo>
                                    <a:lnTo>
                                      <a:pt x="0" y="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ABDB5E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206" name="Freeform 158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1768" y="305"/>
                                <a:ext cx="65" cy="75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10"/>
                                  </a:cxn>
                                  <a:cxn ang="0">
                                    <a:pos x="5" y="15"/>
                                  </a:cxn>
                                  <a:cxn ang="0">
                                    <a:pos x="5" y="15"/>
                                  </a:cxn>
                                  <a:cxn ang="0">
                                    <a:pos x="25" y="50"/>
                                  </a:cxn>
                                  <a:cxn ang="0">
                                    <a:pos x="50" y="75"/>
                                  </a:cxn>
                                  <a:cxn ang="0">
                                    <a:pos x="65" y="65"/>
                                  </a:cxn>
                                  <a:cxn ang="0">
                                    <a:pos x="65" y="65"/>
                                  </a:cxn>
                                  <a:cxn ang="0">
                                    <a:pos x="40" y="35"/>
                                  </a:cxn>
                                  <a:cxn ang="0">
                                    <a:pos x="20" y="5"/>
                                  </a:cxn>
                                  <a:cxn ang="0">
                                    <a:pos x="15" y="0"/>
                                  </a:cxn>
                                  <a:cxn ang="0">
                                    <a:pos x="0" y="10"/>
                                  </a:cxn>
                                </a:cxnLst>
                                <a:rect l="0" t="0" r="r" b="b"/>
                                <a:pathLst>
                                  <a:path w="65" h="75">
                                    <a:moveTo>
                                      <a:pt x="0" y="10"/>
                                    </a:moveTo>
                                    <a:lnTo>
                                      <a:pt x="5" y="15"/>
                                    </a:lnTo>
                                    <a:lnTo>
                                      <a:pt x="5" y="15"/>
                                    </a:lnTo>
                                    <a:lnTo>
                                      <a:pt x="25" y="50"/>
                                    </a:lnTo>
                                    <a:lnTo>
                                      <a:pt x="50" y="75"/>
                                    </a:lnTo>
                                    <a:lnTo>
                                      <a:pt x="65" y="65"/>
                                    </a:lnTo>
                                    <a:lnTo>
                                      <a:pt x="65" y="65"/>
                                    </a:lnTo>
                                    <a:lnTo>
                                      <a:pt x="40" y="35"/>
                                    </a:lnTo>
                                    <a:lnTo>
                                      <a:pt x="20" y="5"/>
                                    </a:lnTo>
                                    <a:lnTo>
                                      <a:pt x="15" y="0"/>
                                    </a:lnTo>
                                    <a:lnTo>
                                      <a:pt x="0" y="1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ABDB5E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207" name="Freeform 159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1899" y="260"/>
                                <a:ext cx="65" cy="8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10"/>
                                  </a:cxn>
                                  <a:cxn ang="0">
                                    <a:pos x="5" y="20"/>
                                  </a:cxn>
                                  <a:cxn ang="0">
                                    <a:pos x="5" y="20"/>
                                  </a:cxn>
                                  <a:cxn ang="0">
                                    <a:pos x="30" y="50"/>
                                  </a:cxn>
                                  <a:cxn ang="0">
                                    <a:pos x="50" y="80"/>
                                  </a:cxn>
                                  <a:cxn ang="0">
                                    <a:pos x="65" y="65"/>
                                  </a:cxn>
                                  <a:cxn ang="0">
                                    <a:pos x="65" y="65"/>
                                  </a:cxn>
                                  <a:cxn ang="0">
                                    <a:pos x="40" y="40"/>
                                  </a:cxn>
                                  <a:cxn ang="0">
                                    <a:pos x="25" y="10"/>
                                  </a:cxn>
                                  <a:cxn ang="0">
                                    <a:pos x="15" y="0"/>
                                  </a:cxn>
                                  <a:cxn ang="0">
                                    <a:pos x="0" y="10"/>
                                  </a:cxn>
                                </a:cxnLst>
                                <a:rect l="0" t="0" r="r" b="b"/>
                                <a:pathLst>
                                  <a:path w="65" h="80">
                                    <a:moveTo>
                                      <a:pt x="0" y="10"/>
                                    </a:moveTo>
                                    <a:lnTo>
                                      <a:pt x="5" y="20"/>
                                    </a:lnTo>
                                    <a:lnTo>
                                      <a:pt x="5" y="20"/>
                                    </a:lnTo>
                                    <a:lnTo>
                                      <a:pt x="30" y="50"/>
                                    </a:lnTo>
                                    <a:lnTo>
                                      <a:pt x="50" y="80"/>
                                    </a:lnTo>
                                    <a:lnTo>
                                      <a:pt x="65" y="65"/>
                                    </a:lnTo>
                                    <a:lnTo>
                                      <a:pt x="65" y="65"/>
                                    </a:lnTo>
                                    <a:lnTo>
                                      <a:pt x="40" y="40"/>
                                    </a:lnTo>
                                    <a:lnTo>
                                      <a:pt x="25" y="10"/>
                                    </a:lnTo>
                                    <a:lnTo>
                                      <a:pt x="15" y="0"/>
                                    </a:lnTo>
                                    <a:lnTo>
                                      <a:pt x="0" y="1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ABDB5E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208" name="Freeform 160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1693" y="65"/>
                                <a:ext cx="70" cy="75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15"/>
                                  </a:cxn>
                                  <a:cxn ang="0">
                                    <a:pos x="15" y="25"/>
                                  </a:cxn>
                                  <a:cxn ang="0">
                                    <a:pos x="15" y="25"/>
                                  </a:cxn>
                                  <a:cxn ang="0">
                                    <a:pos x="35" y="50"/>
                                  </a:cxn>
                                  <a:cxn ang="0">
                                    <a:pos x="55" y="75"/>
                                  </a:cxn>
                                  <a:cxn ang="0">
                                    <a:pos x="70" y="65"/>
                                  </a:cxn>
                                  <a:cxn ang="0">
                                    <a:pos x="70" y="65"/>
                                  </a:cxn>
                                  <a:cxn ang="0">
                                    <a:pos x="50" y="35"/>
                                  </a:cxn>
                                  <a:cxn ang="0">
                                    <a:pos x="25" y="10"/>
                                  </a:cxn>
                                  <a:cxn ang="0">
                                    <a:pos x="15" y="0"/>
                                  </a:cxn>
                                  <a:cxn ang="0">
                                    <a:pos x="0" y="15"/>
                                  </a:cxn>
                                </a:cxnLst>
                                <a:rect l="0" t="0" r="r" b="b"/>
                                <a:pathLst>
                                  <a:path w="70" h="75">
                                    <a:moveTo>
                                      <a:pt x="0" y="15"/>
                                    </a:moveTo>
                                    <a:lnTo>
                                      <a:pt x="15" y="25"/>
                                    </a:lnTo>
                                    <a:lnTo>
                                      <a:pt x="15" y="25"/>
                                    </a:lnTo>
                                    <a:lnTo>
                                      <a:pt x="35" y="50"/>
                                    </a:lnTo>
                                    <a:lnTo>
                                      <a:pt x="55" y="75"/>
                                    </a:lnTo>
                                    <a:lnTo>
                                      <a:pt x="70" y="65"/>
                                    </a:lnTo>
                                    <a:lnTo>
                                      <a:pt x="70" y="65"/>
                                    </a:lnTo>
                                    <a:lnTo>
                                      <a:pt x="50" y="35"/>
                                    </a:lnTo>
                                    <a:lnTo>
                                      <a:pt x="25" y="10"/>
                                    </a:lnTo>
                                    <a:lnTo>
                                      <a:pt x="15" y="0"/>
                                    </a:lnTo>
                                    <a:lnTo>
                                      <a:pt x="0" y="1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ABDB5E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209" name="Freeform 161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1859" y="10"/>
                                <a:ext cx="65" cy="8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10"/>
                                  </a:cxn>
                                  <a:cxn ang="0">
                                    <a:pos x="0" y="10"/>
                                  </a:cxn>
                                  <a:cxn ang="0">
                                    <a:pos x="55" y="80"/>
                                  </a:cxn>
                                  <a:cxn ang="0">
                                    <a:pos x="65" y="70"/>
                                  </a:cxn>
                                  <a:cxn ang="0">
                                    <a:pos x="65" y="70"/>
                                  </a:cxn>
                                  <a:cxn ang="0">
                                    <a:pos x="10" y="0"/>
                                  </a:cxn>
                                  <a:cxn ang="0">
                                    <a:pos x="0" y="10"/>
                                  </a:cxn>
                                </a:cxnLst>
                                <a:rect l="0" t="0" r="r" b="b"/>
                                <a:pathLst>
                                  <a:path w="65" h="80">
                                    <a:moveTo>
                                      <a:pt x="0" y="10"/>
                                    </a:moveTo>
                                    <a:lnTo>
                                      <a:pt x="0" y="10"/>
                                    </a:lnTo>
                                    <a:lnTo>
                                      <a:pt x="55" y="80"/>
                                    </a:lnTo>
                                    <a:lnTo>
                                      <a:pt x="65" y="70"/>
                                    </a:lnTo>
                                    <a:lnTo>
                                      <a:pt x="65" y="70"/>
                                    </a:lnTo>
                                    <a:lnTo>
                                      <a:pt x="10" y="0"/>
                                    </a:lnTo>
                                    <a:lnTo>
                                      <a:pt x="0" y="1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ABDB5E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210" name="Freeform 162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1433" y="25"/>
                                <a:ext cx="75" cy="75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10"/>
                                  </a:cxn>
                                  <a:cxn ang="0">
                                    <a:pos x="10" y="20"/>
                                  </a:cxn>
                                  <a:cxn ang="0">
                                    <a:pos x="10" y="20"/>
                                  </a:cxn>
                                  <a:cxn ang="0">
                                    <a:pos x="35" y="45"/>
                                  </a:cxn>
                                  <a:cxn ang="0">
                                    <a:pos x="65" y="75"/>
                                  </a:cxn>
                                  <a:cxn ang="0">
                                    <a:pos x="75" y="60"/>
                                  </a:cxn>
                                  <a:cxn ang="0">
                                    <a:pos x="75" y="60"/>
                                  </a:cxn>
                                  <a:cxn ang="0">
                                    <a:pos x="50" y="35"/>
                                  </a:cxn>
                                  <a:cxn ang="0">
                                    <a:pos x="25" y="5"/>
                                  </a:cxn>
                                  <a:cxn ang="0">
                                    <a:pos x="15" y="0"/>
                                  </a:cxn>
                                  <a:cxn ang="0">
                                    <a:pos x="0" y="10"/>
                                  </a:cxn>
                                </a:cxnLst>
                                <a:rect l="0" t="0" r="r" b="b"/>
                                <a:pathLst>
                                  <a:path w="75" h="75">
                                    <a:moveTo>
                                      <a:pt x="0" y="10"/>
                                    </a:moveTo>
                                    <a:lnTo>
                                      <a:pt x="10" y="20"/>
                                    </a:lnTo>
                                    <a:lnTo>
                                      <a:pt x="10" y="20"/>
                                    </a:lnTo>
                                    <a:lnTo>
                                      <a:pt x="35" y="45"/>
                                    </a:lnTo>
                                    <a:lnTo>
                                      <a:pt x="65" y="75"/>
                                    </a:lnTo>
                                    <a:lnTo>
                                      <a:pt x="75" y="60"/>
                                    </a:lnTo>
                                    <a:lnTo>
                                      <a:pt x="75" y="60"/>
                                    </a:lnTo>
                                    <a:lnTo>
                                      <a:pt x="50" y="35"/>
                                    </a:lnTo>
                                    <a:lnTo>
                                      <a:pt x="25" y="5"/>
                                    </a:lnTo>
                                    <a:lnTo>
                                      <a:pt x="15" y="0"/>
                                    </a:lnTo>
                                    <a:lnTo>
                                      <a:pt x="0" y="1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ABDB5E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211" name="Freeform 163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256" y="0"/>
                                <a:ext cx="65" cy="65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10"/>
                                  </a:cxn>
                                  <a:cxn ang="0">
                                    <a:pos x="0" y="10"/>
                                  </a:cxn>
                                  <a:cxn ang="0">
                                    <a:pos x="25" y="40"/>
                                  </a:cxn>
                                  <a:cxn ang="0">
                                    <a:pos x="50" y="65"/>
                                  </a:cxn>
                                  <a:cxn ang="0">
                                    <a:pos x="65" y="55"/>
                                  </a:cxn>
                                  <a:cxn ang="0">
                                    <a:pos x="65" y="55"/>
                                  </a:cxn>
                                  <a:cxn ang="0">
                                    <a:pos x="35" y="30"/>
                                  </a:cxn>
                                  <a:cxn ang="0">
                                    <a:pos x="15" y="0"/>
                                  </a:cxn>
                                  <a:cxn ang="0">
                                    <a:pos x="0" y="10"/>
                                  </a:cxn>
                                </a:cxnLst>
                                <a:rect l="0" t="0" r="r" b="b"/>
                                <a:pathLst>
                                  <a:path w="65" h="65">
                                    <a:moveTo>
                                      <a:pt x="0" y="10"/>
                                    </a:moveTo>
                                    <a:lnTo>
                                      <a:pt x="0" y="10"/>
                                    </a:lnTo>
                                    <a:lnTo>
                                      <a:pt x="25" y="40"/>
                                    </a:lnTo>
                                    <a:lnTo>
                                      <a:pt x="50" y="65"/>
                                    </a:lnTo>
                                    <a:lnTo>
                                      <a:pt x="65" y="55"/>
                                    </a:lnTo>
                                    <a:lnTo>
                                      <a:pt x="65" y="55"/>
                                    </a:lnTo>
                                    <a:lnTo>
                                      <a:pt x="35" y="30"/>
                                    </a:lnTo>
                                    <a:lnTo>
                                      <a:pt x="15" y="0"/>
                                    </a:lnTo>
                                    <a:lnTo>
                                      <a:pt x="0" y="1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ABDB5E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212" name="Freeform 164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1027" y="0"/>
                                <a:ext cx="50" cy="65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10"/>
                                  </a:cxn>
                                  <a:cxn ang="0">
                                    <a:pos x="0" y="10"/>
                                  </a:cxn>
                                  <a:cxn ang="0">
                                    <a:pos x="0" y="15"/>
                                  </a:cxn>
                                  <a:cxn ang="0">
                                    <a:pos x="0" y="15"/>
                                  </a:cxn>
                                  <a:cxn ang="0">
                                    <a:pos x="25" y="50"/>
                                  </a:cxn>
                                  <a:cxn ang="0">
                                    <a:pos x="40" y="60"/>
                                  </a:cxn>
                                  <a:cxn ang="0">
                                    <a:pos x="50" y="65"/>
                                  </a:cxn>
                                  <a:cxn ang="0">
                                    <a:pos x="45" y="45"/>
                                  </a:cxn>
                                  <a:cxn ang="0">
                                    <a:pos x="45" y="45"/>
                                  </a:cxn>
                                  <a:cxn ang="0">
                                    <a:pos x="45" y="45"/>
                                  </a:cxn>
                                  <a:cxn ang="0">
                                    <a:pos x="45" y="45"/>
                                  </a:cxn>
                                  <a:cxn ang="0">
                                    <a:pos x="40" y="35"/>
                                  </a:cxn>
                                  <a:cxn ang="0">
                                    <a:pos x="20" y="10"/>
                                  </a:cxn>
                                  <a:cxn ang="0">
                                    <a:pos x="20" y="10"/>
                                  </a:cxn>
                                  <a:cxn ang="0">
                                    <a:pos x="10" y="0"/>
                                  </a:cxn>
                                  <a:cxn ang="0">
                                    <a:pos x="0" y="10"/>
                                  </a:cxn>
                                </a:cxnLst>
                                <a:rect l="0" t="0" r="r" b="b"/>
                                <a:pathLst>
                                  <a:path w="50" h="65">
                                    <a:moveTo>
                                      <a:pt x="0" y="10"/>
                                    </a:moveTo>
                                    <a:lnTo>
                                      <a:pt x="0" y="10"/>
                                    </a:lnTo>
                                    <a:lnTo>
                                      <a:pt x="0" y="15"/>
                                    </a:lnTo>
                                    <a:lnTo>
                                      <a:pt x="0" y="15"/>
                                    </a:lnTo>
                                    <a:lnTo>
                                      <a:pt x="25" y="50"/>
                                    </a:lnTo>
                                    <a:lnTo>
                                      <a:pt x="40" y="60"/>
                                    </a:lnTo>
                                    <a:lnTo>
                                      <a:pt x="50" y="65"/>
                                    </a:lnTo>
                                    <a:lnTo>
                                      <a:pt x="45" y="45"/>
                                    </a:lnTo>
                                    <a:lnTo>
                                      <a:pt x="45" y="45"/>
                                    </a:lnTo>
                                    <a:lnTo>
                                      <a:pt x="45" y="45"/>
                                    </a:lnTo>
                                    <a:lnTo>
                                      <a:pt x="45" y="45"/>
                                    </a:lnTo>
                                    <a:lnTo>
                                      <a:pt x="40" y="35"/>
                                    </a:lnTo>
                                    <a:lnTo>
                                      <a:pt x="20" y="10"/>
                                    </a:lnTo>
                                    <a:lnTo>
                                      <a:pt x="20" y="10"/>
                                    </a:lnTo>
                                    <a:lnTo>
                                      <a:pt x="10" y="0"/>
                                    </a:lnTo>
                                    <a:lnTo>
                                      <a:pt x="0" y="1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ABDB5E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213" name="Freeform 165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1182" y="10"/>
                                <a:ext cx="65" cy="7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15"/>
                                  </a:cxn>
                                  <a:cxn ang="0">
                                    <a:pos x="0" y="15"/>
                                  </a:cxn>
                                  <a:cxn ang="0">
                                    <a:pos x="25" y="45"/>
                                  </a:cxn>
                                  <a:cxn ang="0">
                                    <a:pos x="55" y="70"/>
                                  </a:cxn>
                                  <a:cxn ang="0">
                                    <a:pos x="65" y="55"/>
                                  </a:cxn>
                                  <a:cxn ang="0">
                                    <a:pos x="65" y="55"/>
                                  </a:cxn>
                                  <a:cxn ang="0">
                                    <a:pos x="40" y="30"/>
                                  </a:cxn>
                                  <a:cxn ang="0">
                                    <a:pos x="10" y="0"/>
                                  </a:cxn>
                                  <a:cxn ang="0">
                                    <a:pos x="0" y="15"/>
                                  </a:cxn>
                                </a:cxnLst>
                                <a:rect l="0" t="0" r="r" b="b"/>
                                <a:pathLst>
                                  <a:path w="65" h="70">
                                    <a:moveTo>
                                      <a:pt x="0" y="15"/>
                                    </a:moveTo>
                                    <a:lnTo>
                                      <a:pt x="0" y="15"/>
                                    </a:lnTo>
                                    <a:lnTo>
                                      <a:pt x="25" y="45"/>
                                    </a:lnTo>
                                    <a:lnTo>
                                      <a:pt x="55" y="70"/>
                                    </a:lnTo>
                                    <a:lnTo>
                                      <a:pt x="65" y="55"/>
                                    </a:lnTo>
                                    <a:lnTo>
                                      <a:pt x="65" y="55"/>
                                    </a:lnTo>
                                    <a:lnTo>
                                      <a:pt x="40" y="30"/>
                                    </a:lnTo>
                                    <a:lnTo>
                                      <a:pt x="10" y="0"/>
                                    </a:lnTo>
                                    <a:lnTo>
                                      <a:pt x="0" y="1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ABDB5E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</a:grpSp>
                      </lc:lockedCanvas>
                    </a:graphicData>
                  </a:graphic>
                </wp:inline>
              </w:drawing>
            </w:r>
            <w:r w:rsidR="00FA7461">
              <w:t xml:space="preserve"> </w:t>
            </w:r>
            <w:r w:rsidR="009D4821">
              <w:t xml:space="preserve">        </w:t>
            </w:r>
            <w:r w:rsidR="00FA7461" w:rsidRPr="00FA7461">
              <w:rPr>
                <w:rFonts w:ascii="Hand writing Mutlu" w:hAnsi="Hand writing Mutlu"/>
                <w:sz w:val="96"/>
                <w:szCs w:val="96"/>
              </w:rPr>
              <w:t>ağaç</w:t>
            </w:r>
          </w:p>
          <w:p w:rsidR="00FA7461" w:rsidRPr="00FA7461" w:rsidRDefault="00FA7461" w:rsidP="00A17368">
            <w:pPr>
              <w:spacing w:after="0" w:line="240" w:lineRule="auto"/>
              <w:rPr>
                <w:sz w:val="144"/>
                <w:szCs w:val="144"/>
              </w:rPr>
            </w:pPr>
            <w:r w:rsidRPr="00FA7461">
              <w:rPr>
                <w:rFonts w:ascii="Hand writing Mutlu" w:hAnsi="Hand writing Mutlu"/>
                <w:sz w:val="144"/>
                <w:szCs w:val="144"/>
              </w:rPr>
              <w:t xml:space="preserve">Ğ </w:t>
            </w:r>
            <w:r>
              <w:rPr>
                <w:rFonts w:ascii="Hand writing Mutlu" w:hAnsi="Hand writing Mutlu"/>
                <w:sz w:val="144"/>
                <w:szCs w:val="144"/>
              </w:rPr>
              <w:t xml:space="preserve">     </w:t>
            </w:r>
            <w:r w:rsidR="009D4821">
              <w:rPr>
                <w:rFonts w:ascii="Hand writing Mutlu" w:hAnsi="Hand writing Mutlu"/>
                <w:sz w:val="144"/>
                <w:szCs w:val="144"/>
              </w:rPr>
              <w:t xml:space="preserve"> </w:t>
            </w:r>
            <w:r>
              <w:rPr>
                <w:rFonts w:ascii="Hand writing Mutlu" w:hAnsi="Hand writing Mutlu"/>
                <w:sz w:val="144"/>
                <w:szCs w:val="144"/>
              </w:rPr>
              <w:t xml:space="preserve"> </w:t>
            </w:r>
            <w:r w:rsidRPr="00FA7461">
              <w:rPr>
                <w:rFonts w:ascii="Hand writing Mutlu" w:hAnsi="Hand writing Mutlu"/>
                <w:sz w:val="144"/>
                <w:szCs w:val="144"/>
              </w:rPr>
              <w:lastRenderedPageBreak/>
              <w:t>ğ</w:t>
            </w:r>
          </w:p>
        </w:tc>
      </w:tr>
    </w:tbl>
    <w:p w:rsidR="000F6741" w:rsidRDefault="000F674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72"/>
        <w:gridCol w:w="7072"/>
      </w:tblGrid>
      <w:tr w:rsidR="000F6741" w:rsidRPr="00A17368" w:rsidTr="00A17368">
        <w:trPr>
          <w:trHeight w:val="8646"/>
        </w:trPr>
        <w:tc>
          <w:tcPr>
            <w:tcW w:w="7072" w:type="dxa"/>
          </w:tcPr>
          <w:p w:rsidR="000F6741" w:rsidRDefault="000F6741" w:rsidP="00A17368">
            <w:pPr>
              <w:spacing w:after="0" w:line="240" w:lineRule="auto"/>
              <w:rPr>
                <w:rFonts w:ascii="Hand writing Mutlu" w:hAnsi="Hand writing Mutlu"/>
                <w:sz w:val="96"/>
                <w:szCs w:val="96"/>
              </w:rPr>
            </w:pPr>
            <w:r>
              <w:lastRenderedPageBreak/>
              <w:br w:type="page"/>
            </w:r>
            <w:r w:rsidR="00741144" w:rsidRPr="00741144">
              <w:rPr>
                <w:noProof/>
                <w:lang w:eastAsia="tr-TR"/>
              </w:rPr>
              <w:drawing>
                <wp:inline distT="0" distB="0" distL="0" distR="0">
                  <wp:extent cx="2819400" cy="3676650"/>
                  <wp:effectExtent l="19050" t="0" r="0" b="0"/>
                  <wp:docPr id="26" name="Nesne 10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2819400" cy="2190750"/>
                            <a:chOff x="0" y="0"/>
                            <a:chExt cx="2819400" cy="2190750"/>
                          </a:xfrm>
                        </a:grpSpPr>
                        <a:grpSp>
                          <a:nvGrpSpPr>
                            <a:cNvPr id="2216" name="Group 168"/>
                            <a:cNvGrpSpPr>
                              <a:grpSpLocks/>
                            </a:cNvGrpSpPr>
                          </a:nvGrpSpPr>
                          <a:grpSpPr bwMode="auto">
                            <a:xfrm>
                              <a:off x="0" y="0"/>
                              <a:ext cx="2819400" cy="2190750"/>
                              <a:chOff x="0" y="0"/>
                              <a:chExt cx="1420" cy="2650"/>
                            </a:xfrm>
                          </a:grpSpPr>
                          <a:sp>
                            <a:nvSpPr>
                              <a:cNvPr id="2217" name="Freeform 169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628" y="867"/>
                                <a:ext cx="364" cy="20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200"/>
                                  </a:cxn>
                                  <a:cxn ang="0">
                                    <a:pos x="0" y="200"/>
                                  </a:cxn>
                                  <a:cxn ang="0">
                                    <a:pos x="15" y="161"/>
                                  </a:cxn>
                                  <a:cxn ang="0">
                                    <a:pos x="45" y="122"/>
                                  </a:cxn>
                                  <a:cxn ang="0">
                                    <a:pos x="79" y="83"/>
                                  </a:cxn>
                                  <a:cxn ang="0">
                                    <a:pos x="104" y="63"/>
                                  </a:cxn>
                                  <a:cxn ang="0">
                                    <a:pos x="128" y="44"/>
                                  </a:cxn>
                                  <a:cxn ang="0">
                                    <a:pos x="158" y="24"/>
                                  </a:cxn>
                                  <a:cxn ang="0">
                                    <a:pos x="192" y="15"/>
                                  </a:cxn>
                                  <a:cxn ang="0">
                                    <a:pos x="231" y="5"/>
                                  </a:cxn>
                                  <a:cxn ang="0">
                                    <a:pos x="271" y="0"/>
                                  </a:cxn>
                                  <a:cxn ang="0">
                                    <a:pos x="315" y="0"/>
                                  </a:cxn>
                                  <a:cxn ang="0">
                                    <a:pos x="364" y="5"/>
                                  </a:cxn>
                                  <a:cxn ang="0">
                                    <a:pos x="364" y="5"/>
                                  </a:cxn>
                                  <a:cxn ang="0">
                                    <a:pos x="344" y="39"/>
                                  </a:cxn>
                                  <a:cxn ang="0">
                                    <a:pos x="320" y="73"/>
                                  </a:cxn>
                                  <a:cxn ang="0">
                                    <a:pos x="281" y="112"/>
                                  </a:cxn>
                                  <a:cxn ang="0">
                                    <a:pos x="261" y="132"/>
                                  </a:cxn>
                                  <a:cxn ang="0">
                                    <a:pos x="231" y="151"/>
                                  </a:cxn>
                                  <a:cxn ang="0">
                                    <a:pos x="202" y="166"/>
                                  </a:cxn>
                                  <a:cxn ang="0">
                                    <a:pos x="168" y="180"/>
                                  </a:cxn>
                                  <a:cxn ang="0">
                                    <a:pos x="133" y="190"/>
                                  </a:cxn>
                                  <a:cxn ang="0">
                                    <a:pos x="89" y="200"/>
                                  </a:cxn>
                                  <a:cxn ang="0">
                                    <a:pos x="45" y="200"/>
                                  </a:cxn>
                                  <a:cxn ang="0">
                                    <a:pos x="0" y="200"/>
                                  </a:cxn>
                                  <a:cxn ang="0">
                                    <a:pos x="0" y="200"/>
                                  </a:cxn>
                                </a:cxnLst>
                                <a:rect l="0" t="0" r="r" b="b"/>
                                <a:pathLst>
                                  <a:path w="364" h="200">
                                    <a:moveTo>
                                      <a:pt x="0" y="200"/>
                                    </a:moveTo>
                                    <a:lnTo>
                                      <a:pt x="0" y="200"/>
                                    </a:lnTo>
                                    <a:lnTo>
                                      <a:pt x="15" y="161"/>
                                    </a:lnTo>
                                    <a:lnTo>
                                      <a:pt x="45" y="122"/>
                                    </a:lnTo>
                                    <a:lnTo>
                                      <a:pt x="79" y="83"/>
                                    </a:lnTo>
                                    <a:lnTo>
                                      <a:pt x="104" y="63"/>
                                    </a:lnTo>
                                    <a:lnTo>
                                      <a:pt x="128" y="44"/>
                                    </a:lnTo>
                                    <a:lnTo>
                                      <a:pt x="158" y="24"/>
                                    </a:lnTo>
                                    <a:lnTo>
                                      <a:pt x="192" y="15"/>
                                    </a:lnTo>
                                    <a:lnTo>
                                      <a:pt x="231" y="5"/>
                                    </a:lnTo>
                                    <a:lnTo>
                                      <a:pt x="271" y="0"/>
                                    </a:lnTo>
                                    <a:lnTo>
                                      <a:pt x="315" y="0"/>
                                    </a:lnTo>
                                    <a:lnTo>
                                      <a:pt x="364" y="5"/>
                                    </a:lnTo>
                                    <a:lnTo>
                                      <a:pt x="364" y="5"/>
                                    </a:lnTo>
                                    <a:lnTo>
                                      <a:pt x="344" y="39"/>
                                    </a:lnTo>
                                    <a:lnTo>
                                      <a:pt x="320" y="73"/>
                                    </a:lnTo>
                                    <a:lnTo>
                                      <a:pt x="281" y="112"/>
                                    </a:lnTo>
                                    <a:lnTo>
                                      <a:pt x="261" y="132"/>
                                    </a:lnTo>
                                    <a:lnTo>
                                      <a:pt x="231" y="151"/>
                                    </a:lnTo>
                                    <a:lnTo>
                                      <a:pt x="202" y="166"/>
                                    </a:lnTo>
                                    <a:lnTo>
                                      <a:pt x="168" y="180"/>
                                    </a:lnTo>
                                    <a:lnTo>
                                      <a:pt x="133" y="190"/>
                                    </a:lnTo>
                                    <a:lnTo>
                                      <a:pt x="89" y="200"/>
                                    </a:lnTo>
                                    <a:lnTo>
                                      <a:pt x="45" y="200"/>
                                    </a:lnTo>
                                    <a:lnTo>
                                      <a:pt x="0" y="200"/>
                                    </a:lnTo>
                                    <a:lnTo>
                                      <a:pt x="0" y="20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CC533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218" name="Freeform 170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299" y="1125"/>
                                <a:ext cx="546" cy="1525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236" y="434"/>
                                  </a:cxn>
                                  <a:cxn ang="0">
                                    <a:pos x="221" y="434"/>
                                  </a:cxn>
                                  <a:cxn ang="0">
                                    <a:pos x="128" y="473"/>
                                  </a:cxn>
                                  <a:cxn ang="0">
                                    <a:pos x="74" y="512"/>
                                  </a:cxn>
                                  <a:cxn ang="0">
                                    <a:pos x="30" y="570"/>
                                  </a:cxn>
                                  <a:cxn ang="0">
                                    <a:pos x="0" y="648"/>
                                  </a:cxn>
                                  <a:cxn ang="0">
                                    <a:pos x="10" y="760"/>
                                  </a:cxn>
                                  <a:cxn ang="0">
                                    <a:pos x="54" y="902"/>
                                  </a:cxn>
                                  <a:cxn ang="0">
                                    <a:pos x="118" y="1048"/>
                                  </a:cxn>
                                  <a:cxn ang="0">
                                    <a:pos x="202" y="1277"/>
                                  </a:cxn>
                                  <a:cxn ang="0">
                                    <a:pos x="231" y="1423"/>
                                  </a:cxn>
                                  <a:cxn ang="0">
                                    <a:pos x="241" y="1506"/>
                                  </a:cxn>
                                  <a:cxn ang="0">
                                    <a:pos x="266" y="1516"/>
                                  </a:cxn>
                                  <a:cxn ang="0">
                                    <a:pos x="325" y="1525"/>
                                  </a:cxn>
                                  <a:cxn ang="0">
                                    <a:pos x="374" y="1520"/>
                                  </a:cxn>
                                  <a:cxn ang="0">
                                    <a:pos x="398" y="1501"/>
                                  </a:cxn>
                                  <a:cxn ang="0">
                                    <a:pos x="413" y="1467"/>
                                  </a:cxn>
                                  <a:cxn ang="0">
                                    <a:pos x="418" y="1443"/>
                                  </a:cxn>
                                  <a:cxn ang="0">
                                    <a:pos x="433" y="1243"/>
                                  </a:cxn>
                                  <a:cxn ang="0">
                                    <a:pos x="472" y="980"/>
                                  </a:cxn>
                                  <a:cxn ang="0">
                                    <a:pos x="492" y="902"/>
                                  </a:cxn>
                                  <a:cxn ang="0">
                                    <a:pos x="546" y="702"/>
                                  </a:cxn>
                                  <a:cxn ang="0">
                                    <a:pos x="546" y="643"/>
                                  </a:cxn>
                                  <a:cxn ang="0">
                                    <a:pos x="536" y="585"/>
                                  </a:cxn>
                                  <a:cxn ang="0">
                                    <a:pos x="506" y="531"/>
                                  </a:cxn>
                                  <a:cxn ang="0">
                                    <a:pos x="457" y="483"/>
                                  </a:cxn>
                                  <a:cxn ang="0">
                                    <a:pos x="384" y="434"/>
                                  </a:cxn>
                                  <a:cxn ang="0">
                                    <a:pos x="521" y="49"/>
                                  </a:cxn>
                                  <a:cxn ang="0">
                                    <a:pos x="433" y="20"/>
                                  </a:cxn>
                                  <a:cxn ang="0">
                                    <a:pos x="305" y="0"/>
                                  </a:cxn>
                                  <a:cxn ang="0">
                                    <a:pos x="202" y="0"/>
                                  </a:cxn>
                                  <a:cxn ang="0">
                                    <a:pos x="133" y="15"/>
                                  </a:cxn>
                                  <a:cxn ang="0">
                                    <a:pos x="99" y="25"/>
                                  </a:cxn>
                                </a:cxnLst>
                                <a:rect l="0" t="0" r="r" b="b"/>
                                <a:pathLst>
                                  <a:path w="546" h="1525">
                                    <a:moveTo>
                                      <a:pt x="99" y="25"/>
                                    </a:moveTo>
                                    <a:lnTo>
                                      <a:pt x="236" y="434"/>
                                    </a:lnTo>
                                    <a:lnTo>
                                      <a:pt x="236" y="434"/>
                                    </a:lnTo>
                                    <a:lnTo>
                                      <a:pt x="221" y="434"/>
                                    </a:lnTo>
                                    <a:lnTo>
                                      <a:pt x="182" y="449"/>
                                    </a:lnTo>
                                    <a:lnTo>
                                      <a:pt x="128" y="473"/>
                                    </a:lnTo>
                                    <a:lnTo>
                                      <a:pt x="99" y="488"/>
                                    </a:lnTo>
                                    <a:lnTo>
                                      <a:pt x="74" y="512"/>
                                    </a:lnTo>
                                    <a:lnTo>
                                      <a:pt x="49" y="536"/>
                                    </a:lnTo>
                                    <a:lnTo>
                                      <a:pt x="30" y="570"/>
                                    </a:lnTo>
                                    <a:lnTo>
                                      <a:pt x="10" y="604"/>
                                    </a:lnTo>
                                    <a:lnTo>
                                      <a:pt x="0" y="648"/>
                                    </a:lnTo>
                                    <a:lnTo>
                                      <a:pt x="0" y="702"/>
                                    </a:lnTo>
                                    <a:lnTo>
                                      <a:pt x="10" y="760"/>
                                    </a:lnTo>
                                    <a:lnTo>
                                      <a:pt x="25" y="824"/>
                                    </a:lnTo>
                                    <a:lnTo>
                                      <a:pt x="54" y="902"/>
                                    </a:lnTo>
                                    <a:lnTo>
                                      <a:pt x="54" y="902"/>
                                    </a:lnTo>
                                    <a:lnTo>
                                      <a:pt x="118" y="1048"/>
                                    </a:lnTo>
                                    <a:lnTo>
                                      <a:pt x="167" y="1170"/>
                                    </a:lnTo>
                                    <a:lnTo>
                                      <a:pt x="202" y="1277"/>
                                    </a:lnTo>
                                    <a:lnTo>
                                      <a:pt x="221" y="1360"/>
                                    </a:lnTo>
                                    <a:lnTo>
                                      <a:pt x="231" y="1423"/>
                                    </a:lnTo>
                                    <a:lnTo>
                                      <a:pt x="236" y="1472"/>
                                    </a:lnTo>
                                    <a:lnTo>
                                      <a:pt x="241" y="1506"/>
                                    </a:lnTo>
                                    <a:lnTo>
                                      <a:pt x="241" y="1506"/>
                                    </a:lnTo>
                                    <a:lnTo>
                                      <a:pt x="266" y="1516"/>
                                    </a:lnTo>
                                    <a:lnTo>
                                      <a:pt x="295" y="1525"/>
                                    </a:lnTo>
                                    <a:lnTo>
                                      <a:pt x="325" y="1525"/>
                                    </a:lnTo>
                                    <a:lnTo>
                                      <a:pt x="359" y="1525"/>
                                    </a:lnTo>
                                    <a:lnTo>
                                      <a:pt x="374" y="1520"/>
                                    </a:lnTo>
                                    <a:lnTo>
                                      <a:pt x="388" y="1511"/>
                                    </a:lnTo>
                                    <a:lnTo>
                                      <a:pt x="398" y="1501"/>
                                    </a:lnTo>
                                    <a:lnTo>
                                      <a:pt x="408" y="1486"/>
                                    </a:lnTo>
                                    <a:lnTo>
                                      <a:pt x="413" y="1467"/>
                                    </a:lnTo>
                                    <a:lnTo>
                                      <a:pt x="418" y="1443"/>
                                    </a:lnTo>
                                    <a:lnTo>
                                      <a:pt x="418" y="1443"/>
                                    </a:lnTo>
                                    <a:lnTo>
                                      <a:pt x="423" y="1384"/>
                                    </a:lnTo>
                                    <a:lnTo>
                                      <a:pt x="433" y="1243"/>
                                    </a:lnTo>
                                    <a:lnTo>
                                      <a:pt x="457" y="1062"/>
                                    </a:lnTo>
                                    <a:lnTo>
                                      <a:pt x="472" y="980"/>
                                    </a:lnTo>
                                    <a:lnTo>
                                      <a:pt x="492" y="902"/>
                                    </a:lnTo>
                                    <a:lnTo>
                                      <a:pt x="492" y="902"/>
                                    </a:lnTo>
                                    <a:lnTo>
                                      <a:pt x="531" y="765"/>
                                    </a:lnTo>
                                    <a:lnTo>
                                      <a:pt x="546" y="702"/>
                                    </a:lnTo>
                                    <a:lnTo>
                                      <a:pt x="546" y="673"/>
                                    </a:lnTo>
                                    <a:lnTo>
                                      <a:pt x="546" y="643"/>
                                    </a:lnTo>
                                    <a:lnTo>
                                      <a:pt x="546" y="614"/>
                                    </a:lnTo>
                                    <a:lnTo>
                                      <a:pt x="536" y="585"/>
                                    </a:lnTo>
                                    <a:lnTo>
                                      <a:pt x="526" y="561"/>
                                    </a:lnTo>
                                    <a:lnTo>
                                      <a:pt x="506" y="531"/>
                                    </a:lnTo>
                                    <a:lnTo>
                                      <a:pt x="487" y="507"/>
                                    </a:lnTo>
                                    <a:lnTo>
                                      <a:pt x="457" y="483"/>
                                    </a:lnTo>
                                    <a:lnTo>
                                      <a:pt x="423" y="458"/>
                                    </a:lnTo>
                                    <a:lnTo>
                                      <a:pt x="384" y="434"/>
                                    </a:lnTo>
                                    <a:lnTo>
                                      <a:pt x="521" y="49"/>
                                    </a:lnTo>
                                    <a:lnTo>
                                      <a:pt x="521" y="49"/>
                                    </a:lnTo>
                                    <a:lnTo>
                                      <a:pt x="477" y="34"/>
                                    </a:lnTo>
                                    <a:lnTo>
                                      <a:pt x="433" y="20"/>
                                    </a:lnTo>
                                    <a:lnTo>
                                      <a:pt x="374" y="10"/>
                                    </a:lnTo>
                                    <a:lnTo>
                                      <a:pt x="305" y="0"/>
                                    </a:lnTo>
                                    <a:lnTo>
                                      <a:pt x="236" y="0"/>
                                    </a:lnTo>
                                    <a:lnTo>
                                      <a:pt x="202" y="0"/>
                                    </a:lnTo>
                                    <a:lnTo>
                                      <a:pt x="167" y="5"/>
                                    </a:lnTo>
                                    <a:lnTo>
                                      <a:pt x="133" y="15"/>
                                    </a:lnTo>
                                    <a:lnTo>
                                      <a:pt x="99" y="25"/>
                                    </a:lnTo>
                                    <a:lnTo>
                                      <a:pt x="99" y="2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219" name="Freeform 171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393" y="1159"/>
                                <a:ext cx="545" cy="1477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235" y="419"/>
                                  </a:cxn>
                                  <a:cxn ang="0">
                                    <a:pos x="221" y="424"/>
                                  </a:cxn>
                                  <a:cxn ang="0">
                                    <a:pos x="127" y="458"/>
                                  </a:cxn>
                                  <a:cxn ang="0">
                                    <a:pos x="73" y="497"/>
                                  </a:cxn>
                                  <a:cxn ang="0">
                                    <a:pos x="24" y="551"/>
                                  </a:cxn>
                                  <a:cxn ang="0">
                                    <a:pos x="0" y="629"/>
                                  </a:cxn>
                                  <a:cxn ang="0">
                                    <a:pos x="5" y="736"/>
                                  </a:cxn>
                                  <a:cxn ang="0">
                                    <a:pos x="54" y="873"/>
                                  </a:cxn>
                                  <a:cxn ang="0">
                                    <a:pos x="118" y="1014"/>
                                  </a:cxn>
                                  <a:cxn ang="0">
                                    <a:pos x="196" y="1233"/>
                                  </a:cxn>
                                  <a:cxn ang="0">
                                    <a:pos x="231" y="1374"/>
                                  </a:cxn>
                                  <a:cxn ang="0">
                                    <a:pos x="235" y="1457"/>
                                  </a:cxn>
                                  <a:cxn ang="0">
                                    <a:pos x="265" y="1462"/>
                                  </a:cxn>
                                  <a:cxn ang="0">
                                    <a:pos x="324" y="1477"/>
                                  </a:cxn>
                                  <a:cxn ang="0">
                                    <a:pos x="373" y="1467"/>
                                  </a:cxn>
                                  <a:cxn ang="0">
                                    <a:pos x="398" y="1448"/>
                                  </a:cxn>
                                  <a:cxn ang="0">
                                    <a:pos x="412" y="1418"/>
                                  </a:cxn>
                                  <a:cxn ang="0">
                                    <a:pos x="412" y="1394"/>
                                  </a:cxn>
                                  <a:cxn ang="0">
                                    <a:pos x="432" y="1199"/>
                                  </a:cxn>
                                  <a:cxn ang="0">
                                    <a:pos x="471" y="946"/>
                                  </a:cxn>
                                  <a:cxn ang="0">
                                    <a:pos x="491" y="873"/>
                                  </a:cxn>
                                  <a:cxn ang="0">
                                    <a:pos x="540" y="683"/>
                                  </a:cxn>
                                  <a:cxn ang="0">
                                    <a:pos x="545" y="624"/>
                                  </a:cxn>
                                  <a:cxn ang="0">
                                    <a:pos x="535" y="570"/>
                                  </a:cxn>
                                  <a:cxn ang="0">
                                    <a:pos x="506" y="517"/>
                                  </a:cxn>
                                  <a:cxn ang="0">
                                    <a:pos x="457" y="468"/>
                                  </a:cxn>
                                  <a:cxn ang="0">
                                    <a:pos x="378" y="419"/>
                                  </a:cxn>
                                  <a:cxn ang="0">
                                    <a:pos x="516" y="49"/>
                                  </a:cxn>
                                  <a:cxn ang="0">
                                    <a:pos x="427" y="25"/>
                                  </a:cxn>
                                  <a:cxn ang="0">
                                    <a:pos x="304" y="5"/>
                                  </a:cxn>
                                  <a:cxn ang="0">
                                    <a:pos x="162" y="10"/>
                                  </a:cxn>
                                  <a:cxn ang="0">
                                    <a:pos x="98" y="30"/>
                                  </a:cxn>
                                </a:cxnLst>
                                <a:rect l="0" t="0" r="r" b="b"/>
                                <a:pathLst>
                                  <a:path w="545" h="1477">
                                    <a:moveTo>
                                      <a:pt x="98" y="30"/>
                                    </a:moveTo>
                                    <a:lnTo>
                                      <a:pt x="235" y="419"/>
                                    </a:lnTo>
                                    <a:lnTo>
                                      <a:pt x="235" y="419"/>
                                    </a:lnTo>
                                    <a:lnTo>
                                      <a:pt x="221" y="424"/>
                                    </a:lnTo>
                                    <a:lnTo>
                                      <a:pt x="181" y="434"/>
                                    </a:lnTo>
                                    <a:lnTo>
                                      <a:pt x="127" y="458"/>
                                    </a:lnTo>
                                    <a:lnTo>
                                      <a:pt x="98" y="473"/>
                                    </a:lnTo>
                                    <a:lnTo>
                                      <a:pt x="73" y="497"/>
                                    </a:lnTo>
                                    <a:lnTo>
                                      <a:pt x="44" y="522"/>
                                    </a:lnTo>
                                    <a:lnTo>
                                      <a:pt x="24" y="551"/>
                                    </a:lnTo>
                                    <a:lnTo>
                                      <a:pt x="9" y="590"/>
                                    </a:lnTo>
                                    <a:lnTo>
                                      <a:pt x="0" y="629"/>
                                    </a:lnTo>
                                    <a:lnTo>
                                      <a:pt x="0" y="678"/>
                                    </a:lnTo>
                                    <a:lnTo>
                                      <a:pt x="5" y="736"/>
                                    </a:lnTo>
                                    <a:lnTo>
                                      <a:pt x="24" y="799"/>
                                    </a:lnTo>
                                    <a:lnTo>
                                      <a:pt x="54" y="873"/>
                                    </a:lnTo>
                                    <a:lnTo>
                                      <a:pt x="54" y="873"/>
                                    </a:lnTo>
                                    <a:lnTo>
                                      <a:pt x="118" y="1014"/>
                                    </a:lnTo>
                                    <a:lnTo>
                                      <a:pt x="167" y="1131"/>
                                    </a:lnTo>
                                    <a:lnTo>
                                      <a:pt x="196" y="1233"/>
                                    </a:lnTo>
                                    <a:lnTo>
                                      <a:pt x="221" y="1316"/>
                                    </a:lnTo>
                                    <a:lnTo>
                                      <a:pt x="231" y="1374"/>
                                    </a:lnTo>
                                    <a:lnTo>
                                      <a:pt x="235" y="1418"/>
                                    </a:lnTo>
                                    <a:lnTo>
                                      <a:pt x="235" y="1457"/>
                                    </a:lnTo>
                                    <a:lnTo>
                                      <a:pt x="235" y="1457"/>
                                    </a:lnTo>
                                    <a:lnTo>
                                      <a:pt x="265" y="1462"/>
                                    </a:lnTo>
                                    <a:lnTo>
                                      <a:pt x="290" y="1472"/>
                                    </a:lnTo>
                                    <a:lnTo>
                                      <a:pt x="324" y="1477"/>
                                    </a:lnTo>
                                    <a:lnTo>
                                      <a:pt x="358" y="1472"/>
                                    </a:lnTo>
                                    <a:lnTo>
                                      <a:pt x="373" y="1467"/>
                                    </a:lnTo>
                                    <a:lnTo>
                                      <a:pt x="383" y="1462"/>
                                    </a:lnTo>
                                    <a:lnTo>
                                      <a:pt x="398" y="1448"/>
                                    </a:lnTo>
                                    <a:lnTo>
                                      <a:pt x="407" y="1433"/>
                                    </a:lnTo>
                                    <a:lnTo>
                                      <a:pt x="412" y="1418"/>
                                    </a:lnTo>
                                    <a:lnTo>
                                      <a:pt x="412" y="1394"/>
                                    </a:lnTo>
                                    <a:lnTo>
                                      <a:pt x="412" y="1394"/>
                                    </a:lnTo>
                                    <a:lnTo>
                                      <a:pt x="417" y="1335"/>
                                    </a:lnTo>
                                    <a:lnTo>
                                      <a:pt x="432" y="1199"/>
                                    </a:lnTo>
                                    <a:lnTo>
                                      <a:pt x="452" y="1028"/>
                                    </a:lnTo>
                                    <a:lnTo>
                                      <a:pt x="471" y="946"/>
                                    </a:lnTo>
                                    <a:lnTo>
                                      <a:pt x="491" y="873"/>
                                    </a:lnTo>
                                    <a:lnTo>
                                      <a:pt x="491" y="873"/>
                                    </a:lnTo>
                                    <a:lnTo>
                                      <a:pt x="530" y="741"/>
                                    </a:lnTo>
                                    <a:lnTo>
                                      <a:pt x="540" y="683"/>
                                    </a:lnTo>
                                    <a:lnTo>
                                      <a:pt x="545" y="653"/>
                                    </a:lnTo>
                                    <a:lnTo>
                                      <a:pt x="545" y="624"/>
                                    </a:lnTo>
                                    <a:lnTo>
                                      <a:pt x="540" y="595"/>
                                    </a:lnTo>
                                    <a:lnTo>
                                      <a:pt x="535" y="570"/>
                                    </a:lnTo>
                                    <a:lnTo>
                                      <a:pt x="520" y="541"/>
                                    </a:lnTo>
                                    <a:lnTo>
                                      <a:pt x="506" y="517"/>
                                    </a:lnTo>
                                    <a:lnTo>
                                      <a:pt x="481" y="492"/>
                                    </a:lnTo>
                                    <a:lnTo>
                                      <a:pt x="457" y="468"/>
                                    </a:lnTo>
                                    <a:lnTo>
                                      <a:pt x="422" y="444"/>
                                    </a:lnTo>
                                    <a:lnTo>
                                      <a:pt x="378" y="419"/>
                                    </a:lnTo>
                                    <a:lnTo>
                                      <a:pt x="516" y="49"/>
                                    </a:lnTo>
                                    <a:lnTo>
                                      <a:pt x="516" y="49"/>
                                    </a:lnTo>
                                    <a:lnTo>
                                      <a:pt x="476" y="39"/>
                                    </a:lnTo>
                                    <a:lnTo>
                                      <a:pt x="427" y="25"/>
                                    </a:lnTo>
                                    <a:lnTo>
                                      <a:pt x="368" y="15"/>
                                    </a:lnTo>
                                    <a:lnTo>
                                      <a:pt x="304" y="5"/>
                                    </a:lnTo>
                                    <a:lnTo>
                                      <a:pt x="231" y="0"/>
                                    </a:lnTo>
                                    <a:lnTo>
                                      <a:pt x="162" y="10"/>
                                    </a:lnTo>
                                    <a:lnTo>
                                      <a:pt x="127" y="15"/>
                                    </a:lnTo>
                                    <a:lnTo>
                                      <a:pt x="98" y="30"/>
                                    </a:lnTo>
                                    <a:lnTo>
                                      <a:pt x="98" y="3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BDCF5D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220" name="Freeform 172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786" y="0"/>
                                <a:ext cx="634" cy="72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260" y="282"/>
                                  </a:cxn>
                                  <a:cxn ang="0">
                                    <a:pos x="231" y="224"/>
                                  </a:cxn>
                                  <a:cxn ang="0">
                                    <a:pos x="186" y="156"/>
                                  </a:cxn>
                                  <a:cxn ang="0">
                                    <a:pos x="137" y="117"/>
                                  </a:cxn>
                                  <a:cxn ang="0">
                                    <a:pos x="98" y="107"/>
                                  </a:cxn>
                                  <a:cxn ang="0">
                                    <a:pos x="78" y="107"/>
                                  </a:cxn>
                                  <a:cxn ang="0">
                                    <a:pos x="39" y="117"/>
                                  </a:cxn>
                                  <a:cxn ang="0">
                                    <a:pos x="14" y="136"/>
                                  </a:cxn>
                                  <a:cxn ang="0">
                                    <a:pos x="5" y="160"/>
                                  </a:cxn>
                                  <a:cxn ang="0">
                                    <a:pos x="5" y="195"/>
                                  </a:cxn>
                                  <a:cxn ang="0">
                                    <a:pos x="19" y="229"/>
                                  </a:cxn>
                                  <a:cxn ang="0">
                                    <a:pos x="49" y="263"/>
                                  </a:cxn>
                                  <a:cxn ang="0">
                                    <a:pos x="98" y="292"/>
                                  </a:cxn>
                                  <a:cxn ang="0">
                                    <a:pos x="162" y="321"/>
                                  </a:cxn>
                                  <a:cxn ang="0">
                                    <a:pos x="137" y="331"/>
                                  </a:cxn>
                                  <a:cxn ang="0">
                                    <a:pos x="93" y="365"/>
                                  </a:cxn>
                                  <a:cxn ang="0">
                                    <a:pos x="59" y="424"/>
                                  </a:cxn>
                                  <a:cxn ang="0">
                                    <a:pos x="59" y="453"/>
                                  </a:cxn>
                                  <a:cxn ang="0">
                                    <a:pos x="69" y="492"/>
                                  </a:cxn>
                                  <a:cxn ang="0">
                                    <a:pos x="93" y="526"/>
                                  </a:cxn>
                                  <a:cxn ang="0">
                                    <a:pos x="147" y="560"/>
                                  </a:cxn>
                                  <a:cxn ang="0">
                                    <a:pos x="201" y="550"/>
                                  </a:cxn>
                                  <a:cxn ang="0">
                                    <a:pos x="250" y="511"/>
                                  </a:cxn>
                                  <a:cxn ang="0">
                                    <a:pos x="265" y="477"/>
                                  </a:cxn>
                                  <a:cxn ang="0">
                                    <a:pos x="260" y="545"/>
                                  </a:cxn>
                                  <a:cxn ang="0">
                                    <a:pos x="275" y="633"/>
                                  </a:cxn>
                                  <a:cxn ang="0">
                                    <a:pos x="295" y="672"/>
                                  </a:cxn>
                                  <a:cxn ang="0">
                                    <a:pos x="324" y="701"/>
                                  </a:cxn>
                                  <a:cxn ang="0">
                                    <a:pos x="368" y="721"/>
                                  </a:cxn>
                                  <a:cxn ang="0">
                                    <a:pos x="393" y="721"/>
                                  </a:cxn>
                                  <a:cxn ang="0">
                                    <a:pos x="432" y="716"/>
                                  </a:cxn>
                                  <a:cxn ang="0">
                                    <a:pos x="457" y="696"/>
                                  </a:cxn>
                                  <a:cxn ang="0">
                                    <a:pos x="481" y="648"/>
                                  </a:cxn>
                                  <a:cxn ang="0">
                                    <a:pos x="476" y="570"/>
                                  </a:cxn>
                                  <a:cxn ang="0">
                                    <a:pos x="447" y="492"/>
                                  </a:cxn>
                                  <a:cxn ang="0">
                                    <a:pos x="466" y="497"/>
                                  </a:cxn>
                                  <a:cxn ang="0">
                                    <a:pos x="550" y="511"/>
                                  </a:cxn>
                                  <a:cxn ang="0">
                                    <a:pos x="604" y="492"/>
                                  </a:cxn>
                                  <a:cxn ang="0">
                                    <a:pos x="624" y="467"/>
                                  </a:cxn>
                                  <a:cxn ang="0">
                                    <a:pos x="634" y="453"/>
                                  </a:cxn>
                                  <a:cxn ang="0">
                                    <a:pos x="634" y="424"/>
                                  </a:cxn>
                                  <a:cxn ang="0">
                                    <a:pos x="619" y="380"/>
                                  </a:cxn>
                                  <a:cxn ang="0">
                                    <a:pos x="570" y="331"/>
                                  </a:cxn>
                                  <a:cxn ang="0">
                                    <a:pos x="521" y="302"/>
                                  </a:cxn>
                                  <a:cxn ang="0">
                                    <a:pos x="501" y="292"/>
                                  </a:cxn>
                                  <a:cxn ang="0">
                                    <a:pos x="427" y="292"/>
                                  </a:cxn>
                                  <a:cxn ang="0">
                                    <a:pos x="388" y="302"/>
                                  </a:cxn>
                                  <a:cxn ang="0">
                                    <a:pos x="427" y="263"/>
                                  </a:cxn>
                                  <a:cxn ang="0">
                                    <a:pos x="457" y="195"/>
                                  </a:cxn>
                                  <a:cxn ang="0">
                                    <a:pos x="462" y="156"/>
                                  </a:cxn>
                                  <a:cxn ang="0">
                                    <a:pos x="457" y="112"/>
                                  </a:cxn>
                                  <a:cxn ang="0">
                                    <a:pos x="432" y="68"/>
                                  </a:cxn>
                                  <a:cxn ang="0">
                                    <a:pos x="393" y="34"/>
                                  </a:cxn>
                                  <a:cxn ang="0">
                                    <a:pos x="324" y="0"/>
                                  </a:cxn>
                                  <a:cxn ang="0">
                                    <a:pos x="270" y="9"/>
                                  </a:cxn>
                                  <a:cxn ang="0">
                                    <a:pos x="236" y="48"/>
                                  </a:cxn>
                                  <a:cxn ang="0">
                                    <a:pos x="231" y="68"/>
                                  </a:cxn>
                                  <a:cxn ang="0">
                                    <a:pos x="245" y="199"/>
                                  </a:cxn>
                                  <a:cxn ang="0">
                                    <a:pos x="260" y="282"/>
                                  </a:cxn>
                                </a:cxnLst>
                                <a:rect l="0" t="0" r="r" b="b"/>
                                <a:pathLst>
                                  <a:path w="634" h="721">
                                    <a:moveTo>
                                      <a:pt x="260" y="282"/>
                                    </a:moveTo>
                                    <a:lnTo>
                                      <a:pt x="260" y="282"/>
                                    </a:lnTo>
                                    <a:lnTo>
                                      <a:pt x="245" y="253"/>
                                    </a:lnTo>
                                    <a:lnTo>
                                      <a:pt x="231" y="224"/>
                                    </a:lnTo>
                                    <a:lnTo>
                                      <a:pt x="211" y="190"/>
                                    </a:lnTo>
                                    <a:lnTo>
                                      <a:pt x="186" y="156"/>
                                    </a:lnTo>
                                    <a:lnTo>
                                      <a:pt x="152" y="131"/>
                                    </a:lnTo>
                                    <a:lnTo>
                                      <a:pt x="137" y="117"/>
                                    </a:lnTo>
                                    <a:lnTo>
                                      <a:pt x="118" y="112"/>
                                    </a:lnTo>
                                    <a:lnTo>
                                      <a:pt x="98" y="107"/>
                                    </a:lnTo>
                                    <a:lnTo>
                                      <a:pt x="78" y="107"/>
                                    </a:lnTo>
                                    <a:lnTo>
                                      <a:pt x="78" y="107"/>
                                    </a:lnTo>
                                    <a:lnTo>
                                      <a:pt x="59" y="107"/>
                                    </a:lnTo>
                                    <a:lnTo>
                                      <a:pt x="39" y="117"/>
                                    </a:lnTo>
                                    <a:lnTo>
                                      <a:pt x="29" y="121"/>
                                    </a:lnTo>
                                    <a:lnTo>
                                      <a:pt x="14" y="136"/>
                                    </a:lnTo>
                                    <a:lnTo>
                                      <a:pt x="10" y="146"/>
                                    </a:lnTo>
                                    <a:lnTo>
                                      <a:pt x="5" y="160"/>
                                    </a:lnTo>
                                    <a:lnTo>
                                      <a:pt x="0" y="175"/>
                                    </a:lnTo>
                                    <a:lnTo>
                                      <a:pt x="5" y="195"/>
                                    </a:lnTo>
                                    <a:lnTo>
                                      <a:pt x="10" y="209"/>
                                    </a:lnTo>
                                    <a:lnTo>
                                      <a:pt x="19" y="229"/>
                                    </a:lnTo>
                                    <a:lnTo>
                                      <a:pt x="34" y="243"/>
                                    </a:lnTo>
                                    <a:lnTo>
                                      <a:pt x="49" y="263"/>
                                    </a:lnTo>
                                    <a:lnTo>
                                      <a:pt x="73" y="277"/>
                                    </a:lnTo>
                                    <a:lnTo>
                                      <a:pt x="98" y="292"/>
                                    </a:lnTo>
                                    <a:lnTo>
                                      <a:pt x="127" y="307"/>
                                    </a:lnTo>
                                    <a:lnTo>
                                      <a:pt x="162" y="321"/>
                                    </a:lnTo>
                                    <a:lnTo>
                                      <a:pt x="162" y="321"/>
                                    </a:lnTo>
                                    <a:lnTo>
                                      <a:pt x="137" y="331"/>
                                    </a:lnTo>
                                    <a:lnTo>
                                      <a:pt x="118" y="346"/>
                                    </a:lnTo>
                                    <a:lnTo>
                                      <a:pt x="93" y="365"/>
                                    </a:lnTo>
                                    <a:lnTo>
                                      <a:pt x="73" y="389"/>
                                    </a:lnTo>
                                    <a:lnTo>
                                      <a:pt x="59" y="424"/>
                                    </a:lnTo>
                                    <a:lnTo>
                                      <a:pt x="59" y="438"/>
                                    </a:lnTo>
                                    <a:lnTo>
                                      <a:pt x="59" y="453"/>
                                    </a:lnTo>
                                    <a:lnTo>
                                      <a:pt x="64" y="472"/>
                                    </a:lnTo>
                                    <a:lnTo>
                                      <a:pt x="69" y="492"/>
                                    </a:lnTo>
                                    <a:lnTo>
                                      <a:pt x="69" y="492"/>
                                    </a:lnTo>
                                    <a:lnTo>
                                      <a:pt x="93" y="526"/>
                                    </a:lnTo>
                                    <a:lnTo>
                                      <a:pt x="118" y="550"/>
                                    </a:lnTo>
                                    <a:lnTo>
                                      <a:pt x="147" y="560"/>
                                    </a:lnTo>
                                    <a:lnTo>
                                      <a:pt x="172" y="560"/>
                                    </a:lnTo>
                                    <a:lnTo>
                                      <a:pt x="201" y="550"/>
                                    </a:lnTo>
                                    <a:lnTo>
                                      <a:pt x="226" y="536"/>
                                    </a:lnTo>
                                    <a:lnTo>
                                      <a:pt x="250" y="511"/>
                                    </a:lnTo>
                                    <a:lnTo>
                                      <a:pt x="265" y="477"/>
                                    </a:lnTo>
                                    <a:lnTo>
                                      <a:pt x="265" y="477"/>
                                    </a:lnTo>
                                    <a:lnTo>
                                      <a:pt x="265" y="511"/>
                                    </a:lnTo>
                                    <a:lnTo>
                                      <a:pt x="260" y="545"/>
                                    </a:lnTo>
                                    <a:lnTo>
                                      <a:pt x="265" y="589"/>
                                    </a:lnTo>
                                    <a:lnTo>
                                      <a:pt x="275" y="633"/>
                                    </a:lnTo>
                                    <a:lnTo>
                                      <a:pt x="285" y="653"/>
                                    </a:lnTo>
                                    <a:lnTo>
                                      <a:pt x="295" y="672"/>
                                    </a:lnTo>
                                    <a:lnTo>
                                      <a:pt x="309" y="687"/>
                                    </a:lnTo>
                                    <a:lnTo>
                                      <a:pt x="324" y="701"/>
                                    </a:lnTo>
                                    <a:lnTo>
                                      <a:pt x="344" y="711"/>
                                    </a:lnTo>
                                    <a:lnTo>
                                      <a:pt x="368" y="721"/>
                                    </a:lnTo>
                                    <a:lnTo>
                                      <a:pt x="368" y="721"/>
                                    </a:lnTo>
                                    <a:lnTo>
                                      <a:pt x="393" y="721"/>
                                    </a:lnTo>
                                    <a:lnTo>
                                      <a:pt x="412" y="721"/>
                                    </a:lnTo>
                                    <a:lnTo>
                                      <a:pt x="432" y="716"/>
                                    </a:lnTo>
                                    <a:lnTo>
                                      <a:pt x="447" y="706"/>
                                    </a:lnTo>
                                    <a:lnTo>
                                      <a:pt x="457" y="696"/>
                                    </a:lnTo>
                                    <a:lnTo>
                                      <a:pt x="466" y="682"/>
                                    </a:lnTo>
                                    <a:lnTo>
                                      <a:pt x="481" y="648"/>
                                    </a:lnTo>
                                    <a:lnTo>
                                      <a:pt x="481" y="609"/>
                                    </a:lnTo>
                                    <a:lnTo>
                                      <a:pt x="476" y="570"/>
                                    </a:lnTo>
                                    <a:lnTo>
                                      <a:pt x="466" y="526"/>
                                    </a:lnTo>
                                    <a:lnTo>
                                      <a:pt x="447" y="492"/>
                                    </a:lnTo>
                                    <a:lnTo>
                                      <a:pt x="447" y="492"/>
                                    </a:lnTo>
                                    <a:lnTo>
                                      <a:pt x="466" y="497"/>
                                    </a:lnTo>
                                    <a:lnTo>
                                      <a:pt x="516" y="511"/>
                                    </a:lnTo>
                                    <a:lnTo>
                                      <a:pt x="550" y="511"/>
                                    </a:lnTo>
                                    <a:lnTo>
                                      <a:pt x="579" y="506"/>
                                    </a:lnTo>
                                    <a:lnTo>
                                      <a:pt x="604" y="492"/>
                                    </a:lnTo>
                                    <a:lnTo>
                                      <a:pt x="614" y="482"/>
                                    </a:lnTo>
                                    <a:lnTo>
                                      <a:pt x="624" y="467"/>
                                    </a:lnTo>
                                    <a:lnTo>
                                      <a:pt x="624" y="467"/>
                                    </a:lnTo>
                                    <a:lnTo>
                                      <a:pt x="634" y="453"/>
                                    </a:lnTo>
                                    <a:lnTo>
                                      <a:pt x="634" y="438"/>
                                    </a:lnTo>
                                    <a:lnTo>
                                      <a:pt x="634" y="424"/>
                                    </a:lnTo>
                                    <a:lnTo>
                                      <a:pt x="629" y="409"/>
                                    </a:lnTo>
                                    <a:lnTo>
                                      <a:pt x="619" y="380"/>
                                    </a:lnTo>
                                    <a:lnTo>
                                      <a:pt x="594" y="355"/>
                                    </a:lnTo>
                                    <a:lnTo>
                                      <a:pt x="570" y="331"/>
                                    </a:lnTo>
                                    <a:lnTo>
                                      <a:pt x="545" y="316"/>
                                    </a:lnTo>
                                    <a:lnTo>
                                      <a:pt x="521" y="302"/>
                                    </a:lnTo>
                                    <a:lnTo>
                                      <a:pt x="501" y="292"/>
                                    </a:lnTo>
                                    <a:lnTo>
                                      <a:pt x="501" y="292"/>
                                    </a:lnTo>
                                    <a:lnTo>
                                      <a:pt x="462" y="292"/>
                                    </a:lnTo>
                                    <a:lnTo>
                                      <a:pt x="427" y="292"/>
                                    </a:lnTo>
                                    <a:lnTo>
                                      <a:pt x="388" y="302"/>
                                    </a:lnTo>
                                    <a:lnTo>
                                      <a:pt x="388" y="302"/>
                                    </a:lnTo>
                                    <a:lnTo>
                                      <a:pt x="408" y="282"/>
                                    </a:lnTo>
                                    <a:lnTo>
                                      <a:pt x="427" y="263"/>
                                    </a:lnTo>
                                    <a:lnTo>
                                      <a:pt x="442" y="234"/>
                                    </a:lnTo>
                                    <a:lnTo>
                                      <a:pt x="457" y="195"/>
                                    </a:lnTo>
                                    <a:lnTo>
                                      <a:pt x="462" y="175"/>
                                    </a:lnTo>
                                    <a:lnTo>
                                      <a:pt x="462" y="156"/>
                                    </a:lnTo>
                                    <a:lnTo>
                                      <a:pt x="462" y="136"/>
                                    </a:lnTo>
                                    <a:lnTo>
                                      <a:pt x="457" y="112"/>
                                    </a:lnTo>
                                    <a:lnTo>
                                      <a:pt x="447" y="92"/>
                                    </a:lnTo>
                                    <a:lnTo>
                                      <a:pt x="432" y="68"/>
                                    </a:lnTo>
                                    <a:lnTo>
                                      <a:pt x="432" y="68"/>
                                    </a:lnTo>
                                    <a:lnTo>
                                      <a:pt x="393" y="34"/>
                                    </a:lnTo>
                                    <a:lnTo>
                                      <a:pt x="358" y="9"/>
                                    </a:lnTo>
                                    <a:lnTo>
                                      <a:pt x="324" y="0"/>
                                    </a:lnTo>
                                    <a:lnTo>
                                      <a:pt x="295" y="0"/>
                                    </a:lnTo>
                                    <a:lnTo>
                                      <a:pt x="270" y="9"/>
                                    </a:lnTo>
                                    <a:lnTo>
                                      <a:pt x="250" y="29"/>
                                    </a:lnTo>
                                    <a:lnTo>
                                      <a:pt x="236" y="48"/>
                                    </a:lnTo>
                                    <a:lnTo>
                                      <a:pt x="231" y="68"/>
                                    </a:lnTo>
                                    <a:lnTo>
                                      <a:pt x="231" y="68"/>
                                    </a:lnTo>
                                    <a:lnTo>
                                      <a:pt x="236" y="126"/>
                                    </a:lnTo>
                                    <a:lnTo>
                                      <a:pt x="245" y="199"/>
                                    </a:lnTo>
                                    <a:lnTo>
                                      <a:pt x="260" y="282"/>
                                    </a:lnTo>
                                    <a:lnTo>
                                      <a:pt x="260" y="28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221" name="Freeform 173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19" y="234"/>
                                <a:ext cx="585" cy="667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236" y="321"/>
                                  </a:cxn>
                                  <a:cxn ang="0">
                                    <a:pos x="167" y="302"/>
                                  </a:cxn>
                                  <a:cxn ang="0">
                                    <a:pos x="99" y="258"/>
                                  </a:cxn>
                                  <a:cxn ang="0">
                                    <a:pos x="84" y="243"/>
                                  </a:cxn>
                                  <a:cxn ang="0">
                                    <a:pos x="79" y="214"/>
                                  </a:cxn>
                                  <a:cxn ang="0">
                                    <a:pos x="99" y="165"/>
                                  </a:cxn>
                                  <a:cxn ang="0">
                                    <a:pos x="133" y="146"/>
                                  </a:cxn>
                                  <a:cxn ang="0">
                                    <a:pos x="157" y="151"/>
                                  </a:cxn>
                                  <a:cxn ang="0">
                                    <a:pos x="187" y="170"/>
                                  </a:cxn>
                                  <a:cxn ang="0">
                                    <a:pos x="216" y="209"/>
                                  </a:cxn>
                                  <a:cxn ang="0">
                                    <a:pos x="226" y="238"/>
                                  </a:cxn>
                                  <a:cxn ang="0">
                                    <a:pos x="231" y="170"/>
                                  </a:cxn>
                                  <a:cxn ang="0">
                                    <a:pos x="246" y="92"/>
                                  </a:cxn>
                                  <a:cxn ang="0">
                                    <a:pos x="275" y="34"/>
                                  </a:cxn>
                                  <a:cxn ang="0">
                                    <a:pos x="305" y="9"/>
                                  </a:cxn>
                                  <a:cxn ang="0">
                                    <a:pos x="320" y="4"/>
                                  </a:cxn>
                                  <a:cxn ang="0">
                                    <a:pos x="354" y="4"/>
                                  </a:cxn>
                                  <a:cxn ang="0">
                                    <a:pos x="374" y="14"/>
                                  </a:cxn>
                                  <a:cxn ang="0">
                                    <a:pos x="393" y="39"/>
                                  </a:cxn>
                                  <a:cxn ang="0">
                                    <a:pos x="403" y="112"/>
                                  </a:cxn>
                                  <a:cxn ang="0">
                                    <a:pos x="388" y="194"/>
                                  </a:cxn>
                                  <a:cxn ang="0">
                                    <a:pos x="374" y="233"/>
                                  </a:cxn>
                                  <a:cxn ang="0">
                                    <a:pos x="457" y="214"/>
                                  </a:cxn>
                                  <a:cxn ang="0">
                                    <a:pos x="521" y="214"/>
                                  </a:cxn>
                                  <a:cxn ang="0">
                                    <a:pos x="565" y="233"/>
                                  </a:cxn>
                                  <a:cxn ang="0">
                                    <a:pos x="575" y="248"/>
                                  </a:cxn>
                                  <a:cxn ang="0">
                                    <a:pos x="585" y="272"/>
                                  </a:cxn>
                                  <a:cxn ang="0">
                                    <a:pos x="580" y="302"/>
                                  </a:cxn>
                                  <a:cxn ang="0">
                                    <a:pos x="546" y="350"/>
                                  </a:cxn>
                                  <a:cxn ang="0">
                                    <a:pos x="482" y="394"/>
                                  </a:cxn>
                                  <a:cxn ang="0">
                                    <a:pos x="418" y="419"/>
                                  </a:cxn>
                                  <a:cxn ang="0">
                                    <a:pos x="393" y="423"/>
                                  </a:cxn>
                                  <a:cxn ang="0">
                                    <a:pos x="344" y="414"/>
                                  </a:cxn>
                                  <a:cxn ang="0">
                                    <a:pos x="300" y="394"/>
                                  </a:cxn>
                                  <a:cxn ang="0">
                                    <a:pos x="290" y="384"/>
                                  </a:cxn>
                                  <a:cxn ang="0">
                                    <a:pos x="305" y="506"/>
                                  </a:cxn>
                                  <a:cxn ang="0">
                                    <a:pos x="305" y="599"/>
                                  </a:cxn>
                                  <a:cxn ang="0">
                                    <a:pos x="280" y="648"/>
                                  </a:cxn>
                                  <a:cxn ang="0">
                                    <a:pos x="270" y="657"/>
                                  </a:cxn>
                                  <a:cxn ang="0">
                                    <a:pos x="221" y="662"/>
                                  </a:cxn>
                                  <a:cxn ang="0">
                                    <a:pos x="177" y="633"/>
                                  </a:cxn>
                                  <a:cxn ang="0">
                                    <a:pos x="148" y="579"/>
                                  </a:cxn>
                                  <a:cxn ang="0">
                                    <a:pos x="143" y="516"/>
                                  </a:cxn>
                                  <a:cxn ang="0">
                                    <a:pos x="148" y="487"/>
                                  </a:cxn>
                                  <a:cxn ang="0">
                                    <a:pos x="182" y="419"/>
                                  </a:cxn>
                                  <a:cxn ang="0">
                                    <a:pos x="207" y="384"/>
                                  </a:cxn>
                                  <a:cxn ang="0">
                                    <a:pos x="192" y="399"/>
                                  </a:cxn>
                                  <a:cxn ang="0">
                                    <a:pos x="133" y="443"/>
                                  </a:cxn>
                                  <a:cxn ang="0">
                                    <a:pos x="74" y="462"/>
                                  </a:cxn>
                                  <a:cxn ang="0">
                                    <a:pos x="44" y="458"/>
                                  </a:cxn>
                                  <a:cxn ang="0">
                                    <a:pos x="5" y="438"/>
                                  </a:cxn>
                                  <a:cxn ang="0">
                                    <a:pos x="0" y="404"/>
                                  </a:cxn>
                                  <a:cxn ang="0">
                                    <a:pos x="15" y="370"/>
                                  </a:cxn>
                                  <a:cxn ang="0">
                                    <a:pos x="35" y="336"/>
                                  </a:cxn>
                                  <a:cxn ang="0">
                                    <a:pos x="79" y="321"/>
                                  </a:cxn>
                                  <a:cxn ang="0">
                                    <a:pos x="207" y="321"/>
                                  </a:cxn>
                                  <a:cxn ang="0">
                                    <a:pos x="236" y="321"/>
                                  </a:cxn>
                                </a:cxnLst>
                                <a:rect l="0" t="0" r="r" b="b"/>
                                <a:pathLst>
                                  <a:path w="585" h="667">
                                    <a:moveTo>
                                      <a:pt x="236" y="321"/>
                                    </a:moveTo>
                                    <a:lnTo>
                                      <a:pt x="236" y="321"/>
                                    </a:lnTo>
                                    <a:lnTo>
                                      <a:pt x="216" y="316"/>
                                    </a:lnTo>
                                    <a:lnTo>
                                      <a:pt x="167" y="302"/>
                                    </a:lnTo>
                                    <a:lnTo>
                                      <a:pt x="118" y="272"/>
                                    </a:lnTo>
                                    <a:lnTo>
                                      <a:pt x="99" y="258"/>
                                    </a:lnTo>
                                    <a:lnTo>
                                      <a:pt x="84" y="243"/>
                                    </a:lnTo>
                                    <a:lnTo>
                                      <a:pt x="84" y="243"/>
                                    </a:lnTo>
                                    <a:lnTo>
                                      <a:pt x="79" y="229"/>
                                    </a:lnTo>
                                    <a:lnTo>
                                      <a:pt x="79" y="214"/>
                                    </a:lnTo>
                                    <a:lnTo>
                                      <a:pt x="84" y="185"/>
                                    </a:lnTo>
                                    <a:lnTo>
                                      <a:pt x="99" y="165"/>
                                    </a:lnTo>
                                    <a:lnTo>
                                      <a:pt x="118" y="151"/>
                                    </a:lnTo>
                                    <a:lnTo>
                                      <a:pt x="133" y="146"/>
                                    </a:lnTo>
                                    <a:lnTo>
                                      <a:pt x="148" y="146"/>
                                    </a:lnTo>
                                    <a:lnTo>
                                      <a:pt x="157" y="151"/>
                                    </a:lnTo>
                                    <a:lnTo>
                                      <a:pt x="172" y="155"/>
                                    </a:lnTo>
                                    <a:lnTo>
                                      <a:pt x="187" y="170"/>
                                    </a:lnTo>
                                    <a:lnTo>
                                      <a:pt x="202" y="185"/>
                                    </a:lnTo>
                                    <a:lnTo>
                                      <a:pt x="216" y="209"/>
                                    </a:lnTo>
                                    <a:lnTo>
                                      <a:pt x="226" y="238"/>
                                    </a:lnTo>
                                    <a:lnTo>
                                      <a:pt x="226" y="238"/>
                                    </a:lnTo>
                                    <a:lnTo>
                                      <a:pt x="226" y="204"/>
                                    </a:lnTo>
                                    <a:lnTo>
                                      <a:pt x="231" y="170"/>
                                    </a:lnTo>
                                    <a:lnTo>
                                      <a:pt x="236" y="131"/>
                                    </a:lnTo>
                                    <a:lnTo>
                                      <a:pt x="246" y="92"/>
                                    </a:lnTo>
                                    <a:lnTo>
                                      <a:pt x="266" y="53"/>
                                    </a:lnTo>
                                    <a:lnTo>
                                      <a:pt x="275" y="34"/>
                                    </a:lnTo>
                                    <a:lnTo>
                                      <a:pt x="290" y="24"/>
                                    </a:lnTo>
                                    <a:lnTo>
                                      <a:pt x="305" y="9"/>
                                    </a:lnTo>
                                    <a:lnTo>
                                      <a:pt x="320" y="4"/>
                                    </a:lnTo>
                                    <a:lnTo>
                                      <a:pt x="320" y="4"/>
                                    </a:lnTo>
                                    <a:lnTo>
                                      <a:pt x="334" y="0"/>
                                    </a:lnTo>
                                    <a:lnTo>
                                      <a:pt x="354" y="4"/>
                                    </a:lnTo>
                                    <a:lnTo>
                                      <a:pt x="364" y="9"/>
                                    </a:lnTo>
                                    <a:lnTo>
                                      <a:pt x="374" y="14"/>
                                    </a:lnTo>
                                    <a:lnTo>
                                      <a:pt x="383" y="24"/>
                                    </a:lnTo>
                                    <a:lnTo>
                                      <a:pt x="393" y="39"/>
                                    </a:lnTo>
                                    <a:lnTo>
                                      <a:pt x="403" y="73"/>
                                    </a:lnTo>
                                    <a:lnTo>
                                      <a:pt x="403" y="112"/>
                                    </a:lnTo>
                                    <a:lnTo>
                                      <a:pt x="398" y="151"/>
                                    </a:lnTo>
                                    <a:lnTo>
                                      <a:pt x="388" y="194"/>
                                    </a:lnTo>
                                    <a:lnTo>
                                      <a:pt x="374" y="233"/>
                                    </a:lnTo>
                                    <a:lnTo>
                                      <a:pt x="374" y="233"/>
                                    </a:lnTo>
                                    <a:lnTo>
                                      <a:pt x="398" y="224"/>
                                    </a:lnTo>
                                    <a:lnTo>
                                      <a:pt x="457" y="214"/>
                                    </a:lnTo>
                                    <a:lnTo>
                                      <a:pt x="487" y="214"/>
                                    </a:lnTo>
                                    <a:lnTo>
                                      <a:pt x="521" y="214"/>
                                    </a:lnTo>
                                    <a:lnTo>
                                      <a:pt x="551" y="229"/>
                                    </a:lnTo>
                                    <a:lnTo>
                                      <a:pt x="565" y="233"/>
                                    </a:lnTo>
                                    <a:lnTo>
                                      <a:pt x="575" y="248"/>
                                    </a:lnTo>
                                    <a:lnTo>
                                      <a:pt x="575" y="248"/>
                                    </a:lnTo>
                                    <a:lnTo>
                                      <a:pt x="580" y="258"/>
                                    </a:lnTo>
                                    <a:lnTo>
                                      <a:pt x="585" y="272"/>
                                    </a:lnTo>
                                    <a:lnTo>
                                      <a:pt x="585" y="287"/>
                                    </a:lnTo>
                                    <a:lnTo>
                                      <a:pt x="580" y="302"/>
                                    </a:lnTo>
                                    <a:lnTo>
                                      <a:pt x="565" y="326"/>
                                    </a:lnTo>
                                    <a:lnTo>
                                      <a:pt x="546" y="350"/>
                                    </a:lnTo>
                                    <a:lnTo>
                                      <a:pt x="516" y="375"/>
                                    </a:lnTo>
                                    <a:lnTo>
                                      <a:pt x="482" y="394"/>
                                    </a:lnTo>
                                    <a:lnTo>
                                      <a:pt x="452" y="409"/>
                                    </a:lnTo>
                                    <a:lnTo>
                                      <a:pt x="418" y="419"/>
                                    </a:lnTo>
                                    <a:lnTo>
                                      <a:pt x="418" y="419"/>
                                    </a:lnTo>
                                    <a:lnTo>
                                      <a:pt x="393" y="423"/>
                                    </a:lnTo>
                                    <a:lnTo>
                                      <a:pt x="369" y="419"/>
                                    </a:lnTo>
                                    <a:lnTo>
                                      <a:pt x="344" y="414"/>
                                    </a:lnTo>
                                    <a:lnTo>
                                      <a:pt x="325" y="409"/>
                                    </a:lnTo>
                                    <a:lnTo>
                                      <a:pt x="300" y="394"/>
                                    </a:lnTo>
                                    <a:lnTo>
                                      <a:pt x="290" y="384"/>
                                    </a:lnTo>
                                    <a:lnTo>
                                      <a:pt x="290" y="384"/>
                                    </a:lnTo>
                                    <a:lnTo>
                                      <a:pt x="295" y="423"/>
                                    </a:lnTo>
                                    <a:lnTo>
                                      <a:pt x="305" y="506"/>
                                    </a:lnTo>
                                    <a:lnTo>
                                      <a:pt x="305" y="550"/>
                                    </a:lnTo>
                                    <a:lnTo>
                                      <a:pt x="305" y="599"/>
                                    </a:lnTo>
                                    <a:lnTo>
                                      <a:pt x="290" y="633"/>
                                    </a:lnTo>
                                    <a:lnTo>
                                      <a:pt x="280" y="648"/>
                                    </a:lnTo>
                                    <a:lnTo>
                                      <a:pt x="270" y="657"/>
                                    </a:lnTo>
                                    <a:lnTo>
                                      <a:pt x="270" y="657"/>
                                    </a:lnTo>
                                    <a:lnTo>
                                      <a:pt x="246" y="667"/>
                                    </a:lnTo>
                                    <a:lnTo>
                                      <a:pt x="221" y="662"/>
                                    </a:lnTo>
                                    <a:lnTo>
                                      <a:pt x="197" y="652"/>
                                    </a:lnTo>
                                    <a:lnTo>
                                      <a:pt x="177" y="633"/>
                                    </a:lnTo>
                                    <a:lnTo>
                                      <a:pt x="162" y="609"/>
                                    </a:lnTo>
                                    <a:lnTo>
                                      <a:pt x="148" y="579"/>
                                    </a:lnTo>
                                    <a:lnTo>
                                      <a:pt x="143" y="545"/>
                                    </a:lnTo>
                                    <a:lnTo>
                                      <a:pt x="143" y="516"/>
                                    </a:lnTo>
                                    <a:lnTo>
                                      <a:pt x="143" y="516"/>
                                    </a:lnTo>
                                    <a:lnTo>
                                      <a:pt x="148" y="487"/>
                                    </a:lnTo>
                                    <a:lnTo>
                                      <a:pt x="157" y="462"/>
                                    </a:lnTo>
                                    <a:lnTo>
                                      <a:pt x="182" y="419"/>
                                    </a:lnTo>
                                    <a:lnTo>
                                      <a:pt x="197" y="394"/>
                                    </a:lnTo>
                                    <a:lnTo>
                                      <a:pt x="207" y="384"/>
                                    </a:lnTo>
                                    <a:lnTo>
                                      <a:pt x="207" y="384"/>
                                    </a:lnTo>
                                    <a:lnTo>
                                      <a:pt x="192" y="399"/>
                                    </a:lnTo>
                                    <a:lnTo>
                                      <a:pt x="157" y="428"/>
                                    </a:lnTo>
                                    <a:lnTo>
                                      <a:pt x="133" y="443"/>
                                    </a:lnTo>
                                    <a:lnTo>
                                      <a:pt x="103" y="458"/>
                                    </a:lnTo>
                                    <a:lnTo>
                                      <a:pt x="74" y="462"/>
                                    </a:lnTo>
                                    <a:lnTo>
                                      <a:pt x="44" y="458"/>
                                    </a:lnTo>
                                    <a:lnTo>
                                      <a:pt x="44" y="458"/>
                                    </a:lnTo>
                                    <a:lnTo>
                                      <a:pt x="20" y="453"/>
                                    </a:lnTo>
                                    <a:lnTo>
                                      <a:pt x="5" y="438"/>
                                    </a:lnTo>
                                    <a:lnTo>
                                      <a:pt x="0" y="423"/>
                                    </a:lnTo>
                                    <a:lnTo>
                                      <a:pt x="0" y="404"/>
                                    </a:lnTo>
                                    <a:lnTo>
                                      <a:pt x="5" y="384"/>
                                    </a:lnTo>
                                    <a:lnTo>
                                      <a:pt x="15" y="370"/>
                                    </a:lnTo>
                                    <a:lnTo>
                                      <a:pt x="35" y="336"/>
                                    </a:lnTo>
                                    <a:lnTo>
                                      <a:pt x="35" y="336"/>
                                    </a:lnTo>
                                    <a:lnTo>
                                      <a:pt x="54" y="326"/>
                                    </a:lnTo>
                                    <a:lnTo>
                                      <a:pt x="79" y="321"/>
                                    </a:lnTo>
                                    <a:lnTo>
                                      <a:pt x="148" y="316"/>
                                    </a:lnTo>
                                    <a:lnTo>
                                      <a:pt x="207" y="321"/>
                                    </a:lnTo>
                                    <a:lnTo>
                                      <a:pt x="236" y="321"/>
                                    </a:lnTo>
                                    <a:lnTo>
                                      <a:pt x="236" y="32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222" name="Freeform 174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766" y="87"/>
                                <a:ext cx="609" cy="629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246" y="244"/>
                                  </a:cxn>
                                  <a:cxn ang="0">
                                    <a:pos x="221" y="195"/>
                                  </a:cxn>
                                  <a:cxn ang="0">
                                    <a:pos x="177" y="137"/>
                                  </a:cxn>
                                  <a:cxn ang="0">
                                    <a:pos x="113" y="98"/>
                                  </a:cxn>
                                  <a:cxn ang="0">
                                    <a:pos x="74" y="93"/>
                                  </a:cxn>
                                  <a:cxn ang="0">
                                    <a:pos x="54" y="93"/>
                                  </a:cxn>
                                  <a:cxn ang="0">
                                    <a:pos x="25" y="108"/>
                                  </a:cxn>
                                  <a:cxn ang="0">
                                    <a:pos x="5" y="127"/>
                                  </a:cxn>
                                  <a:cxn ang="0">
                                    <a:pos x="0" y="156"/>
                                  </a:cxn>
                                  <a:cxn ang="0">
                                    <a:pos x="5" y="186"/>
                                  </a:cxn>
                                  <a:cxn ang="0">
                                    <a:pos x="30" y="215"/>
                                  </a:cxn>
                                  <a:cxn ang="0">
                                    <a:pos x="64" y="244"/>
                                  </a:cxn>
                                  <a:cxn ang="0">
                                    <a:pos x="118" y="268"/>
                                  </a:cxn>
                                  <a:cxn ang="0">
                                    <a:pos x="152" y="278"/>
                                  </a:cxn>
                                  <a:cxn ang="0">
                                    <a:pos x="108" y="302"/>
                                  </a:cxn>
                                  <a:cxn ang="0">
                                    <a:pos x="69" y="341"/>
                                  </a:cxn>
                                  <a:cxn ang="0">
                                    <a:pos x="54" y="380"/>
                                  </a:cxn>
                                  <a:cxn ang="0">
                                    <a:pos x="54" y="415"/>
                                  </a:cxn>
                                  <a:cxn ang="0">
                                    <a:pos x="64" y="429"/>
                                  </a:cxn>
                                  <a:cxn ang="0">
                                    <a:pos x="108" y="478"/>
                                  </a:cxn>
                                  <a:cxn ang="0">
                                    <a:pos x="162" y="493"/>
                                  </a:cxn>
                                  <a:cxn ang="0">
                                    <a:pos x="216" y="468"/>
                                  </a:cxn>
                                  <a:cxn ang="0">
                                    <a:pos x="256" y="419"/>
                                  </a:cxn>
                                  <a:cxn ang="0">
                                    <a:pos x="251" y="449"/>
                                  </a:cxn>
                                  <a:cxn ang="0">
                                    <a:pos x="251" y="512"/>
                                  </a:cxn>
                                  <a:cxn ang="0">
                                    <a:pos x="280" y="585"/>
                                  </a:cxn>
                                  <a:cxn ang="0">
                                    <a:pos x="310" y="614"/>
                                  </a:cxn>
                                  <a:cxn ang="0">
                                    <a:pos x="349" y="629"/>
                                  </a:cxn>
                                  <a:cxn ang="0">
                                    <a:pos x="373" y="629"/>
                                  </a:cxn>
                                  <a:cxn ang="0">
                                    <a:pos x="413" y="624"/>
                                  </a:cxn>
                                  <a:cxn ang="0">
                                    <a:pos x="437" y="609"/>
                                  </a:cxn>
                                  <a:cxn ang="0">
                                    <a:pos x="457" y="566"/>
                                  </a:cxn>
                                  <a:cxn ang="0">
                                    <a:pos x="457" y="497"/>
                                  </a:cxn>
                                  <a:cxn ang="0">
                                    <a:pos x="428" y="429"/>
                                  </a:cxn>
                                  <a:cxn ang="0">
                                    <a:pos x="447" y="434"/>
                                  </a:cxn>
                                  <a:cxn ang="0">
                                    <a:pos x="526" y="444"/>
                                  </a:cxn>
                                  <a:cxn ang="0">
                                    <a:pos x="580" y="429"/>
                                  </a:cxn>
                                  <a:cxn ang="0">
                                    <a:pos x="599" y="410"/>
                                  </a:cxn>
                                  <a:cxn ang="0">
                                    <a:pos x="604" y="395"/>
                                  </a:cxn>
                                  <a:cxn ang="0">
                                    <a:pos x="604" y="356"/>
                                  </a:cxn>
                                  <a:cxn ang="0">
                                    <a:pos x="570" y="312"/>
                                  </a:cxn>
                                  <a:cxn ang="0">
                                    <a:pos x="521" y="273"/>
                                  </a:cxn>
                                  <a:cxn ang="0">
                                    <a:pos x="477" y="259"/>
                                  </a:cxn>
                                  <a:cxn ang="0">
                                    <a:pos x="442" y="254"/>
                                  </a:cxn>
                                  <a:cxn ang="0">
                                    <a:pos x="369" y="263"/>
                                  </a:cxn>
                                  <a:cxn ang="0">
                                    <a:pos x="388" y="249"/>
                                  </a:cxn>
                                  <a:cxn ang="0">
                                    <a:pos x="423" y="200"/>
                                  </a:cxn>
                                  <a:cxn ang="0">
                                    <a:pos x="442" y="156"/>
                                  </a:cxn>
                                  <a:cxn ang="0">
                                    <a:pos x="442" y="117"/>
                                  </a:cxn>
                                  <a:cxn ang="0">
                                    <a:pos x="428" y="78"/>
                                  </a:cxn>
                                  <a:cxn ang="0">
                                    <a:pos x="413" y="59"/>
                                  </a:cxn>
                                  <a:cxn ang="0">
                                    <a:pos x="344" y="10"/>
                                  </a:cxn>
                                  <a:cxn ang="0">
                                    <a:pos x="280" y="0"/>
                                  </a:cxn>
                                  <a:cxn ang="0">
                                    <a:pos x="236" y="25"/>
                                  </a:cxn>
                                  <a:cxn ang="0">
                                    <a:pos x="221" y="59"/>
                                  </a:cxn>
                                  <a:cxn ang="0">
                                    <a:pos x="226" y="112"/>
                                  </a:cxn>
                                  <a:cxn ang="0">
                                    <a:pos x="246" y="244"/>
                                  </a:cxn>
                                </a:cxnLst>
                                <a:rect l="0" t="0" r="r" b="b"/>
                                <a:pathLst>
                                  <a:path w="609" h="629">
                                    <a:moveTo>
                                      <a:pt x="246" y="244"/>
                                    </a:moveTo>
                                    <a:lnTo>
                                      <a:pt x="246" y="244"/>
                                    </a:lnTo>
                                    <a:lnTo>
                                      <a:pt x="236" y="220"/>
                                    </a:lnTo>
                                    <a:lnTo>
                                      <a:pt x="221" y="195"/>
                                    </a:lnTo>
                                    <a:lnTo>
                                      <a:pt x="202" y="166"/>
                                    </a:lnTo>
                                    <a:lnTo>
                                      <a:pt x="177" y="137"/>
                                    </a:lnTo>
                                    <a:lnTo>
                                      <a:pt x="147" y="112"/>
                                    </a:lnTo>
                                    <a:lnTo>
                                      <a:pt x="113" y="98"/>
                                    </a:lnTo>
                                    <a:lnTo>
                                      <a:pt x="93" y="93"/>
                                    </a:lnTo>
                                    <a:lnTo>
                                      <a:pt x="74" y="93"/>
                                    </a:lnTo>
                                    <a:lnTo>
                                      <a:pt x="74" y="93"/>
                                    </a:lnTo>
                                    <a:lnTo>
                                      <a:pt x="54" y="93"/>
                                    </a:lnTo>
                                    <a:lnTo>
                                      <a:pt x="34" y="98"/>
                                    </a:lnTo>
                                    <a:lnTo>
                                      <a:pt x="25" y="108"/>
                                    </a:lnTo>
                                    <a:lnTo>
                                      <a:pt x="15" y="117"/>
                                    </a:lnTo>
                                    <a:lnTo>
                                      <a:pt x="5" y="127"/>
                                    </a:lnTo>
                                    <a:lnTo>
                                      <a:pt x="0" y="142"/>
                                    </a:lnTo>
                                    <a:lnTo>
                                      <a:pt x="0" y="156"/>
                                    </a:lnTo>
                                    <a:lnTo>
                                      <a:pt x="0" y="171"/>
                                    </a:lnTo>
                                    <a:lnTo>
                                      <a:pt x="5" y="186"/>
                                    </a:lnTo>
                                    <a:lnTo>
                                      <a:pt x="15" y="200"/>
                                    </a:lnTo>
                                    <a:lnTo>
                                      <a:pt x="30" y="215"/>
                                    </a:lnTo>
                                    <a:lnTo>
                                      <a:pt x="44" y="229"/>
                                    </a:lnTo>
                                    <a:lnTo>
                                      <a:pt x="64" y="244"/>
                                    </a:lnTo>
                                    <a:lnTo>
                                      <a:pt x="89" y="259"/>
                                    </a:lnTo>
                                    <a:lnTo>
                                      <a:pt x="118" y="268"/>
                                    </a:lnTo>
                                    <a:lnTo>
                                      <a:pt x="152" y="278"/>
                                    </a:lnTo>
                                    <a:lnTo>
                                      <a:pt x="152" y="278"/>
                                    </a:lnTo>
                                    <a:lnTo>
                                      <a:pt x="128" y="288"/>
                                    </a:lnTo>
                                    <a:lnTo>
                                      <a:pt x="108" y="302"/>
                                    </a:lnTo>
                                    <a:lnTo>
                                      <a:pt x="89" y="322"/>
                                    </a:lnTo>
                                    <a:lnTo>
                                      <a:pt x="69" y="341"/>
                                    </a:lnTo>
                                    <a:lnTo>
                                      <a:pt x="54" y="366"/>
                                    </a:lnTo>
                                    <a:lnTo>
                                      <a:pt x="54" y="380"/>
                                    </a:lnTo>
                                    <a:lnTo>
                                      <a:pt x="54" y="400"/>
                                    </a:lnTo>
                                    <a:lnTo>
                                      <a:pt x="54" y="415"/>
                                    </a:lnTo>
                                    <a:lnTo>
                                      <a:pt x="64" y="429"/>
                                    </a:lnTo>
                                    <a:lnTo>
                                      <a:pt x="64" y="429"/>
                                    </a:lnTo>
                                    <a:lnTo>
                                      <a:pt x="84" y="458"/>
                                    </a:lnTo>
                                    <a:lnTo>
                                      <a:pt x="108" y="478"/>
                                    </a:lnTo>
                                    <a:lnTo>
                                      <a:pt x="138" y="488"/>
                                    </a:lnTo>
                                    <a:lnTo>
                                      <a:pt x="162" y="493"/>
                                    </a:lnTo>
                                    <a:lnTo>
                                      <a:pt x="192" y="483"/>
                                    </a:lnTo>
                                    <a:lnTo>
                                      <a:pt x="216" y="468"/>
                                    </a:lnTo>
                                    <a:lnTo>
                                      <a:pt x="236" y="444"/>
                                    </a:lnTo>
                                    <a:lnTo>
                                      <a:pt x="256" y="419"/>
                                    </a:lnTo>
                                    <a:lnTo>
                                      <a:pt x="256" y="419"/>
                                    </a:lnTo>
                                    <a:lnTo>
                                      <a:pt x="251" y="449"/>
                                    </a:lnTo>
                                    <a:lnTo>
                                      <a:pt x="251" y="478"/>
                                    </a:lnTo>
                                    <a:lnTo>
                                      <a:pt x="251" y="512"/>
                                    </a:lnTo>
                                    <a:lnTo>
                                      <a:pt x="260" y="551"/>
                                    </a:lnTo>
                                    <a:lnTo>
                                      <a:pt x="280" y="585"/>
                                    </a:lnTo>
                                    <a:lnTo>
                                      <a:pt x="295" y="600"/>
                                    </a:lnTo>
                                    <a:lnTo>
                                      <a:pt x="310" y="614"/>
                                    </a:lnTo>
                                    <a:lnTo>
                                      <a:pt x="329" y="624"/>
                                    </a:lnTo>
                                    <a:lnTo>
                                      <a:pt x="349" y="629"/>
                                    </a:lnTo>
                                    <a:lnTo>
                                      <a:pt x="349" y="629"/>
                                    </a:lnTo>
                                    <a:lnTo>
                                      <a:pt x="373" y="629"/>
                                    </a:lnTo>
                                    <a:lnTo>
                                      <a:pt x="393" y="629"/>
                                    </a:lnTo>
                                    <a:lnTo>
                                      <a:pt x="413" y="624"/>
                                    </a:lnTo>
                                    <a:lnTo>
                                      <a:pt x="428" y="619"/>
                                    </a:lnTo>
                                    <a:lnTo>
                                      <a:pt x="437" y="609"/>
                                    </a:lnTo>
                                    <a:lnTo>
                                      <a:pt x="447" y="595"/>
                                    </a:lnTo>
                                    <a:lnTo>
                                      <a:pt x="457" y="566"/>
                                    </a:lnTo>
                                    <a:lnTo>
                                      <a:pt x="462" y="531"/>
                                    </a:lnTo>
                                    <a:lnTo>
                                      <a:pt x="457" y="497"/>
                                    </a:lnTo>
                                    <a:lnTo>
                                      <a:pt x="442" y="463"/>
                                    </a:lnTo>
                                    <a:lnTo>
                                      <a:pt x="428" y="429"/>
                                    </a:lnTo>
                                    <a:lnTo>
                                      <a:pt x="428" y="429"/>
                                    </a:lnTo>
                                    <a:lnTo>
                                      <a:pt x="447" y="434"/>
                                    </a:lnTo>
                                    <a:lnTo>
                                      <a:pt x="496" y="444"/>
                                    </a:lnTo>
                                    <a:lnTo>
                                      <a:pt x="526" y="444"/>
                                    </a:lnTo>
                                    <a:lnTo>
                                      <a:pt x="555" y="439"/>
                                    </a:lnTo>
                                    <a:lnTo>
                                      <a:pt x="580" y="429"/>
                                    </a:lnTo>
                                    <a:lnTo>
                                      <a:pt x="590" y="419"/>
                                    </a:lnTo>
                                    <a:lnTo>
                                      <a:pt x="599" y="410"/>
                                    </a:lnTo>
                                    <a:lnTo>
                                      <a:pt x="599" y="410"/>
                                    </a:lnTo>
                                    <a:lnTo>
                                      <a:pt x="604" y="395"/>
                                    </a:lnTo>
                                    <a:lnTo>
                                      <a:pt x="609" y="385"/>
                                    </a:lnTo>
                                    <a:lnTo>
                                      <a:pt x="604" y="356"/>
                                    </a:lnTo>
                                    <a:lnTo>
                                      <a:pt x="590" y="332"/>
                                    </a:lnTo>
                                    <a:lnTo>
                                      <a:pt x="570" y="312"/>
                                    </a:lnTo>
                                    <a:lnTo>
                                      <a:pt x="545" y="293"/>
                                    </a:lnTo>
                                    <a:lnTo>
                                      <a:pt x="521" y="273"/>
                                    </a:lnTo>
                                    <a:lnTo>
                                      <a:pt x="496" y="263"/>
                                    </a:lnTo>
                                    <a:lnTo>
                                      <a:pt x="477" y="259"/>
                                    </a:lnTo>
                                    <a:lnTo>
                                      <a:pt x="477" y="259"/>
                                    </a:lnTo>
                                    <a:lnTo>
                                      <a:pt x="442" y="254"/>
                                    </a:lnTo>
                                    <a:lnTo>
                                      <a:pt x="408" y="259"/>
                                    </a:lnTo>
                                    <a:lnTo>
                                      <a:pt x="369" y="263"/>
                                    </a:lnTo>
                                    <a:lnTo>
                                      <a:pt x="369" y="263"/>
                                    </a:lnTo>
                                    <a:lnTo>
                                      <a:pt x="388" y="249"/>
                                    </a:lnTo>
                                    <a:lnTo>
                                      <a:pt x="408" y="229"/>
                                    </a:lnTo>
                                    <a:lnTo>
                                      <a:pt x="423" y="200"/>
                                    </a:lnTo>
                                    <a:lnTo>
                                      <a:pt x="437" y="171"/>
                                    </a:lnTo>
                                    <a:lnTo>
                                      <a:pt x="442" y="156"/>
                                    </a:lnTo>
                                    <a:lnTo>
                                      <a:pt x="442" y="137"/>
                                    </a:lnTo>
                                    <a:lnTo>
                                      <a:pt x="442" y="117"/>
                                    </a:lnTo>
                                    <a:lnTo>
                                      <a:pt x="437" y="98"/>
                                    </a:lnTo>
                                    <a:lnTo>
                                      <a:pt x="428" y="78"/>
                                    </a:lnTo>
                                    <a:lnTo>
                                      <a:pt x="413" y="59"/>
                                    </a:lnTo>
                                    <a:lnTo>
                                      <a:pt x="413" y="59"/>
                                    </a:lnTo>
                                    <a:lnTo>
                                      <a:pt x="378" y="25"/>
                                    </a:lnTo>
                                    <a:lnTo>
                                      <a:pt x="344" y="10"/>
                                    </a:lnTo>
                                    <a:lnTo>
                                      <a:pt x="310" y="0"/>
                                    </a:lnTo>
                                    <a:lnTo>
                                      <a:pt x="280" y="0"/>
                                    </a:lnTo>
                                    <a:lnTo>
                                      <a:pt x="256" y="10"/>
                                    </a:lnTo>
                                    <a:lnTo>
                                      <a:pt x="236" y="25"/>
                                    </a:lnTo>
                                    <a:lnTo>
                                      <a:pt x="226" y="39"/>
                                    </a:lnTo>
                                    <a:lnTo>
                                      <a:pt x="221" y="59"/>
                                    </a:lnTo>
                                    <a:lnTo>
                                      <a:pt x="221" y="59"/>
                                    </a:lnTo>
                                    <a:lnTo>
                                      <a:pt x="226" y="112"/>
                                    </a:lnTo>
                                    <a:lnTo>
                                      <a:pt x="231" y="171"/>
                                    </a:lnTo>
                                    <a:lnTo>
                                      <a:pt x="246" y="244"/>
                                    </a:lnTo>
                                    <a:lnTo>
                                      <a:pt x="246" y="2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E5D6D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223" name="Freeform 175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24" y="292"/>
                                <a:ext cx="565" cy="58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226" y="283"/>
                                  </a:cxn>
                                  <a:cxn ang="0">
                                    <a:pos x="162" y="263"/>
                                  </a:cxn>
                                  <a:cxn ang="0">
                                    <a:pos x="94" y="224"/>
                                  </a:cxn>
                                  <a:cxn ang="0">
                                    <a:pos x="84" y="210"/>
                                  </a:cxn>
                                  <a:cxn ang="0">
                                    <a:pos x="79" y="185"/>
                                  </a:cxn>
                                  <a:cxn ang="0">
                                    <a:pos x="94" y="141"/>
                                  </a:cxn>
                                  <a:cxn ang="0">
                                    <a:pos x="128" y="127"/>
                                  </a:cxn>
                                  <a:cxn ang="0">
                                    <a:pos x="152" y="132"/>
                                  </a:cxn>
                                  <a:cxn ang="0">
                                    <a:pos x="182" y="146"/>
                                  </a:cxn>
                                  <a:cxn ang="0">
                                    <a:pos x="207" y="180"/>
                                  </a:cxn>
                                  <a:cxn ang="0">
                                    <a:pos x="216" y="205"/>
                                  </a:cxn>
                                  <a:cxn ang="0">
                                    <a:pos x="221" y="146"/>
                                  </a:cxn>
                                  <a:cxn ang="0">
                                    <a:pos x="241" y="78"/>
                                  </a:cxn>
                                  <a:cxn ang="0">
                                    <a:pos x="265" y="29"/>
                                  </a:cxn>
                                  <a:cxn ang="0">
                                    <a:pos x="290" y="10"/>
                                  </a:cxn>
                                  <a:cxn ang="0">
                                    <a:pos x="310" y="5"/>
                                  </a:cxn>
                                  <a:cxn ang="0">
                                    <a:pos x="339" y="0"/>
                                  </a:cxn>
                                  <a:cxn ang="0">
                                    <a:pos x="364" y="15"/>
                                  </a:cxn>
                                  <a:cxn ang="0">
                                    <a:pos x="388" y="63"/>
                                  </a:cxn>
                                  <a:cxn ang="0">
                                    <a:pos x="383" y="132"/>
                                  </a:cxn>
                                  <a:cxn ang="0">
                                    <a:pos x="364" y="200"/>
                                  </a:cxn>
                                  <a:cxn ang="0">
                                    <a:pos x="383" y="195"/>
                                  </a:cxn>
                                  <a:cxn ang="0">
                                    <a:pos x="472" y="185"/>
                                  </a:cxn>
                                  <a:cxn ang="0">
                                    <a:pos x="531" y="200"/>
                                  </a:cxn>
                                  <a:cxn ang="0">
                                    <a:pos x="550" y="214"/>
                                  </a:cxn>
                                  <a:cxn ang="0">
                                    <a:pos x="560" y="229"/>
                                  </a:cxn>
                                  <a:cxn ang="0">
                                    <a:pos x="565" y="249"/>
                                  </a:cxn>
                                  <a:cxn ang="0">
                                    <a:pos x="546" y="288"/>
                                  </a:cxn>
                                  <a:cxn ang="0">
                                    <a:pos x="496" y="326"/>
                                  </a:cxn>
                                  <a:cxn ang="0">
                                    <a:pos x="433" y="356"/>
                                  </a:cxn>
                                  <a:cxn ang="0">
                                    <a:pos x="403" y="365"/>
                                  </a:cxn>
                                  <a:cxn ang="0">
                                    <a:pos x="354" y="365"/>
                                  </a:cxn>
                                  <a:cxn ang="0">
                                    <a:pos x="290" y="341"/>
                                  </a:cxn>
                                  <a:cxn ang="0">
                                    <a:pos x="280" y="336"/>
                                  </a:cxn>
                                  <a:cxn ang="0">
                                    <a:pos x="295" y="443"/>
                                  </a:cxn>
                                  <a:cxn ang="0">
                                    <a:pos x="290" y="521"/>
                                  </a:cxn>
                                  <a:cxn ang="0">
                                    <a:pos x="270" y="565"/>
                                  </a:cxn>
                                  <a:cxn ang="0">
                                    <a:pos x="261" y="575"/>
                                  </a:cxn>
                                  <a:cxn ang="0">
                                    <a:pos x="211" y="580"/>
                                  </a:cxn>
                                  <a:cxn ang="0">
                                    <a:pos x="172" y="551"/>
                                  </a:cxn>
                                  <a:cxn ang="0">
                                    <a:pos x="143" y="507"/>
                                  </a:cxn>
                                  <a:cxn ang="0">
                                    <a:pos x="138" y="453"/>
                                  </a:cxn>
                                  <a:cxn ang="0">
                                    <a:pos x="143" y="424"/>
                                  </a:cxn>
                                  <a:cxn ang="0">
                                    <a:pos x="172" y="365"/>
                                  </a:cxn>
                                  <a:cxn ang="0">
                                    <a:pos x="202" y="336"/>
                                  </a:cxn>
                                  <a:cxn ang="0">
                                    <a:pos x="187" y="351"/>
                                  </a:cxn>
                                  <a:cxn ang="0">
                                    <a:pos x="128" y="385"/>
                                  </a:cxn>
                                  <a:cxn ang="0">
                                    <a:pos x="74" y="404"/>
                                  </a:cxn>
                                  <a:cxn ang="0">
                                    <a:pos x="44" y="400"/>
                                  </a:cxn>
                                  <a:cxn ang="0">
                                    <a:pos x="5" y="380"/>
                                  </a:cxn>
                                  <a:cxn ang="0">
                                    <a:pos x="0" y="351"/>
                                  </a:cxn>
                                  <a:cxn ang="0">
                                    <a:pos x="15" y="322"/>
                                  </a:cxn>
                                  <a:cxn ang="0">
                                    <a:pos x="35" y="292"/>
                                  </a:cxn>
                                  <a:cxn ang="0">
                                    <a:pos x="79" y="283"/>
                                  </a:cxn>
                                  <a:cxn ang="0">
                                    <a:pos x="226" y="283"/>
                                  </a:cxn>
                                </a:cxnLst>
                                <a:rect l="0" t="0" r="r" b="b"/>
                                <a:pathLst>
                                  <a:path w="565" h="580">
                                    <a:moveTo>
                                      <a:pt x="226" y="283"/>
                                    </a:moveTo>
                                    <a:lnTo>
                                      <a:pt x="226" y="283"/>
                                    </a:lnTo>
                                    <a:lnTo>
                                      <a:pt x="207" y="278"/>
                                    </a:lnTo>
                                    <a:lnTo>
                                      <a:pt x="162" y="263"/>
                                    </a:lnTo>
                                    <a:lnTo>
                                      <a:pt x="113" y="239"/>
                                    </a:lnTo>
                                    <a:lnTo>
                                      <a:pt x="94" y="224"/>
                                    </a:lnTo>
                                    <a:lnTo>
                                      <a:pt x="84" y="210"/>
                                    </a:lnTo>
                                    <a:lnTo>
                                      <a:pt x="84" y="210"/>
                                    </a:lnTo>
                                    <a:lnTo>
                                      <a:pt x="79" y="200"/>
                                    </a:lnTo>
                                    <a:lnTo>
                                      <a:pt x="79" y="185"/>
                                    </a:lnTo>
                                    <a:lnTo>
                                      <a:pt x="84" y="161"/>
                                    </a:lnTo>
                                    <a:lnTo>
                                      <a:pt x="94" y="141"/>
                                    </a:lnTo>
                                    <a:lnTo>
                                      <a:pt x="118" y="132"/>
                                    </a:lnTo>
                                    <a:lnTo>
                                      <a:pt x="128" y="127"/>
                                    </a:lnTo>
                                    <a:lnTo>
                                      <a:pt x="143" y="127"/>
                                    </a:lnTo>
                                    <a:lnTo>
                                      <a:pt x="152" y="132"/>
                                    </a:lnTo>
                                    <a:lnTo>
                                      <a:pt x="167" y="136"/>
                                    </a:lnTo>
                                    <a:lnTo>
                                      <a:pt x="182" y="146"/>
                                    </a:lnTo>
                                    <a:lnTo>
                                      <a:pt x="197" y="161"/>
                                    </a:lnTo>
                                    <a:lnTo>
                                      <a:pt x="207" y="180"/>
                                    </a:lnTo>
                                    <a:lnTo>
                                      <a:pt x="216" y="205"/>
                                    </a:lnTo>
                                    <a:lnTo>
                                      <a:pt x="216" y="205"/>
                                    </a:lnTo>
                                    <a:lnTo>
                                      <a:pt x="221" y="175"/>
                                    </a:lnTo>
                                    <a:lnTo>
                                      <a:pt x="221" y="146"/>
                                    </a:lnTo>
                                    <a:lnTo>
                                      <a:pt x="226" y="112"/>
                                    </a:lnTo>
                                    <a:lnTo>
                                      <a:pt x="241" y="78"/>
                                    </a:lnTo>
                                    <a:lnTo>
                                      <a:pt x="256" y="44"/>
                                    </a:lnTo>
                                    <a:lnTo>
                                      <a:pt x="265" y="29"/>
                                    </a:lnTo>
                                    <a:lnTo>
                                      <a:pt x="275" y="20"/>
                                    </a:lnTo>
                                    <a:lnTo>
                                      <a:pt x="290" y="10"/>
                                    </a:lnTo>
                                    <a:lnTo>
                                      <a:pt x="310" y="5"/>
                                    </a:lnTo>
                                    <a:lnTo>
                                      <a:pt x="310" y="5"/>
                                    </a:lnTo>
                                    <a:lnTo>
                                      <a:pt x="324" y="0"/>
                                    </a:lnTo>
                                    <a:lnTo>
                                      <a:pt x="339" y="0"/>
                                    </a:lnTo>
                                    <a:lnTo>
                                      <a:pt x="354" y="5"/>
                                    </a:lnTo>
                                    <a:lnTo>
                                      <a:pt x="364" y="15"/>
                                    </a:lnTo>
                                    <a:lnTo>
                                      <a:pt x="378" y="34"/>
                                    </a:lnTo>
                                    <a:lnTo>
                                      <a:pt x="388" y="63"/>
                                    </a:lnTo>
                                    <a:lnTo>
                                      <a:pt x="388" y="97"/>
                                    </a:lnTo>
                                    <a:lnTo>
                                      <a:pt x="383" y="132"/>
                                    </a:lnTo>
                                    <a:lnTo>
                                      <a:pt x="378" y="166"/>
                                    </a:lnTo>
                                    <a:lnTo>
                                      <a:pt x="364" y="200"/>
                                    </a:lnTo>
                                    <a:lnTo>
                                      <a:pt x="364" y="200"/>
                                    </a:lnTo>
                                    <a:lnTo>
                                      <a:pt x="383" y="195"/>
                                    </a:lnTo>
                                    <a:lnTo>
                                      <a:pt x="437" y="185"/>
                                    </a:lnTo>
                                    <a:lnTo>
                                      <a:pt x="472" y="185"/>
                                    </a:lnTo>
                                    <a:lnTo>
                                      <a:pt x="501" y="190"/>
                                    </a:lnTo>
                                    <a:lnTo>
                                      <a:pt x="531" y="200"/>
                                    </a:lnTo>
                                    <a:lnTo>
                                      <a:pt x="541" y="205"/>
                                    </a:lnTo>
                                    <a:lnTo>
                                      <a:pt x="550" y="214"/>
                                    </a:lnTo>
                                    <a:lnTo>
                                      <a:pt x="550" y="214"/>
                                    </a:lnTo>
                                    <a:lnTo>
                                      <a:pt x="560" y="229"/>
                                    </a:lnTo>
                                    <a:lnTo>
                                      <a:pt x="565" y="239"/>
                                    </a:lnTo>
                                    <a:lnTo>
                                      <a:pt x="565" y="249"/>
                                    </a:lnTo>
                                    <a:lnTo>
                                      <a:pt x="560" y="263"/>
                                    </a:lnTo>
                                    <a:lnTo>
                                      <a:pt x="546" y="288"/>
                                    </a:lnTo>
                                    <a:lnTo>
                                      <a:pt x="526" y="307"/>
                                    </a:lnTo>
                                    <a:lnTo>
                                      <a:pt x="496" y="326"/>
                                    </a:lnTo>
                                    <a:lnTo>
                                      <a:pt x="467" y="346"/>
                                    </a:lnTo>
                                    <a:lnTo>
                                      <a:pt x="433" y="356"/>
                                    </a:lnTo>
                                    <a:lnTo>
                                      <a:pt x="403" y="365"/>
                                    </a:lnTo>
                                    <a:lnTo>
                                      <a:pt x="403" y="365"/>
                                    </a:lnTo>
                                    <a:lnTo>
                                      <a:pt x="378" y="370"/>
                                    </a:lnTo>
                                    <a:lnTo>
                                      <a:pt x="354" y="365"/>
                                    </a:lnTo>
                                    <a:lnTo>
                                      <a:pt x="315" y="356"/>
                                    </a:lnTo>
                                    <a:lnTo>
                                      <a:pt x="290" y="341"/>
                                    </a:lnTo>
                                    <a:lnTo>
                                      <a:pt x="280" y="336"/>
                                    </a:lnTo>
                                    <a:lnTo>
                                      <a:pt x="280" y="336"/>
                                    </a:lnTo>
                                    <a:lnTo>
                                      <a:pt x="285" y="370"/>
                                    </a:lnTo>
                                    <a:lnTo>
                                      <a:pt x="295" y="443"/>
                                    </a:lnTo>
                                    <a:lnTo>
                                      <a:pt x="295" y="482"/>
                                    </a:lnTo>
                                    <a:lnTo>
                                      <a:pt x="290" y="521"/>
                                    </a:lnTo>
                                    <a:lnTo>
                                      <a:pt x="280" y="551"/>
                                    </a:lnTo>
                                    <a:lnTo>
                                      <a:pt x="270" y="565"/>
                                    </a:lnTo>
                                    <a:lnTo>
                                      <a:pt x="261" y="575"/>
                                    </a:lnTo>
                                    <a:lnTo>
                                      <a:pt x="261" y="575"/>
                                    </a:lnTo>
                                    <a:lnTo>
                                      <a:pt x="236" y="580"/>
                                    </a:lnTo>
                                    <a:lnTo>
                                      <a:pt x="211" y="580"/>
                                    </a:lnTo>
                                    <a:lnTo>
                                      <a:pt x="192" y="570"/>
                                    </a:lnTo>
                                    <a:lnTo>
                                      <a:pt x="172" y="551"/>
                                    </a:lnTo>
                                    <a:lnTo>
                                      <a:pt x="157" y="531"/>
                                    </a:lnTo>
                                    <a:lnTo>
                                      <a:pt x="143" y="507"/>
                                    </a:lnTo>
                                    <a:lnTo>
                                      <a:pt x="138" y="478"/>
                                    </a:lnTo>
                                    <a:lnTo>
                                      <a:pt x="138" y="453"/>
                                    </a:lnTo>
                                    <a:lnTo>
                                      <a:pt x="138" y="453"/>
                                    </a:lnTo>
                                    <a:lnTo>
                                      <a:pt x="143" y="424"/>
                                    </a:lnTo>
                                    <a:lnTo>
                                      <a:pt x="152" y="404"/>
                                    </a:lnTo>
                                    <a:lnTo>
                                      <a:pt x="172" y="365"/>
                                    </a:lnTo>
                                    <a:lnTo>
                                      <a:pt x="192" y="346"/>
                                    </a:lnTo>
                                    <a:lnTo>
                                      <a:pt x="202" y="336"/>
                                    </a:lnTo>
                                    <a:lnTo>
                                      <a:pt x="202" y="336"/>
                                    </a:lnTo>
                                    <a:lnTo>
                                      <a:pt x="187" y="351"/>
                                    </a:lnTo>
                                    <a:lnTo>
                                      <a:pt x="152" y="375"/>
                                    </a:lnTo>
                                    <a:lnTo>
                                      <a:pt x="128" y="385"/>
                                    </a:lnTo>
                                    <a:lnTo>
                                      <a:pt x="98" y="400"/>
                                    </a:lnTo>
                                    <a:lnTo>
                                      <a:pt x="74" y="404"/>
                                    </a:lnTo>
                                    <a:lnTo>
                                      <a:pt x="44" y="400"/>
                                    </a:lnTo>
                                    <a:lnTo>
                                      <a:pt x="44" y="400"/>
                                    </a:lnTo>
                                    <a:lnTo>
                                      <a:pt x="20" y="395"/>
                                    </a:lnTo>
                                    <a:lnTo>
                                      <a:pt x="5" y="380"/>
                                    </a:lnTo>
                                    <a:lnTo>
                                      <a:pt x="0" y="370"/>
                                    </a:lnTo>
                                    <a:lnTo>
                                      <a:pt x="0" y="351"/>
                                    </a:lnTo>
                                    <a:lnTo>
                                      <a:pt x="5" y="336"/>
                                    </a:lnTo>
                                    <a:lnTo>
                                      <a:pt x="15" y="322"/>
                                    </a:lnTo>
                                    <a:lnTo>
                                      <a:pt x="35" y="292"/>
                                    </a:lnTo>
                                    <a:lnTo>
                                      <a:pt x="35" y="292"/>
                                    </a:lnTo>
                                    <a:lnTo>
                                      <a:pt x="49" y="288"/>
                                    </a:lnTo>
                                    <a:lnTo>
                                      <a:pt x="79" y="283"/>
                                    </a:lnTo>
                                    <a:lnTo>
                                      <a:pt x="143" y="278"/>
                                    </a:lnTo>
                                    <a:lnTo>
                                      <a:pt x="226" y="283"/>
                                    </a:lnTo>
                                    <a:lnTo>
                                      <a:pt x="226" y="28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E5D6D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224" name="Freeform 176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1007" y="346"/>
                                <a:ext cx="132" cy="82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132" y="43"/>
                                  </a:cxn>
                                  <a:cxn ang="0">
                                    <a:pos x="132" y="43"/>
                                  </a:cxn>
                                  <a:cxn ang="0">
                                    <a:pos x="128" y="58"/>
                                  </a:cxn>
                                  <a:cxn ang="0">
                                    <a:pos x="113" y="68"/>
                                  </a:cxn>
                                  <a:cxn ang="0">
                                    <a:pos x="93" y="78"/>
                                  </a:cxn>
                                  <a:cxn ang="0">
                                    <a:pos x="64" y="82"/>
                                  </a:cxn>
                                  <a:cxn ang="0">
                                    <a:pos x="64" y="82"/>
                                  </a:cxn>
                                  <a:cxn ang="0">
                                    <a:pos x="39" y="78"/>
                                  </a:cxn>
                                  <a:cxn ang="0">
                                    <a:pos x="19" y="68"/>
                                  </a:cxn>
                                  <a:cxn ang="0">
                                    <a:pos x="5" y="58"/>
                                  </a:cxn>
                                  <a:cxn ang="0">
                                    <a:pos x="0" y="43"/>
                                  </a:cxn>
                                  <a:cxn ang="0">
                                    <a:pos x="0" y="43"/>
                                  </a:cxn>
                                  <a:cxn ang="0">
                                    <a:pos x="5" y="24"/>
                                  </a:cxn>
                                  <a:cxn ang="0">
                                    <a:pos x="19" y="14"/>
                                  </a:cxn>
                                  <a:cxn ang="0">
                                    <a:pos x="39" y="4"/>
                                  </a:cxn>
                                  <a:cxn ang="0">
                                    <a:pos x="64" y="0"/>
                                  </a:cxn>
                                  <a:cxn ang="0">
                                    <a:pos x="64" y="0"/>
                                  </a:cxn>
                                  <a:cxn ang="0">
                                    <a:pos x="93" y="4"/>
                                  </a:cxn>
                                  <a:cxn ang="0">
                                    <a:pos x="113" y="14"/>
                                  </a:cxn>
                                  <a:cxn ang="0">
                                    <a:pos x="128" y="24"/>
                                  </a:cxn>
                                  <a:cxn ang="0">
                                    <a:pos x="132" y="43"/>
                                  </a:cxn>
                                  <a:cxn ang="0">
                                    <a:pos x="132" y="43"/>
                                  </a:cxn>
                                </a:cxnLst>
                                <a:rect l="0" t="0" r="r" b="b"/>
                                <a:pathLst>
                                  <a:path w="132" h="82">
                                    <a:moveTo>
                                      <a:pt x="132" y="43"/>
                                    </a:moveTo>
                                    <a:lnTo>
                                      <a:pt x="132" y="43"/>
                                    </a:lnTo>
                                    <a:lnTo>
                                      <a:pt x="128" y="58"/>
                                    </a:lnTo>
                                    <a:lnTo>
                                      <a:pt x="113" y="68"/>
                                    </a:lnTo>
                                    <a:lnTo>
                                      <a:pt x="93" y="78"/>
                                    </a:lnTo>
                                    <a:lnTo>
                                      <a:pt x="64" y="82"/>
                                    </a:lnTo>
                                    <a:lnTo>
                                      <a:pt x="64" y="82"/>
                                    </a:lnTo>
                                    <a:lnTo>
                                      <a:pt x="39" y="78"/>
                                    </a:lnTo>
                                    <a:lnTo>
                                      <a:pt x="19" y="68"/>
                                    </a:lnTo>
                                    <a:lnTo>
                                      <a:pt x="5" y="58"/>
                                    </a:lnTo>
                                    <a:lnTo>
                                      <a:pt x="0" y="43"/>
                                    </a:lnTo>
                                    <a:lnTo>
                                      <a:pt x="0" y="43"/>
                                    </a:lnTo>
                                    <a:lnTo>
                                      <a:pt x="5" y="24"/>
                                    </a:lnTo>
                                    <a:lnTo>
                                      <a:pt x="19" y="14"/>
                                    </a:lnTo>
                                    <a:lnTo>
                                      <a:pt x="39" y="4"/>
                                    </a:lnTo>
                                    <a:lnTo>
                                      <a:pt x="64" y="0"/>
                                    </a:lnTo>
                                    <a:lnTo>
                                      <a:pt x="64" y="0"/>
                                    </a:lnTo>
                                    <a:lnTo>
                                      <a:pt x="93" y="4"/>
                                    </a:lnTo>
                                    <a:lnTo>
                                      <a:pt x="113" y="14"/>
                                    </a:lnTo>
                                    <a:lnTo>
                                      <a:pt x="128" y="24"/>
                                    </a:lnTo>
                                    <a:lnTo>
                                      <a:pt x="132" y="43"/>
                                    </a:lnTo>
                                    <a:lnTo>
                                      <a:pt x="132" y="4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6E072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225" name="Freeform 177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206" y="487"/>
                                <a:ext cx="128" cy="88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123" y="19"/>
                                  </a:cxn>
                                  <a:cxn ang="0">
                                    <a:pos x="123" y="19"/>
                                  </a:cxn>
                                  <a:cxn ang="0">
                                    <a:pos x="128" y="34"/>
                                  </a:cxn>
                                  <a:cxn ang="0">
                                    <a:pos x="118" y="49"/>
                                  </a:cxn>
                                  <a:cxn ang="0">
                                    <a:pos x="103" y="68"/>
                                  </a:cxn>
                                  <a:cxn ang="0">
                                    <a:pos x="79" y="78"/>
                                  </a:cxn>
                                  <a:cxn ang="0">
                                    <a:pos x="79" y="78"/>
                                  </a:cxn>
                                  <a:cxn ang="0">
                                    <a:pos x="54" y="88"/>
                                  </a:cxn>
                                  <a:cxn ang="0">
                                    <a:pos x="29" y="88"/>
                                  </a:cxn>
                                  <a:cxn ang="0">
                                    <a:pos x="15" y="83"/>
                                  </a:cxn>
                                  <a:cxn ang="0">
                                    <a:pos x="0" y="68"/>
                                  </a:cxn>
                                  <a:cxn ang="0">
                                    <a:pos x="0" y="68"/>
                                  </a:cxn>
                                  <a:cxn ang="0">
                                    <a:pos x="0" y="54"/>
                                  </a:cxn>
                                  <a:cxn ang="0">
                                    <a:pos x="10" y="34"/>
                                  </a:cxn>
                                  <a:cxn ang="0">
                                    <a:pos x="25" y="19"/>
                                  </a:cxn>
                                  <a:cxn ang="0">
                                    <a:pos x="49" y="5"/>
                                  </a:cxn>
                                  <a:cxn ang="0">
                                    <a:pos x="49" y="5"/>
                                  </a:cxn>
                                  <a:cxn ang="0">
                                    <a:pos x="74" y="0"/>
                                  </a:cxn>
                                  <a:cxn ang="0">
                                    <a:pos x="98" y="0"/>
                                  </a:cxn>
                                  <a:cxn ang="0">
                                    <a:pos x="113" y="5"/>
                                  </a:cxn>
                                  <a:cxn ang="0">
                                    <a:pos x="123" y="19"/>
                                  </a:cxn>
                                  <a:cxn ang="0">
                                    <a:pos x="123" y="19"/>
                                  </a:cxn>
                                </a:cxnLst>
                                <a:rect l="0" t="0" r="r" b="b"/>
                                <a:pathLst>
                                  <a:path w="128" h="88">
                                    <a:moveTo>
                                      <a:pt x="123" y="19"/>
                                    </a:moveTo>
                                    <a:lnTo>
                                      <a:pt x="123" y="19"/>
                                    </a:lnTo>
                                    <a:lnTo>
                                      <a:pt x="128" y="34"/>
                                    </a:lnTo>
                                    <a:lnTo>
                                      <a:pt x="118" y="49"/>
                                    </a:lnTo>
                                    <a:lnTo>
                                      <a:pt x="103" y="68"/>
                                    </a:lnTo>
                                    <a:lnTo>
                                      <a:pt x="79" y="78"/>
                                    </a:lnTo>
                                    <a:lnTo>
                                      <a:pt x="79" y="78"/>
                                    </a:lnTo>
                                    <a:lnTo>
                                      <a:pt x="54" y="88"/>
                                    </a:lnTo>
                                    <a:lnTo>
                                      <a:pt x="29" y="88"/>
                                    </a:lnTo>
                                    <a:lnTo>
                                      <a:pt x="15" y="83"/>
                                    </a:lnTo>
                                    <a:lnTo>
                                      <a:pt x="0" y="68"/>
                                    </a:lnTo>
                                    <a:lnTo>
                                      <a:pt x="0" y="68"/>
                                    </a:lnTo>
                                    <a:lnTo>
                                      <a:pt x="0" y="54"/>
                                    </a:lnTo>
                                    <a:lnTo>
                                      <a:pt x="10" y="34"/>
                                    </a:lnTo>
                                    <a:lnTo>
                                      <a:pt x="25" y="19"/>
                                    </a:lnTo>
                                    <a:lnTo>
                                      <a:pt x="49" y="5"/>
                                    </a:lnTo>
                                    <a:lnTo>
                                      <a:pt x="49" y="5"/>
                                    </a:lnTo>
                                    <a:lnTo>
                                      <a:pt x="74" y="0"/>
                                    </a:lnTo>
                                    <a:lnTo>
                                      <a:pt x="98" y="0"/>
                                    </a:lnTo>
                                    <a:lnTo>
                                      <a:pt x="113" y="5"/>
                                    </a:lnTo>
                                    <a:lnTo>
                                      <a:pt x="123" y="19"/>
                                    </a:lnTo>
                                    <a:lnTo>
                                      <a:pt x="123" y="1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6E072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226" name="Freeform 178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432" y="1096"/>
                                <a:ext cx="540" cy="18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462" y="15"/>
                                  </a:cxn>
                                  <a:cxn ang="0">
                                    <a:pos x="462" y="15"/>
                                  </a:cxn>
                                  <a:cxn ang="0">
                                    <a:pos x="491" y="39"/>
                                  </a:cxn>
                                  <a:cxn ang="0">
                                    <a:pos x="516" y="63"/>
                                  </a:cxn>
                                  <a:cxn ang="0">
                                    <a:pos x="516" y="63"/>
                                  </a:cxn>
                                  <a:cxn ang="0">
                                    <a:pos x="521" y="39"/>
                                  </a:cxn>
                                  <a:cxn ang="0">
                                    <a:pos x="521" y="39"/>
                                  </a:cxn>
                                  <a:cxn ang="0">
                                    <a:pos x="452" y="88"/>
                                  </a:cxn>
                                  <a:cxn ang="0">
                                    <a:pos x="413" y="107"/>
                                  </a:cxn>
                                  <a:cxn ang="0">
                                    <a:pos x="378" y="127"/>
                                  </a:cxn>
                                  <a:cxn ang="0">
                                    <a:pos x="378" y="127"/>
                                  </a:cxn>
                                  <a:cxn ang="0">
                                    <a:pos x="349" y="136"/>
                                  </a:cxn>
                                  <a:cxn ang="0">
                                    <a:pos x="324" y="141"/>
                                  </a:cxn>
                                  <a:cxn ang="0">
                                    <a:pos x="265" y="146"/>
                                  </a:cxn>
                                  <a:cxn ang="0">
                                    <a:pos x="265" y="146"/>
                                  </a:cxn>
                                  <a:cxn ang="0">
                                    <a:pos x="231" y="146"/>
                                  </a:cxn>
                                  <a:cxn ang="0">
                                    <a:pos x="196" y="146"/>
                                  </a:cxn>
                                  <a:cxn ang="0">
                                    <a:pos x="162" y="136"/>
                                  </a:cxn>
                                  <a:cxn ang="0">
                                    <a:pos x="128" y="132"/>
                                  </a:cxn>
                                  <a:cxn ang="0">
                                    <a:pos x="93" y="117"/>
                                  </a:cxn>
                                  <a:cxn ang="0">
                                    <a:pos x="64" y="97"/>
                                  </a:cxn>
                                  <a:cxn ang="0">
                                    <a:pos x="39" y="73"/>
                                  </a:cxn>
                                  <a:cxn ang="0">
                                    <a:pos x="20" y="44"/>
                                  </a:cxn>
                                  <a:cxn ang="0">
                                    <a:pos x="20" y="44"/>
                                  </a:cxn>
                                  <a:cxn ang="0">
                                    <a:pos x="15" y="39"/>
                                  </a:cxn>
                                  <a:cxn ang="0">
                                    <a:pos x="5" y="39"/>
                                  </a:cxn>
                                  <a:cxn ang="0">
                                    <a:pos x="0" y="44"/>
                                  </a:cxn>
                                  <a:cxn ang="0">
                                    <a:pos x="0" y="49"/>
                                  </a:cxn>
                                  <a:cxn ang="0">
                                    <a:pos x="0" y="49"/>
                                  </a:cxn>
                                  <a:cxn ang="0">
                                    <a:pos x="15" y="83"/>
                                  </a:cxn>
                                  <a:cxn ang="0">
                                    <a:pos x="34" y="107"/>
                                  </a:cxn>
                                  <a:cxn ang="0">
                                    <a:pos x="59" y="132"/>
                                  </a:cxn>
                                  <a:cxn ang="0">
                                    <a:pos x="83" y="146"/>
                                  </a:cxn>
                                  <a:cxn ang="0">
                                    <a:pos x="118" y="161"/>
                                  </a:cxn>
                                  <a:cxn ang="0">
                                    <a:pos x="152" y="171"/>
                                  </a:cxn>
                                  <a:cxn ang="0">
                                    <a:pos x="216" y="175"/>
                                  </a:cxn>
                                  <a:cxn ang="0">
                                    <a:pos x="216" y="175"/>
                                  </a:cxn>
                                  <a:cxn ang="0">
                                    <a:pos x="265" y="180"/>
                                  </a:cxn>
                                  <a:cxn ang="0">
                                    <a:pos x="310" y="175"/>
                                  </a:cxn>
                                  <a:cxn ang="0">
                                    <a:pos x="349" y="166"/>
                                  </a:cxn>
                                  <a:cxn ang="0">
                                    <a:pos x="388" y="151"/>
                                  </a:cxn>
                                  <a:cxn ang="0">
                                    <a:pos x="427" y="136"/>
                                  </a:cxn>
                                  <a:cxn ang="0">
                                    <a:pos x="462" y="112"/>
                                  </a:cxn>
                                  <a:cxn ang="0">
                                    <a:pos x="536" y="63"/>
                                  </a:cxn>
                                  <a:cxn ang="0">
                                    <a:pos x="536" y="63"/>
                                  </a:cxn>
                                  <a:cxn ang="0">
                                    <a:pos x="540" y="58"/>
                                  </a:cxn>
                                  <a:cxn ang="0">
                                    <a:pos x="540" y="54"/>
                                  </a:cxn>
                                  <a:cxn ang="0">
                                    <a:pos x="536" y="39"/>
                                  </a:cxn>
                                  <a:cxn ang="0">
                                    <a:pos x="536" y="39"/>
                                  </a:cxn>
                                  <a:cxn ang="0">
                                    <a:pos x="506" y="19"/>
                                  </a:cxn>
                                  <a:cxn ang="0">
                                    <a:pos x="472" y="0"/>
                                  </a:cxn>
                                  <a:cxn ang="0">
                                    <a:pos x="472" y="0"/>
                                  </a:cxn>
                                  <a:cxn ang="0">
                                    <a:pos x="462" y="0"/>
                                  </a:cxn>
                                  <a:cxn ang="0">
                                    <a:pos x="457" y="5"/>
                                  </a:cxn>
                                  <a:cxn ang="0">
                                    <a:pos x="457" y="10"/>
                                  </a:cxn>
                                  <a:cxn ang="0">
                                    <a:pos x="462" y="15"/>
                                  </a:cxn>
                                  <a:cxn ang="0">
                                    <a:pos x="462" y="15"/>
                                  </a:cxn>
                                </a:cxnLst>
                                <a:rect l="0" t="0" r="r" b="b"/>
                                <a:pathLst>
                                  <a:path w="540" h="180">
                                    <a:moveTo>
                                      <a:pt x="462" y="15"/>
                                    </a:moveTo>
                                    <a:lnTo>
                                      <a:pt x="462" y="15"/>
                                    </a:lnTo>
                                    <a:lnTo>
                                      <a:pt x="491" y="39"/>
                                    </a:lnTo>
                                    <a:lnTo>
                                      <a:pt x="516" y="63"/>
                                    </a:lnTo>
                                    <a:lnTo>
                                      <a:pt x="516" y="63"/>
                                    </a:lnTo>
                                    <a:lnTo>
                                      <a:pt x="521" y="39"/>
                                    </a:lnTo>
                                    <a:lnTo>
                                      <a:pt x="521" y="39"/>
                                    </a:lnTo>
                                    <a:lnTo>
                                      <a:pt x="452" y="88"/>
                                    </a:lnTo>
                                    <a:lnTo>
                                      <a:pt x="413" y="107"/>
                                    </a:lnTo>
                                    <a:lnTo>
                                      <a:pt x="378" y="127"/>
                                    </a:lnTo>
                                    <a:lnTo>
                                      <a:pt x="378" y="127"/>
                                    </a:lnTo>
                                    <a:lnTo>
                                      <a:pt x="349" y="136"/>
                                    </a:lnTo>
                                    <a:lnTo>
                                      <a:pt x="324" y="141"/>
                                    </a:lnTo>
                                    <a:lnTo>
                                      <a:pt x="265" y="146"/>
                                    </a:lnTo>
                                    <a:lnTo>
                                      <a:pt x="265" y="146"/>
                                    </a:lnTo>
                                    <a:lnTo>
                                      <a:pt x="231" y="146"/>
                                    </a:lnTo>
                                    <a:lnTo>
                                      <a:pt x="196" y="146"/>
                                    </a:lnTo>
                                    <a:lnTo>
                                      <a:pt x="162" y="136"/>
                                    </a:lnTo>
                                    <a:lnTo>
                                      <a:pt x="128" y="132"/>
                                    </a:lnTo>
                                    <a:lnTo>
                                      <a:pt x="93" y="117"/>
                                    </a:lnTo>
                                    <a:lnTo>
                                      <a:pt x="64" y="97"/>
                                    </a:lnTo>
                                    <a:lnTo>
                                      <a:pt x="39" y="73"/>
                                    </a:lnTo>
                                    <a:lnTo>
                                      <a:pt x="20" y="44"/>
                                    </a:lnTo>
                                    <a:lnTo>
                                      <a:pt x="20" y="44"/>
                                    </a:lnTo>
                                    <a:lnTo>
                                      <a:pt x="15" y="39"/>
                                    </a:lnTo>
                                    <a:lnTo>
                                      <a:pt x="5" y="39"/>
                                    </a:lnTo>
                                    <a:lnTo>
                                      <a:pt x="0" y="44"/>
                                    </a:lnTo>
                                    <a:lnTo>
                                      <a:pt x="0" y="49"/>
                                    </a:lnTo>
                                    <a:lnTo>
                                      <a:pt x="0" y="49"/>
                                    </a:lnTo>
                                    <a:lnTo>
                                      <a:pt x="15" y="83"/>
                                    </a:lnTo>
                                    <a:lnTo>
                                      <a:pt x="34" y="107"/>
                                    </a:lnTo>
                                    <a:lnTo>
                                      <a:pt x="59" y="132"/>
                                    </a:lnTo>
                                    <a:lnTo>
                                      <a:pt x="83" y="146"/>
                                    </a:lnTo>
                                    <a:lnTo>
                                      <a:pt x="118" y="161"/>
                                    </a:lnTo>
                                    <a:lnTo>
                                      <a:pt x="152" y="171"/>
                                    </a:lnTo>
                                    <a:lnTo>
                                      <a:pt x="216" y="175"/>
                                    </a:lnTo>
                                    <a:lnTo>
                                      <a:pt x="216" y="175"/>
                                    </a:lnTo>
                                    <a:lnTo>
                                      <a:pt x="265" y="180"/>
                                    </a:lnTo>
                                    <a:lnTo>
                                      <a:pt x="310" y="175"/>
                                    </a:lnTo>
                                    <a:lnTo>
                                      <a:pt x="349" y="166"/>
                                    </a:lnTo>
                                    <a:lnTo>
                                      <a:pt x="388" y="151"/>
                                    </a:lnTo>
                                    <a:lnTo>
                                      <a:pt x="427" y="136"/>
                                    </a:lnTo>
                                    <a:lnTo>
                                      <a:pt x="462" y="112"/>
                                    </a:lnTo>
                                    <a:lnTo>
                                      <a:pt x="536" y="63"/>
                                    </a:lnTo>
                                    <a:lnTo>
                                      <a:pt x="536" y="63"/>
                                    </a:lnTo>
                                    <a:lnTo>
                                      <a:pt x="540" y="58"/>
                                    </a:lnTo>
                                    <a:lnTo>
                                      <a:pt x="540" y="54"/>
                                    </a:lnTo>
                                    <a:lnTo>
                                      <a:pt x="536" y="39"/>
                                    </a:lnTo>
                                    <a:lnTo>
                                      <a:pt x="536" y="39"/>
                                    </a:lnTo>
                                    <a:lnTo>
                                      <a:pt x="506" y="19"/>
                                    </a:lnTo>
                                    <a:lnTo>
                                      <a:pt x="472" y="0"/>
                                    </a:lnTo>
                                    <a:lnTo>
                                      <a:pt x="472" y="0"/>
                                    </a:lnTo>
                                    <a:lnTo>
                                      <a:pt x="462" y="0"/>
                                    </a:lnTo>
                                    <a:lnTo>
                                      <a:pt x="457" y="5"/>
                                    </a:lnTo>
                                    <a:lnTo>
                                      <a:pt x="457" y="10"/>
                                    </a:lnTo>
                                    <a:lnTo>
                                      <a:pt x="462" y="15"/>
                                    </a:lnTo>
                                    <a:lnTo>
                                      <a:pt x="462" y="1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227" name="Freeform 179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412" y="1130"/>
                                <a:ext cx="575" cy="78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78"/>
                                  </a:cxn>
                                  <a:cxn ang="0">
                                    <a:pos x="0" y="78"/>
                                  </a:cxn>
                                  <a:cxn ang="0">
                                    <a:pos x="25" y="59"/>
                                  </a:cxn>
                                  <a:cxn ang="0">
                                    <a:pos x="54" y="44"/>
                                  </a:cxn>
                                  <a:cxn ang="0">
                                    <a:pos x="89" y="34"/>
                                  </a:cxn>
                                  <a:cxn ang="0">
                                    <a:pos x="123" y="24"/>
                                  </a:cxn>
                                  <a:cxn ang="0">
                                    <a:pos x="123" y="24"/>
                                  </a:cxn>
                                  <a:cxn ang="0">
                                    <a:pos x="197" y="15"/>
                                  </a:cxn>
                                  <a:cxn ang="0">
                                    <a:pos x="266" y="10"/>
                                  </a:cxn>
                                  <a:cxn ang="0">
                                    <a:pos x="266" y="10"/>
                                  </a:cxn>
                                  <a:cxn ang="0">
                                    <a:pos x="344" y="10"/>
                                  </a:cxn>
                                  <a:cxn ang="0">
                                    <a:pos x="423" y="20"/>
                                  </a:cxn>
                                  <a:cxn ang="0">
                                    <a:pos x="501" y="39"/>
                                  </a:cxn>
                                  <a:cxn ang="0">
                                    <a:pos x="570" y="68"/>
                                  </a:cxn>
                                  <a:cxn ang="0">
                                    <a:pos x="570" y="68"/>
                                  </a:cxn>
                                  <a:cxn ang="0">
                                    <a:pos x="575" y="68"/>
                                  </a:cxn>
                                  <a:cxn ang="0">
                                    <a:pos x="575" y="63"/>
                                  </a:cxn>
                                  <a:cxn ang="0">
                                    <a:pos x="575" y="63"/>
                                  </a:cxn>
                                  <a:cxn ang="0">
                                    <a:pos x="541" y="49"/>
                                  </a:cxn>
                                  <a:cxn ang="0">
                                    <a:pos x="506" y="34"/>
                                  </a:cxn>
                                  <a:cxn ang="0">
                                    <a:pos x="438" y="15"/>
                                  </a:cxn>
                                  <a:cxn ang="0">
                                    <a:pos x="438" y="15"/>
                                  </a:cxn>
                                  <a:cxn ang="0">
                                    <a:pos x="398" y="10"/>
                                  </a:cxn>
                                  <a:cxn ang="0">
                                    <a:pos x="359" y="5"/>
                                  </a:cxn>
                                  <a:cxn ang="0">
                                    <a:pos x="280" y="0"/>
                                  </a:cxn>
                                  <a:cxn ang="0">
                                    <a:pos x="280" y="0"/>
                                  </a:cxn>
                                  <a:cxn ang="0">
                                    <a:pos x="192" y="5"/>
                                  </a:cxn>
                                  <a:cxn ang="0">
                                    <a:pos x="103" y="20"/>
                                  </a:cxn>
                                  <a:cxn ang="0">
                                    <a:pos x="103" y="20"/>
                                  </a:cxn>
                                  <a:cxn ang="0">
                                    <a:pos x="79" y="29"/>
                                  </a:cxn>
                                  <a:cxn ang="0">
                                    <a:pos x="49" y="44"/>
                                  </a:cxn>
                                  <a:cxn ang="0">
                                    <a:pos x="0" y="78"/>
                                  </a:cxn>
                                  <a:cxn ang="0">
                                    <a:pos x="0" y="78"/>
                                  </a:cxn>
                                  <a:cxn ang="0">
                                    <a:pos x="0" y="78"/>
                                  </a:cxn>
                                  <a:cxn ang="0">
                                    <a:pos x="0" y="78"/>
                                  </a:cxn>
                                </a:cxnLst>
                                <a:rect l="0" t="0" r="r" b="b"/>
                                <a:pathLst>
                                  <a:path w="575" h="78">
                                    <a:moveTo>
                                      <a:pt x="0" y="78"/>
                                    </a:moveTo>
                                    <a:lnTo>
                                      <a:pt x="0" y="78"/>
                                    </a:lnTo>
                                    <a:lnTo>
                                      <a:pt x="25" y="59"/>
                                    </a:lnTo>
                                    <a:lnTo>
                                      <a:pt x="54" y="44"/>
                                    </a:lnTo>
                                    <a:lnTo>
                                      <a:pt x="89" y="34"/>
                                    </a:lnTo>
                                    <a:lnTo>
                                      <a:pt x="123" y="24"/>
                                    </a:lnTo>
                                    <a:lnTo>
                                      <a:pt x="123" y="24"/>
                                    </a:lnTo>
                                    <a:lnTo>
                                      <a:pt x="197" y="15"/>
                                    </a:lnTo>
                                    <a:lnTo>
                                      <a:pt x="266" y="10"/>
                                    </a:lnTo>
                                    <a:lnTo>
                                      <a:pt x="266" y="10"/>
                                    </a:lnTo>
                                    <a:lnTo>
                                      <a:pt x="344" y="10"/>
                                    </a:lnTo>
                                    <a:lnTo>
                                      <a:pt x="423" y="20"/>
                                    </a:lnTo>
                                    <a:lnTo>
                                      <a:pt x="501" y="39"/>
                                    </a:lnTo>
                                    <a:lnTo>
                                      <a:pt x="570" y="68"/>
                                    </a:lnTo>
                                    <a:lnTo>
                                      <a:pt x="570" y="68"/>
                                    </a:lnTo>
                                    <a:lnTo>
                                      <a:pt x="575" y="68"/>
                                    </a:lnTo>
                                    <a:lnTo>
                                      <a:pt x="575" y="63"/>
                                    </a:lnTo>
                                    <a:lnTo>
                                      <a:pt x="575" y="63"/>
                                    </a:lnTo>
                                    <a:lnTo>
                                      <a:pt x="541" y="49"/>
                                    </a:lnTo>
                                    <a:lnTo>
                                      <a:pt x="506" y="34"/>
                                    </a:lnTo>
                                    <a:lnTo>
                                      <a:pt x="438" y="15"/>
                                    </a:lnTo>
                                    <a:lnTo>
                                      <a:pt x="438" y="15"/>
                                    </a:lnTo>
                                    <a:lnTo>
                                      <a:pt x="398" y="10"/>
                                    </a:lnTo>
                                    <a:lnTo>
                                      <a:pt x="359" y="5"/>
                                    </a:lnTo>
                                    <a:lnTo>
                                      <a:pt x="280" y="0"/>
                                    </a:lnTo>
                                    <a:lnTo>
                                      <a:pt x="280" y="0"/>
                                    </a:lnTo>
                                    <a:lnTo>
                                      <a:pt x="192" y="5"/>
                                    </a:lnTo>
                                    <a:lnTo>
                                      <a:pt x="103" y="20"/>
                                    </a:lnTo>
                                    <a:lnTo>
                                      <a:pt x="103" y="20"/>
                                    </a:lnTo>
                                    <a:lnTo>
                                      <a:pt x="79" y="29"/>
                                    </a:lnTo>
                                    <a:lnTo>
                                      <a:pt x="49" y="44"/>
                                    </a:lnTo>
                                    <a:lnTo>
                                      <a:pt x="0" y="78"/>
                                    </a:lnTo>
                                    <a:lnTo>
                                      <a:pt x="0" y="78"/>
                                    </a:lnTo>
                                    <a:lnTo>
                                      <a:pt x="0" y="78"/>
                                    </a:lnTo>
                                    <a:lnTo>
                                      <a:pt x="0" y="7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228" name="Freeform 180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466" y="1179"/>
                                <a:ext cx="123" cy="395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64" y="195"/>
                                  </a:cxn>
                                  <a:cxn ang="0">
                                    <a:pos x="94" y="292"/>
                                  </a:cxn>
                                  <a:cxn ang="0">
                                    <a:pos x="123" y="395"/>
                                  </a:cxn>
                                  <a:cxn ang="0">
                                    <a:pos x="123" y="395"/>
                                  </a:cxn>
                                  <a:cxn ang="0">
                                    <a:pos x="123" y="395"/>
                                  </a:cxn>
                                  <a:cxn ang="0">
                                    <a:pos x="123" y="390"/>
                                  </a:cxn>
                                  <a:cxn ang="0">
                                    <a:pos x="123" y="390"/>
                                  </a:cxn>
                                  <a:cxn ang="0">
                                    <a:pos x="99" y="292"/>
                                  </a:cxn>
                                  <a:cxn ang="0">
                                    <a:pos x="69" y="195"/>
                                  </a:cxn>
                                  <a:cxn ang="0">
                                    <a:pos x="5" y="0"/>
                                  </a:cxn>
                                  <a:cxn ang="0">
                                    <a:pos x="5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 w="123" h="395">
                                    <a:moveTo>
                                      <a:pt x="0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64" y="195"/>
                                    </a:lnTo>
                                    <a:lnTo>
                                      <a:pt x="94" y="292"/>
                                    </a:lnTo>
                                    <a:lnTo>
                                      <a:pt x="123" y="395"/>
                                    </a:lnTo>
                                    <a:lnTo>
                                      <a:pt x="123" y="395"/>
                                    </a:lnTo>
                                    <a:lnTo>
                                      <a:pt x="123" y="395"/>
                                    </a:lnTo>
                                    <a:lnTo>
                                      <a:pt x="123" y="390"/>
                                    </a:lnTo>
                                    <a:lnTo>
                                      <a:pt x="123" y="390"/>
                                    </a:lnTo>
                                    <a:lnTo>
                                      <a:pt x="99" y="292"/>
                                    </a:lnTo>
                                    <a:lnTo>
                                      <a:pt x="69" y="195"/>
                                    </a:lnTo>
                                    <a:lnTo>
                                      <a:pt x="5" y="0"/>
                                    </a:lnTo>
                                    <a:lnTo>
                                      <a:pt x="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229" name="Freeform 181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732" y="1179"/>
                                <a:ext cx="132" cy="424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123" y="0"/>
                                  </a:cxn>
                                  <a:cxn ang="0">
                                    <a:pos x="123" y="0"/>
                                  </a:cxn>
                                  <a:cxn ang="0">
                                    <a:pos x="98" y="44"/>
                                  </a:cxn>
                                  <a:cxn ang="0">
                                    <a:pos x="83" y="83"/>
                                  </a:cxn>
                                  <a:cxn ang="0">
                                    <a:pos x="68" y="131"/>
                                  </a:cxn>
                                  <a:cxn ang="0">
                                    <a:pos x="59" y="175"/>
                                  </a:cxn>
                                  <a:cxn ang="0">
                                    <a:pos x="59" y="175"/>
                                  </a:cxn>
                                  <a:cxn ang="0">
                                    <a:pos x="29" y="292"/>
                                  </a:cxn>
                                  <a:cxn ang="0">
                                    <a:pos x="0" y="414"/>
                                  </a:cxn>
                                  <a:cxn ang="0">
                                    <a:pos x="0" y="414"/>
                                  </a:cxn>
                                  <a:cxn ang="0">
                                    <a:pos x="0" y="419"/>
                                  </a:cxn>
                                  <a:cxn ang="0">
                                    <a:pos x="5" y="424"/>
                                  </a:cxn>
                                  <a:cxn ang="0">
                                    <a:pos x="10" y="424"/>
                                  </a:cxn>
                                  <a:cxn ang="0">
                                    <a:pos x="14" y="419"/>
                                  </a:cxn>
                                  <a:cxn ang="0">
                                    <a:pos x="14" y="419"/>
                                  </a:cxn>
                                  <a:cxn ang="0">
                                    <a:pos x="44" y="326"/>
                                  </a:cxn>
                                  <a:cxn ang="0">
                                    <a:pos x="68" y="229"/>
                                  </a:cxn>
                                  <a:cxn ang="0">
                                    <a:pos x="68" y="229"/>
                                  </a:cxn>
                                  <a:cxn ang="0">
                                    <a:pos x="93" y="117"/>
                                  </a:cxn>
                                  <a:cxn ang="0">
                                    <a:pos x="108" y="58"/>
                                  </a:cxn>
                                  <a:cxn ang="0">
                                    <a:pos x="132" y="10"/>
                                  </a:cxn>
                                  <a:cxn ang="0">
                                    <a:pos x="132" y="10"/>
                                  </a:cxn>
                                  <a:cxn ang="0">
                                    <a:pos x="132" y="5"/>
                                  </a:cxn>
                                  <a:cxn ang="0">
                                    <a:pos x="127" y="0"/>
                                  </a:cxn>
                                  <a:cxn ang="0">
                                    <a:pos x="127" y="0"/>
                                  </a:cxn>
                                  <a:cxn ang="0">
                                    <a:pos x="123" y="0"/>
                                  </a:cxn>
                                  <a:cxn ang="0">
                                    <a:pos x="123" y="0"/>
                                  </a:cxn>
                                </a:cxnLst>
                                <a:rect l="0" t="0" r="r" b="b"/>
                                <a:pathLst>
                                  <a:path w="132" h="424">
                                    <a:moveTo>
                                      <a:pt x="123" y="0"/>
                                    </a:moveTo>
                                    <a:lnTo>
                                      <a:pt x="123" y="0"/>
                                    </a:lnTo>
                                    <a:lnTo>
                                      <a:pt x="98" y="44"/>
                                    </a:lnTo>
                                    <a:lnTo>
                                      <a:pt x="83" y="83"/>
                                    </a:lnTo>
                                    <a:lnTo>
                                      <a:pt x="68" y="131"/>
                                    </a:lnTo>
                                    <a:lnTo>
                                      <a:pt x="59" y="175"/>
                                    </a:lnTo>
                                    <a:lnTo>
                                      <a:pt x="59" y="175"/>
                                    </a:lnTo>
                                    <a:lnTo>
                                      <a:pt x="29" y="292"/>
                                    </a:lnTo>
                                    <a:lnTo>
                                      <a:pt x="0" y="414"/>
                                    </a:lnTo>
                                    <a:lnTo>
                                      <a:pt x="0" y="414"/>
                                    </a:lnTo>
                                    <a:lnTo>
                                      <a:pt x="0" y="419"/>
                                    </a:lnTo>
                                    <a:lnTo>
                                      <a:pt x="5" y="424"/>
                                    </a:lnTo>
                                    <a:lnTo>
                                      <a:pt x="10" y="424"/>
                                    </a:lnTo>
                                    <a:lnTo>
                                      <a:pt x="14" y="419"/>
                                    </a:lnTo>
                                    <a:lnTo>
                                      <a:pt x="14" y="419"/>
                                    </a:lnTo>
                                    <a:lnTo>
                                      <a:pt x="44" y="326"/>
                                    </a:lnTo>
                                    <a:lnTo>
                                      <a:pt x="68" y="229"/>
                                    </a:lnTo>
                                    <a:lnTo>
                                      <a:pt x="68" y="229"/>
                                    </a:lnTo>
                                    <a:lnTo>
                                      <a:pt x="93" y="117"/>
                                    </a:lnTo>
                                    <a:lnTo>
                                      <a:pt x="108" y="58"/>
                                    </a:lnTo>
                                    <a:lnTo>
                                      <a:pt x="132" y="10"/>
                                    </a:lnTo>
                                    <a:lnTo>
                                      <a:pt x="132" y="10"/>
                                    </a:lnTo>
                                    <a:lnTo>
                                      <a:pt x="132" y="5"/>
                                    </a:lnTo>
                                    <a:lnTo>
                                      <a:pt x="127" y="0"/>
                                    </a:lnTo>
                                    <a:lnTo>
                                      <a:pt x="127" y="0"/>
                                    </a:lnTo>
                                    <a:lnTo>
                                      <a:pt x="123" y="0"/>
                                    </a:lnTo>
                                    <a:lnTo>
                                      <a:pt x="123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230" name="Freeform 182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515" y="1549"/>
                                <a:ext cx="256" cy="54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256" y="29"/>
                                  </a:cxn>
                                  <a:cxn ang="0">
                                    <a:pos x="256" y="29"/>
                                  </a:cxn>
                                  <a:cxn ang="0">
                                    <a:pos x="222" y="39"/>
                                  </a:cxn>
                                  <a:cxn ang="0">
                                    <a:pos x="192" y="49"/>
                                  </a:cxn>
                                  <a:cxn ang="0">
                                    <a:pos x="158" y="49"/>
                                  </a:cxn>
                                  <a:cxn ang="0">
                                    <a:pos x="128" y="49"/>
                                  </a:cxn>
                                  <a:cxn ang="0">
                                    <a:pos x="94" y="44"/>
                                  </a:cxn>
                                  <a:cxn ang="0">
                                    <a:pos x="64" y="34"/>
                                  </a:cxn>
                                  <a:cxn ang="0">
                                    <a:pos x="35" y="20"/>
                                  </a:cxn>
                                  <a:cxn ang="0">
                                    <a:pos x="5" y="0"/>
                                  </a:cxn>
                                  <a:cxn ang="0">
                                    <a:pos x="5" y="0"/>
                                  </a:cxn>
                                  <a:cxn ang="0">
                                    <a:pos x="0" y="5"/>
                                  </a:cxn>
                                  <a:cxn ang="0">
                                    <a:pos x="0" y="5"/>
                                  </a:cxn>
                                  <a:cxn ang="0">
                                    <a:pos x="35" y="25"/>
                                  </a:cxn>
                                  <a:cxn ang="0">
                                    <a:pos x="64" y="39"/>
                                  </a:cxn>
                                  <a:cxn ang="0">
                                    <a:pos x="94" y="49"/>
                                  </a:cxn>
                                  <a:cxn ang="0">
                                    <a:pos x="128" y="54"/>
                                  </a:cxn>
                                  <a:cxn ang="0">
                                    <a:pos x="158" y="54"/>
                                  </a:cxn>
                                  <a:cxn ang="0">
                                    <a:pos x="192" y="49"/>
                                  </a:cxn>
                                  <a:cxn ang="0">
                                    <a:pos x="227" y="44"/>
                                  </a:cxn>
                                  <a:cxn ang="0">
                                    <a:pos x="256" y="34"/>
                                  </a:cxn>
                                  <a:cxn ang="0">
                                    <a:pos x="256" y="34"/>
                                  </a:cxn>
                                  <a:cxn ang="0">
                                    <a:pos x="256" y="29"/>
                                  </a:cxn>
                                  <a:cxn ang="0">
                                    <a:pos x="256" y="29"/>
                                  </a:cxn>
                                </a:cxnLst>
                                <a:rect l="0" t="0" r="r" b="b"/>
                                <a:pathLst>
                                  <a:path w="256" h="54">
                                    <a:moveTo>
                                      <a:pt x="256" y="29"/>
                                    </a:moveTo>
                                    <a:lnTo>
                                      <a:pt x="256" y="29"/>
                                    </a:lnTo>
                                    <a:lnTo>
                                      <a:pt x="222" y="39"/>
                                    </a:lnTo>
                                    <a:lnTo>
                                      <a:pt x="192" y="49"/>
                                    </a:lnTo>
                                    <a:lnTo>
                                      <a:pt x="158" y="49"/>
                                    </a:lnTo>
                                    <a:lnTo>
                                      <a:pt x="128" y="49"/>
                                    </a:lnTo>
                                    <a:lnTo>
                                      <a:pt x="94" y="44"/>
                                    </a:lnTo>
                                    <a:lnTo>
                                      <a:pt x="64" y="34"/>
                                    </a:lnTo>
                                    <a:lnTo>
                                      <a:pt x="35" y="20"/>
                                    </a:lnTo>
                                    <a:lnTo>
                                      <a:pt x="5" y="0"/>
                                    </a:lnTo>
                                    <a:lnTo>
                                      <a:pt x="5" y="0"/>
                                    </a:lnTo>
                                    <a:lnTo>
                                      <a:pt x="0" y="5"/>
                                    </a:lnTo>
                                    <a:lnTo>
                                      <a:pt x="0" y="5"/>
                                    </a:lnTo>
                                    <a:lnTo>
                                      <a:pt x="35" y="25"/>
                                    </a:lnTo>
                                    <a:lnTo>
                                      <a:pt x="64" y="39"/>
                                    </a:lnTo>
                                    <a:lnTo>
                                      <a:pt x="94" y="49"/>
                                    </a:lnTo>
                                    <a:lnTo>
                                      <a:pt x="128" y="54"/>
                                    </a:lnTo>
                                    <a:lnTo>
                                      <a:pt x="158" y="54"/>
                                    </a:lnTo>
                                    <a:lnTo>
                                      <a:pt x="192" y="49"/>
                                    </a:lnTo>
                                    <a:lnTo>
                                      <a:pt x="227" y="44"/>
                                    </a:lnTo>
                                    <a:lnTo>
                                      <a:pt x="256" y="34"/>
                                    </a:lnTo>
                                    <a:lnTo>
                                      <a:pt x="256" y="34"/>
                                    </a:lnTo>
                                    <a:lnTo>
                                      <a:pt x="256" y="29"/>
                                    </a:lnTo>
                                    <a:lnTo>
                                      <a:pt x="256" y="2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231" name="Freeform 183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329" y="560"/>
                                <a:ext cx="304" cy="785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04" y="780"/>
                                  </a:cxn>
                                  <a:cxn ang="0">
                                    <a:pos x="304" y="780"/>
                                  </a:cxn>
                                  <a:cxn ang="0">
                                    <a:pos x="299" y="687"/>
                                  </a:cxn>
                                  <a:cxn ang="0">
                                    <a:pos x="290" y="643"/>
                                  </a:cxn>
                                  <a:cxn ang="0">
                                    <a:pos x="280" y="594"/>
                                  </a:cxn>
                                  <a:cxn ang="0">
                                    <a:pos x="280" y="594"/>
                                  </a:cxn>
                                  <a:cxn ang="0">
                                    <a:pos x="255" y="502"/>
                                  </a:cxn>
                                  <a:cxn ang="0">
                                    <a:pos x="221" y="409"/>
                                  </a:cxn>
                                  <a:cxn ang="0">
                                    <a:pos x="221" y="409"/>
                                  </a:cxn>
                                  <a:cxn ang="0">
                                    <a:pos x="177" y="302"/>
                                  </a:cxn>
                                  <a:cxn ang="0">
                                    <a:pos x="123" y="200"/>
                                  </a:cxn>
                                  <a:cxn ang="0">
                                    <a:pos x="64" y="97"/>
                                  </a:cxn>
                                  <a:cxn ang="0">
                                    <a:pos x="5" y="0"/>
                                  </a:cxn>
                                  <a:cxn ang="0">
                                    <a:pos x="5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5"/>
                                  </a:cxn>
                                  <a:cxn ang="0">
                                    <a:pos x="0" y="5"/>
                                  </a:cxn>
                                  <a:cxn ang="0">
                                    <a:pos x="54" y="93"/>
                                  </a:cxn>
                                  <a:cxn ang="0">
                                    <a:pos x="108" y="185"/>
                                  </a:cxn>
                                  <a:cxn ang="0">
                                    <a:pos x="157" y="283"/>
                                  </a:cxn>
                                  <a:cxn ang="0">
                                    <a:pos x="196" y="375"/>
                                  </a:cxn>
                                  <a:cxn ang="0">
                                    <a:pos x="196" y="375"/>
                                  </a:cxn>
                                  <a:cxn ang="0">
                                    <a:pos x="236" y="478"/>
                                  </a:cxn>
                                  <a:cxn ang="0">
                                    <a:pos x="270" y="580"/>
                                  </a:cxn>
                                  <a:cxn ang="0">
                                    <a:pos x="270" y="580"/>
                                  </a:cxn>
                                  <a:cxn ang="0">
                                    <a:pos x="280" y="629"/>
                                  </a:cxn>
                                  <a:cxn ang="0">
                                    <a:pos x="290" y="682"/>
                                  </a:cxn>
                                  <a:cxn ang="0">
                                    <a:pos x="299" y="780"/>
                                  </a:cxn>
                                  <a:cxn ang="0">
                                    <a:pos x="299" y="780"/>
                                  </a:cxn>
                                  <a:cxn ang="0">
                                    <a:pos x="299" y="785"/>
                                  </a:cxn>
                                  <a:cxn ang="0">
                                    <a:pos x="304" y="780"/>
                                  </a:cxn>
                                  <a:cxn ang="0">
                                    <a:pos x="304" y="780"/>
                                  </a:cxn>
                                </a:cxnLst>
                                <a:rect l="0" t="0" r="r" b="b"/>
                                <a:pathLst>
                                  <a:path w="304" h="785">
                                    <a:moveTo>
                                      <a:pt x="304" y="780"/>
                                    </a:moveTo>
                                    <a:lnTo>
                                      <a:pt x="304" y="780"/>
                                    </a:lnTo>
                                    <a:lnTo>
                                      <a:pt x="299" y="687"/>
                                    </a:lnTo>
                                    <a:lnTo>
                                      <a:pt x="290" y="643"/>
                                    </a:lnTo>
                                    <a:lnTo>
                                      <a:pt x="280" y="594"/>
                                    </a:lnTo>
                                    <a:lnTo>
                                      <a:pt x="280" y="594"/>
                                    </a:lnTo>
                                    <a:lnTo>
                                      <a:pt x="255" y="502"/>
                                    </a:lnTo>
                                    <a:lnTo>
                                      <a:pt x="221" y="409"/>
                                    </a:lnTo>
                                    <a:lnTo>
                                      <a:pt x="221" y="409"/>
                                    </a:lnTo>
                                    <a:lnTo>
                                      <a:pt x="177" y="302"/>
                                    </a:lnTo>
                                    <a:lnTo>
                                      <a:pt x="123" y="200"/>
                                    </a:lnTo>
                                    <a:lnTo>
                                      <a:pt x="64" y="97"/>
                                    </a:lnTo>
                                    <a:lnTo>
                                      <a:pt x="5" y="0"/>
                                    </a:lnTo>
                                    <a:lnTo>
                                      <a:pt x="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5"/>
                                    </a:lnTo>
                                    <a:lnTo>
                                      <a:pt x="0" y="5"/>
                                    </a:lnTo>
                                    <a:lnTo>
                                      <a:pt x="54" y="93"/>
                                    </a:lnTo>
                                    <a:lnTo>
                                      <a:pt x="108" y="185"/>
                                    </a:lnTo>
                                    <a:lnTo>
                                      <a:pt x="157" y="283"/>
                                    </a:lnTo>
                                    <a:lnTo>
                                      <a:pt x="196" y="375"/>
                                    </a:lnTo>
                                    <a:lnTo>
                                      <a:pt x="196" y="375"/>
                                    </a:lnTo>
                                    <a:lnTo>
                                      <a:pt x="236" y="478"/>
                                    </a:lnTo>
                                    <a:lnTo>
                                      <a:pt x="270" y="580"/>
                                    </a:lnTo>
                                    <a:lnTo>
                                      <a:pt x="270" y="580"/>
                                    </a:lnTo>
                                    <a:lnTo>
                                      <a:pt x="280" y="629"/>
                                    </a:lnTo>
                                    <a:lnTo>
                                      <a:pt x="290" y="682"/>
                                    </a:lnTo>
                                    <a:lnTo>
                                      <a:pt x="299" y="780"/>
                                    </a:lnTo>
                                    <a:lnTo>
                                      <a:pt x="299" y="780"/>
                                    </a:lnTo>
                                    <a:lnTo>
                                      <a:pt x="299" y="785"/>
                                    </a:lnTo>
                                    <a:lnTo>
                                      <a:pt x="304" y="780"/>
                                    </a:lnTo>
                                    <a:lnTo>
                                      <a:pt x="304" y="78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232" name="Freeform 184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211" y="219"/>
                                <a:ext cx="152" cy="33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20" y="326"/>
                                  </a:cxn>
                                  <a:cxn ang="0">
                                    <a:pos x="20" y="326"/>
                                  </a:cxn>
                                  <a:cxn ang="0">
                                    <a:pos x="10" y="292"/>
                                  </a:cxn>
                                  <a:cxn ang="0">
                                    <a:pos x="10" y="258"/>
                                  </a:cxn>
                                  <a:cxn ang="0">
                                    <a:pos x="10" y="224"/>
                                  </a:cxn>
                                  <a:cxn ang="0">
                                    <a:pos x="10" y="190"/>
                                  </a:cxn>
                                  <a:cxn ang="0">
                                    <a:pos x="24" y="127"/>
                                  </a:cxn>
                                  <a:cxn ang="0">
                                    <a:pos x="44" y="58"/>
                                  </a:cxn>
                                  <a:cxn ang="0">
                                    <a:pos x="44" y="58"/>
                                  </a:cxn>
                                  <a:cxn ang="0">
                                    <a:pos x="59" y="39"/>
                                  </a:cxn>
                                  <a:cxn ang="0">
                                    <a:pos x="78" y="24"/>
                                  </a:cxn>
                                  <a:cxn ang="0">
                                    <a:pos x="88" y="19"/>
                                  </a:cxn>
                                  <a:cxn ang="0">
                                    <a:pos x="98" y="24"/>
                                  </a:cxn>
                                  <a:cxn ang="0">
                                    <a:pos x="103" y="29"/>
                                  </a:cxn>
                                  <a:cxn ang="0">
                                    <a:pos x="113" y="39"/>
                                  </a:cxn>
                                  <a:cxn ang="0">
                                    <a:pos x="113" y="39"/>
                                  </a:cxn>
                                  <a:cxn ang="0">
                                    <a:pos x="123" y="78"/>
                                  </a:cxn>
                                  <a:cxn ang="0">
                                    <a:pos x="128" y="112"/>
                                  </a:cxn>
                                  <a:cxn ang="0">
                                    <a:pos x="128" y="112"/>
                                  </a:cxn>
                                  <a:cxn ang="0">
                                    <a:pos x="137" y="190"/>
                                  </a:cxn>
                                  <a:cxn ang="0">
                                    <a:pos x="147" y="268"/>
                                  </a:cxn>
                                  <a:cxn ang="0">
                                    <a:pos x="147" y="268"/>
                                  </a:cxn>
                                  <a:cxn ang="0">
                                    <a:pos x="147" y="268"/>
                                  </a:cxn>
                                  <a:cxn ang="0">
                                    <a:pos x="152" y="263"/>
                                  </a:cxn>
                                  <a:cxn ang="0">
                                    <a:pos x="152" y="263"/>
                                  </a:cxn>
                                  <a:cxn ang="0">
                                    <a:pos x="147" y="209"/>
                                  </a:cxn>
                                  <a:cxn ang="0">
                                    <a:pos x="137" y="117"/>
                                  </a:cxn>
                                  <a:cxn ang="0">
                                    <a:pos x="128" y="68"/>
                                  </a:cxn>
                                  <a:cxn ang="0">
                                    <a:pos x="118" y="29"/>
                                  </a:cxn>
                                  <a:cxn ang="0">
                                    <a:pos x="108" y="15"/>
                                  </a:cxn>
                                  <a:cxn ang="0">
                                    <a:pos x="103" y="5"/>
                                  </a:cxn>
                                  <a:cxn ang="0">
                                    <a:pos x="93" y="0"/>
                                  </a:cxn>
                                  <a:cxn ang="0">
                                    <a:pos x="83" y="5"/>
                                  </a:cxn>
                                  <a:cxn ang="0">
                                    <a:pos x="83" y="5"/>
                                  </a:cxn>
                                  <a:cxn ang="0">
                                    <a:pos x="69" y="15"/>
                                  </a:cxn>
                                  <a:cxn ang="0">
                                    <a:pos x="54" y="29"/>
                                  </a:cxn>
                                  <a:cxn ang="0">
                                    <a:pos x="34" y="58"/>
                                  </a:cxn>
                                  <a:cxn ang="0">
                                    <a:pos x="24" y="97"/>
                                  </a:cxn>
                                  <a:cxn ang="0">
                                    <a:pos x="15" y="131"/>
                                  </a:cxn>
                                  <a:cxn ang="0">
                                    <a:pos x="15" y="131"/>
                                  </a:cxn>
                                  <a:cxn ang="0">
                                    <a:pos x="5" y="180"/>
                                  </a:cxn>
                                  <a:cxn ang="0">
                                    <a:pos x="0" y="229"/>
                                  </a:cxn>
                                  <a:cxn ang="0">
                                    <a:pos x="0" y="278"/>
                                  </a:cxn>
                                  <a:cxn ang="0">
                                    <a:pos x="15" y="326"/>
                                  </a:cxn>
                                  <a:cxn ang="0">
                                    <a:pos x="15" y="326"/>
                                  </a:cxn>
                                  <a:cxn ang="0">
                                    <a:pos x="15" y="331"/>
                                  </a:cxn>
                                  <a:cxn ang="0">
                                    <a:pos x="20" y="326"/>
                                  </a:cxn>
                                  <a:cxn ang="0">
                                    <a:pos x="20" y="326"/>
                                  </a:cxn>
                                </a:cxnLst>
                                <a:rect l="0" t="0" r="r" b="b"/>
                                <a:pathLst>
                                  <a:path w="152" h="331">
                                    <a:moveTo>
                                      <a:pt x="20" y="326"/>
                                    </a:moveTo>
                                    <a:lnTo>
                                      <a:pt x="20" y="326"/>
                                    </a:lnTo>
                                    <a:lnTo>
                                      <a:pt x="10" y="292"/>
                                    </a:lnTo>
                                    <a:lnTo>
                                      <a:pt x="10" y="258"/>
                                    </a:lnTo>
                                    <a:lnTo>
                                      <a:pt x="10" y="224"/>
                                    </a:lnTo>
                                    <a:lnTo>
                                      <a:pt x="10" y="190"/>
                                    </a:lnTo>
                                    <a:lnTo>
                                      <a:pt x="24" y="127"/>
                                    </a:lnTo>
                                    <a:lnTo>
                                      <a:pt x="44" y="58"/>
                                    </a:lnTo>
                                    <a:lnTo>
                                      <a:pt x="44" y="58"/>
                                    </a:lnTo>
                                    <a:lnTo>
                                      <a:pt x="59" y="39"/>
                                    </a:lnTo>
                                    <a:lnTo>
                                      <a:pt x="78" y="24"/>
                                    </a:lnTo>
                                    <a:lnTo>
                                      <a:pt x="88" y="19"/>
                                    </a:lnTo>
                                    <a:lnTo>
                                      <a:pt x="98" y="24"/>
                                    </a:lnTo>
                                    <a:lnTo>
                                      <a:pt x="103" y="29"/>
                                    </a:lnTo>
                                    <a:lnTo>
                                      <a:pt x="113" y="39"/>
                                    </a:lnTo>
                                    <a:lnTo>
                                      <a:pt x="113" y="39"/>
                                    </a:lnTo>
                                    <a:lnTo>
                                      <a:pt x="123" y="78"/>
                                    </a:lnTo>
                                    <a:lnTo>
                                      <a:pt x="128" y="112"/>
                                    </a:lnTo>
                                    <a:lnTo>
                                      <a:pt x="128" y="112"/>
                                    </a:lnTo>
                                    <a:lnTo>
                                      <a:pt x="137" y="190"/>
                                    </a:lnTo>
                                    <a:lnTo>
                                      <a:pt x="147" y="268"/>
                                    </a:lnTo>
                                    <a:lnTo>
                                      <a:pt x="147" y="268"/>
                                    </a:lnTo>
                                    <a:lnTo>
                                      <a:pt x="147" y="268"/>
                                    </a:lnTo>
                                    <a:lnTo>
                                      <a:pt x="152" y="263"/>
                                    </a:lnTo>
                                    <a:lnTo>
                                      <a:pt x="152" y="263"/>
                                    </a:lnTo>
                                    <a:lnTo>
                                      <a:pt x="147" y="209"/>
                                    </a:lnTo>
                                    <a:lnTo>
                                      <a:pt x="137" y="117"/>
                                    </a:lnTo>
                                    <a:lnTo>
                                      <a:pt x="128" y="68"/>
                                    </a:lnTo>
                                    <a:lnTo>
                                      <a:pt x="118" y="29"/>
                                    </a:lnTo>
                                    <a:lnTo>
                                      <a:pt x="108" y="15"/>
                                    </a:lnTo>
                                    <a:lnTo>
                                      <a:pt x="103" y="5"/>
                                    </a:lnTo>
                                    <a:lnTo>
                                      <a:pt x="93" y="0"/>
                                    </a:lnTo>
                                    <a:lnTo>
                                      <a:pt x="83" y="5"/>
                                    </a:lnTo>
                                    <a:lnTo>
                                      <a:pt x="83" y="5"/>
                                    </a:lnTo>
                                    <a:lnTo>
                                      <a:pt x="69" y="15"/>
                                    </a:lnTo>
                                    <a:lnTo>
                                      <a:pt x="54" y="29"/>
                                    </a:lnTo>
                                    <a:lnTo>
                                      <a:pt x="34" y="58"/>
                                    </a:lnTo>
                                    <a:lnTo>
                                      <a:pt x="24" y="97"/>
                                    </a:lnTo>
                                    <a:lnTo>
                                      <a:pt x="15" y="131"/>
                                    </a:lnTo>
                                    <a:lnTo>
                                      <a:pt x="15" y="131"/>
                                    </a:lnTo>
                                    <a:lnTo>
                                      <a:pt x="5" y="180"/>
                                    </a:lnTo>
                                    <a:lnTo>
                                      <a:pt x="0" y="229"/>
                                    </a:lnTo>
                                    <a:lnTo>
                                      <a:pt x="0" y="278"/>
                                    </a:lnTo>
                                    <a:lnTo>
                                      <a:pt x="15" y="326"/>
                                    </a:lnTo>
                                    <a:lnTo>
                                      <a:pt x="15" y="326"/>
                                    </a:lnTo>
                                    <a:lnTo>
                                      <a:pt x="15" y="331"/>
                                    </a:lnTo>
                                    <a:lnTo>
                                      <a:pt x="20" y="326"/>
                                    </a:lnTo>
                                    <a:lnTo>
                                      <a:pt x="20" y="32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233" name="Freeform 185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245" y="414"/>
                                <a:ext cx="359" cy="20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69" y="78"/>
                                  </a:cxn>
                                  <a:cxn ang="0">
                                    <a:pos x="157" y="34"/>
                                  </a:cxn>
                                  <a:cxn ang="0">
                                    <a:pos x="221" y="14"/>
                                  </a:cxn>
                                  <a:cxn ang="0">
                                    <a:pos x="290" y="14"/>
                                  </a:cxn>
                                  <a:cxn ang="0">
                                    <a:pos x="325" y="19"/>
                                  </a:cxn>
                                  <a:cxn ang="0">
                                    <a:pos x="349" y="39"/>
                                  </a:cxn>
                                  <a:cxn ang="0">
                                    <a:pos x="344" y="68"/>
                                  </a:cxn>
                                  <a:cxn ang="0">
                                    <a:pos x="305" y="107"/>
                                  </a:cxn>
                                  <a:cxn ang="0">
                                    <a:pos x="275" y="127"/>
                                  </a:cxn>
                                  <a:cxn ang="0">
                                    <a:pos x="246" y="141"/>
                                  </a:cxn>
                                  <a:cxn ang="0">
                                    <a:pos x="143" y="175"/>
                                  </a:cxn>
                                  <a:cxn ang="0">
                                    <a:pos x="64" y="190"/>
                                  </a:cxn>
                                  <a:cxn ang="0">
                                    <a:pos x="30" y="185"/>
                                  </a:cxn>
                                  <a:cxn ang="0">
                                    <a:pos x="10" y="166"/>
                                  </a:cxn>
                                  <a:cxn ang="0">
                                    <a:pos x="10" y="131"/>
                                  </a:cxn>
                                  <a:cxn ang="0">
                                    <a:pos x="5" y="127"/>
                                  </a:cxn>
                                  <a:cxn ang="0">
                                    <a:pos x="0" y="131"/>
                                  </a:cxn>
                                  <a:cxn ang="0">
                                    <a:pos x="0" y="170"/>
                                  </a:cxn>
                                  <a:cxn ang="0">
                                    <a:pos x="25" y="195"/>
                                  </a:cxn>
                                  <a:cxn ang="0">
                                    <a:pos x="59" y="200"/>
                                  </a:cxn>
                                  <a:cxn ang="0">
                                    <a:pos x="157" y="180"/>
                                  </a:cxn>
                                  <a:cxn ang="0">
                                    <a:pos x="275" y="136"/>
                                  </a:cxn>
                                  <a:cxn ang="0">
                                    <a:pos x="310" y="117"/>
                                  </a:cxn>
                                  <a:cxn ang="0">
                                    <a:pos x="354" y="73"/>
                                  </a:cxn>
                                  <a:cxn ang="0">
                                    <a:pos x="359" y="39"/>
                                  </a:cxn>
                                  <a:cxn ang="0">
                                    <a:pos x="349" y="19"/>
                                  </a:cxn>
                                  <a:cxn ang="0">
                                    <a:pos x="325" y="5"/>
                                  </a:cxn>
                                  <a:cxn ang="0">
                                    <a:pos x="266" y="0"/>
                                  </a:cxn>
                                  <a:cxn ang="0">
                                    <a:pos x="236" y="0"/>
                                  </a:cxn>
                                  <a:cxn ang="0">
                                    <a:pos x="148" y="24"/>
                                  </a:cxn>
                                  <a:cxn ang="0">
                                    <a:pos x="69" y="73"/>
                                  </a:cxn>
                                  <a:cxn ang="0">
                                    <a:pos x="69" y="78"/>
                                  </a:cxn>
                                  <a:cxn ang="0">
                                    <a:pos x="69" y="78"/>
                                  </a:cxn>
                                </a:cxnLst>
                                <a:rect l="0" t="0" r="r" b="b"/>
                                <a:pathLst>
                                  <a:path w="359" h="200">
                                    <a:moveTo>
                                      <a:pt x="69" y="78"/>
                                    </a:moveTo>
                                    <a:lnTo>
                                      <a:pt x="69" y="78"/>
                                    </a:lnTo>
                                    <a:lnTo>
                                      <a:pt x="128" y="44"/>
                                    </a:lnTo>
                                    <a:lnTo>
                                      <a:pt x="157" y="34"/>
                                    </a:lnTo>
                                    <a:lnTo>
                                      <a:pt x="192" y="19"/>
                                    </a:lnTo>
                                    <a:lnTo>
                                      <a:pt x="221" y="14"/>
                                    </a:lnTo>
                                    <a:lnTo>
                                      <a:pt x="256" y="10"/>
                                    </a:lnTo>
                                    <a:lnTo>
                                      <a:pt x="290" y="14"/>
                                    </a:lnTo>
                                    <a:lnTo>
                                      <a:pt x="325" y="19"/>
                                    </a:lnTo>
                                    <a:lnTo>
                                      <a:pt x="325" y="19"/>
                                    </a:lnTo>
                                    <a:lnTo>
                                      <a:pt x="339" y="29"/>
                                    </a:lnTo>
                                    <a:lnTo>
                                      <a:pt x="349" y="39"/>
                                    </a:lnTo>
                                    <a:lnTo>
                                      <a:pt x="349" y="53"/>
                                    </a:lnTo>
                                    <a:lnTo>
                                      <a:pt x="344" y="68"/>
                                    </a:lnTo>
                                    <a:lnTo>
                                      <a:pt x="325" y="92"/>
                                    </a:lnTo>
                                    <a:lnTo>
                                      <a:pt x="305" y="107"/>
                                    </a:lnTo>
                                    <a:lnTo>
                                      <a:pt x="305" y="107"/>
                                    </a:lnTo>
                                    <a:lnTo>
                                      <a:pt x="275" y="127"/>
                                    </a:lnTo>
                                    <a:lnTo>
                                      <a:pt x="246" y="141"/>
                                    </a:lnTo>
                                    <a:lnTo>
                                      <a:pt x="246" y="141"/>
                                    </a:lnTo>
                                    <a:lnTo>
                                      <a:pt x="187" y="166"/>
                                    </a:lnTo>
                                    <a:lnTo>
                                      <a:pt x="143" y="175"/>
                                    </a:lnTo>
                                    <a:lnTo>
                                      <a:pt x="103" y="185"/>
                                    </a:lnTo>
                                    <a:lnTo>
                                      <a:pt x="64" y="190"/>
                                    </a:lnTo>
                                    <a:lnTo>
                                      <a:pt x="44" y="190"/>
                                    </a:lnTo>
                                    <a:lnTo>
                                      <a:pt x="30" y="185"/>
                                    </a:lnTo>
                                    <a:lnTo>
                                      <a:pt x="20" y="175"/>
                                    </a:lnTo>
                                    <a:lnTo>
                                      <a:pt x="10" y="166"/>
                                    </a:lnTo>
                                    <a:lnTo>
                                      <a:pt x="5" y="151"/>
                                    </a:lnTo>
                                    <a:lnTo>
                                      <a:pt x="10" y="131"/>
                                    </a:lnTo>
                                    <a:lnTo>
                                      <a:pt x="10" y="131"/>
                                    </a:lnTo>
                                    <a:lnTo>
                                      <a:pt x="5" y="127"/>
                                    </a:lnTo>
                                    <a:lnTo>
                                      <a:pt x="0" y="131"/>
                                    </a:lnTo>
                                    <a:lnTo>
                                      <a:pt x="0" y="131"/>
                                    </a:lnTo>
                                    <a:lnTo>
                                      <a:pt x="0" y="151"/>
                                    </a:lnTo>
                                    <a:lnTo>
                                      <a:pt x="0" y="170"/>
                                    </a:lnTo>
                                    <a:lnTo>
                                      <a:pt x="10" y="185"/>
                                    </a:lnTo>
                                    <a:lnTo>
                                      <a:pt x="25" y="195"/>
                                    </a:lnTo>
                                    <a:lnTo>
                                      <a:pt x="40" y="200"/>
                                    </a:lnTo>
                                    <a:lnTo>
                                      <a:pt x="59" y="200"/>
                                    </a:lnTo>
                                    <a:lnTo>
                                      <a:pt x="108" y="195"/>
                                    </a:lnTo>
                                    <a:lnTo>
                                      <a:pt x="157" y="180"/>
                                    </a:lnTo>
                                    <a:lnTo>
                                      <a:pt x="207" y="166"/>
                                    </a:lnTo>
                                    <a:lnTo>
                                      <a:pt x="275" y="136"/>
                                    </a:lnTo>
                                    <a:lnTo>
                                      <a:pt x="275" y="136"/>
                                    </a:lnTo>
                                    <a:lnTo>
                                      <a:pt x="310" y="117"/>
                                    </a:lnTo>
                                    <a:lnTo>
                                      <a:pt x="344" y="92"/>
                                    </a:lnTo>
                                    <a:lnTo>
                                      <a:pt x="354" y="73"/>
                                    </a:lnTo>
                                    <a:lnTo>
                                      <a:pt x="359" y="58"/>
                                    </a:lnTo>
                                    <a:lnTo>
                                      <a:pt x="359" y="39"/>
                                    </a:lnTo>
                                    <a:lnTo>
                                      <a:pt x="349" y="19"/>
                                    </a:lnTo>
                                    <a:lnTo>
                                      <a:pt x="349" y="19"/>
                                    </a:lnTo>
                                    <a:lnTo>
                                      <a:pt x="339" y="14"/>
                                    </a:lnTo>
                                    <a:lnTo>
                                      <a:pt x="325" y="5"/>
                                    </a:lnTo>
                                    <a:lnTo>
                                      <a:pt x="295" y="0"/>
                                    </a:lnTo>
                                    <a:lnTo>
                                      <a:pt x="266" y="0"/>
                                    </a:lnTo>
                                    <a:lnTo>
                                      <a:pt x="236" y="0"/>
                                    </a:lnTo>
                                    <a:lnTo>
                                      <a:pt x="236" y="0"/>
                                    </a:lnTo>
                                    <a:lnTo>
                                      <a:pt x="192" y="10"/>
                                    </a:lnTo>
                                    <a:lnTo>
                                      <a:pt x="148" y="24"/>
                                    </a:lnTo>
                                    <a:lnTo>
                                      <a:pt x="108" y="49"/>
                                    </a:lnTo>
                                    <a:lnTo>
                                      <a:pt x="69" y="73"/>
                                    </a:lnTo>
                                    <a:lnTo>
                                      <a:pt x="69" y="73"/>
                                    </a:lnTo>
                                    <a:lnTo>
                                      <a:pt x="69" y="78"/>
                                    </a:lnTo>
                                    <a:lnTo>
                                      <a:pt x="69" y="78"/>
                                    </a:lnTo>
                                    <a:lnTo>
                                      <a:pt x="69" y="7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234" name="Freeform 186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206" y="555"/>
                                <a:ext cx="133" cy="288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4" y="5"/>
                                  </a:cxn>
                                  <a:cxn ang="0">
                                    <a:pos x="34" y="5"/>
                                  </a:cxn>
                                  <a:cxn ang="0">
                                    <a:pos x="64" y="20"/>
                                  </a:cxn>
                                  <a:cxn ang="0">
                                    <a:pos x="88" y="39"/>
                                  </a:cxn>
                                  <a:cxn ang="0">
                                    <a:pos x="103" y="63"/>
                                  </a:cxn>
                                  <a:cxn ang="0">
                                    <a:pos x="113" y="93"/>
                                  </a:cxn>
                                  <a:cxn ang="0">
                                    <a:pos x="123" y="122"/>
                                  </a:cxn>
                                  <a:cxn ang="0">
                                    <a:pos x="123" y="156"/>
                                  </a:cxn>
                                  <a:cxn ang="0">
                                    <a:pos x="123" y="185"/>
                                  </a:cxn>
                                  <a:cxn ang="0">
                                    <a:pos x="118" y="215"/>
                                  </a:cxn>
                                  <a:cxn ang="0">
                                    <a:pos x="118" y="215"/>
                                  </a:cxn>
                                  <a:cxn ang="0">
                                    <a:pos x="108" y="239"/>
                                  </a:cxn>
                                  <a:cxn ang="0">
                                    <a:pos x="93" y="263"/>
                                  </a:cxn>
                                  <a:cxn ang="0">
                                    <a:pos x="93" y="263"/>
                                  </a:cxn>
                                  <a:cxn ang="0">
                                    <a:pos x="59" y="268"/>
                                  </a:cxn>
                                  <a:cxn ang="0">
                                    <a:pos x="34" y="263"/>
                                  </a:cxn>
                                  <a:cxn ang="0">
                                    <a:pos x="25" y="254"/>
                                  </a:cxn>
                                  <a:cxn ang="0">
                                    <a:pos x="15" y="249"/>
                                  </a:cxn>
                                  <a:cxn ang="0">
                                    <a:pos x="5" y="219"/>
                                  </a:cxn>
                                  <a:cxn ang="0">
                                    <a:pos x="5" y="219"/>
                                  </a:cxn>
                                  <a:cxn ang="0">
                                    <a:pos x="0" y="176"/>
                                  </a:cxn>
                                  <a:cxn ang="0">
                                    <a:pos x="0" y="176"/>
                                  </a:cxn>
                                  <a:cxn ang="0">
                                    <a:pos x="5" y="156"/>
                                  </a:cxn>
                                  <a:cxn ang="0">
                                    <a:pos x="10" y="137"/>
                                  </a:cxn>
                                  <a:cxn ang="0">
                                    <a:pos x="25" y="102"/>
                                  </a:cxn>
                                  <a:cxn ang="0">
                                    <a:pos x="59" y="39"/>
                                  </a:cxn>
                                  <a:cxn ang="0">
                                    <a:pos x="59" y="39"/>
                                  </a:cxn>
                                  <a:cxn ang="0">
                                    <a:pos x="59" y="39"/>
                                  </a:cxn>
                                  <a:cxn ang="0">
                                    <a:pos x="59" y="39"/>
                                  </a:cxn>
                                  <a:cxn ang="0">
                                    <a:pos x="59" y="39"/>
                                  </a:cxn>
                                  <a:cxn ang="0">
                                    <a:pos x="29" y="88"/>
                                  </a:cxn>
                                  <a:cxn ang="0">
                                    <a:pos x="10" y="132"/>
                                  </a:cxn>
                                  <a:cxn ang="0">
                                    <a:pos x="0" y="156"/>
                                  </a:cxn>
                                  <a:cxn ang="0">
                                    <a:pos x="0" y="180"/>
                                  </a:cxn>
                                  <a:cxn ang="0">
                                    <a:pos x="0" y="210"/>
                                  </a:cxn>
                                  <a:cxn ang="0">
                                    <a:pos x="5" y="239"/>
                                  </a:cxn>
                                  <a:cxn ang="0">
                                    <a:pos x="5" y="239"/>
                                  </a:cxn>
                                  <a:cxn ang="0">
                                    <a:pos x="20" y="258"/>
                                  </a:cxn>
                                  <a:cxn ang="0">
                                    <a:pos x="39" y="278"/>
                                  </a:cxn>
                                  <a:cxn ang="0">
                                    <a:pos x="49" y="288"/>
                                  </a:cxn>
                                  <a:cxn ang="0">
                                    <a:pos x="64" y="288"/>
                                  </a:cxn>
                                  <a:cxn ang="0">
                                    <a:pos x="79" y="283"/>
                                  </a:cxn>
                                  <a:cxn ang="0">
                                    <a:pos x="88" y="278"/>
                                  </a:cxn>
                                  <a:cxn ang="0">
                                    <a:pos x="88" y="278"/>
                                  </a:cxn>
                                  <a:cxn ang="0">
                                    <a:pos x="103" y="263"/>
                                  </a:cxn>
                                  <a:cxn ang="0">
                                    <a:pos x="113" y="249"/>
                                  </a:cxn>
                                  <a:cxn ang="0">
                                    <a:pos x="128" y="210"/>
                                  </a:cxn>
                                  <a:cxn ang="0">
                                    <a:pos x="133" y="166"/>
                                  </a:cxn>
                                  <a:cxn ang="0">
                                    <a:pos x="133" y="122"/>
                                  </a:cxn>
                                  <a:cxn ang="0">
                                    <a:pos x="118" y="83"/>
                                  </a:cxn>
                                  <a:cxn ang="0">
                                    <a:pos x="98" y="44"/>
                                  </a:cxn>
                                  <a:cxn ang="0">
                                    <a:pos x="83" y="29"/>
                                  </a:cxn>
                                  <a:cxn ang="0">
                                    <a:pos x="69" y="15"/>
                                  </a:cxn>
                                  <a:cxn ang="0">
                                    <a:pos x="54" y="5"/>
                                  </a:cxn>
                                  <a:cxn ang="0">
                                    <a:pos x="34" y="0"/>
                                  </a:cxn>
                                  <a:cxn ang="0">
                                    <a:pos x="34" y="0"/>
                                  </a:cxn>
                                  <a:cxn ang="0">
                                    <a:pos x="29" y="5"/>
                                  </a:cxn>
                                  <a:cxn ang="0">
                                    <a:pos x="34" y="5"/>
                                  </a:cxn>
                                  <a:cxn ang="0">
                                    <a:pos x="34" y="5"/>
                                  </a:cxn>
                                </a:cxnLst>
                                <a:rect l="0" t="0" r="r" b="b"/>
                                <a:pathLst>
                                  <a:path w="133" h="288">
                                    <a:moveTo>
                                      <a:pt x="34" y="5"/>
                                    </a:moveTo>
                                    <a:lnTo>
                                      <a:pt x="34" y="5"/>
                                    </a:lnTo>
                                    <a:lnTo>
                                      <a:pt x="64" y="20"/>
                                    </a:lnTo>
                                    <a:lnTo>
                                      <a:pt x="88" y="39"/>
                                    </a:lnTo>
                                    <a:lnTo>
                                      <a:pt x="103" y="63"/>
                                    </a:lnTo>
                                    <a:lnTo>
                                      <a:pt x="113" y="93"/>
                                    </a:lnTo>
                                    <a:lnTo>
                                      <a:pt x="123" y="122"/>
                                    </a:lnTo>
                                    <a:lnTo>
                                      <a:pt x="123" y="156"/>
                                    </a:lnTo>
                                    <a:lnTo>
                                      <a:pt x="123" y="185"/>
                                    </a:lnTo>
                                    <a:lnTo>
                                      <a:pt x="118" y="215"/>
                                    </a:lnTo>
                                    <a:lnTo>
                                      <a:pt x="118" y="215"/>
                                    </a:lnTo>
                                    <a:lnTo>
                                      <a:pt x="108" y="239"/>
                                    </a:lnTo>
                                    <a:lnTo>
                                      <a:pt x="93" y="263"/>
                                    </a:lnTo>
                                    <a:lnTo>
                                      <a:pt x="93" y="263"/>
                                    </a:lnTo>
                                    <a:lnTo>
                                      <a:pt x="59" y="268"/>
                                    </a:lnTo>
                                    <a:lnTo>
                                      <a:pt x="34" y="263"/>
                                    </a:lnTo>
                                    <a:lnTo>
                                      <a:pt x="25" y="254"/>
                                    </a:lnTo>
                                    <a:lnTo>
                                      <a:pt x="15" y="249"/>
                                    </a:lnTo>
                                    <a:lnTo>
                                      <a:pt x="5" y="219"/>
                                    </a:lnTo>
                                    <a:lnTo>
                                      <a:pt x="5" y="219"/>
                                    </a:lnTo>
                                    <a:lnTo>
                                      <a:pt x="0" y="176"/>
                                    </a:lnTo>
                                    <a:lnTo>
                                      <a:pt x="0" y="176"/>
                                    </a:lnTo>
                                    <a:lnTo>
                                      <a:pt x="5" y="156"/>
                                    </a:lnTo>
                                    <a:lnTo>
                                      <a:pt x="10" y="137"/>
                                    </a:lnTo>
                                    <a:lnTo>
                                      <a:pt x="25" y="102"/>
                                    </a:lnTo>
                                    <a:lnTo>
                                      <a:pt x="59" y="39"/>
                                    </a:lnTo>
                                    <a:lnTo>
                                      <a:pt x="59" y="39"/>
                                    </a:lnTo>
                                    <a:lnTo>
                                      <a:pt x="59" y="39"/>
                                    </a:lnTo>
                                    <a:lnTo>
                                      <a:pt x="59" y="39"/>
                                    </a:lnTo>
                                    <a:lnTo>
                                      <a:pt x="59" y="39"/>
                                    </a:lnTo>
                                    <a:lnTo>
                                      <a:pt x="29" y="88"/>
                                    </a:lnTo>
                                    <a:lnTo>
                                      <a:pt x="10" y="132"/>
                                    </a:lnTo>
                                    <a:lnTo>
                                      <a:pt x="0" y="156"/>
                                    </a:lnTo>
                                    <a:lnTo>
                                      <a:pt x="0" y="180"/>
                                    </a:lnTo>
                                    <a:lnTo>
                                      <a:pt x="0" y="210"/>
                                    </a:lnTo>
                                    <a:lnTo>
                                      <a:pt x="5" y="239"/>
                                    </a:lnTo>
                                    <a:lnTo>
                                      <a:pt x="5" y="239"/>
                                    </a:lnTo>
                                    <a:lnTo>
                                      <a:pt x="20" y="258"/>
                                    </a:lnTo>
                                    <a:lnTo>
                                      <a:pt x="39" y="278"/>
                                    </a:lnTo>
                                    <a:lnTo>
                                      <a:pt x="49" y="288"/>
                                    </a:lnTo>
                                    <a:lnTo>
                                      <a:pt x="64" y="288"/>
                                    </a:lnTo>
                                    <a:lnTo>
                                      <a:pt x="79" y="283"/>
                                    </a:lnTo>
                                    <a:lnTo>
                                      <a:pt x="88" y="278"/>
                                    </a:lnTo>
                                    <a:lnTo>
                                      <a:pt x="88" y="278"/>
                                    </a:lnTo>
                                    <a:lnTo>
                                      <a:pt x="103" y="263"/>
                                    </a:lnTo>
                                    <a:lnTo>
                                      <a:pt x="113" y="249"/>
                                    </a:lnTo>
                                    <a:lnTo>
                                      <a:pt x="128" y="210"/>
                                    </a:lnTo>
                                    <a:lnTo>
                                      <a:pt x="133" y="166"/>
                                    </a:lnTo>
                                    <a:lnTo>
                                      <a:pt x="133" y="122"/>
                                    </a:lnTo>
                                    <a:lnTo>
                                      <a:pt x="118" y="83"/>
                                    </a:lnTo>
                                    <a:lnTo>
                                      <a:pt x="98" y="44"/>
                                    </a:lnTo>
                                    <a:lnTo>
                                      <a:pt x="83" y="29"/>
                                    </a:lnTo>
                                    <a:lnTo>
                                      <a:pt x="69" y="15"/>
                                    </a:lnTo>
                                    <a:lnTo>
                                      <a:pt x="54" y="5"/>
                                    </a:lnTo>
                                    <a:lnTo>
                                      <a:pt x="34" y="0"/>
                                    </a:lnTo>
                                    <a:lnTo>
                                      <a:pt x="34" y="0"/>
                                    </a:lnTo>
                                    <a:lnTo>
                                      <a:pt x="29" y="5"/>
                                    </a:lnTo>
                                    <a:lnTo>
                                      <a:pt x="34" y="5"/>
                                    </a:lnTo>
                                    <a:lnTo>
                                      <a:pt x="34" y="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235" name="Freeform 187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0" y="536"/>
                                <a:ext cx="245" cy="185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226" y="48"/>
                                  </a:cxn>
                                  <a:cxn ang="0">
                                    <a:pos x="226" y="48"/>
                                  </a:cxn>
                                  <a:cxn ang="0">
                                    <a:pos x="216" y="78"/>
                                  </a:cxn>
                                  <a:cxn ang="0">
                                    <a:pos x="206" y="107"/>
                                  </a:cxn>
                                  <a:cxn ang="0">
                                    <a:pos x="186" y="131"/>
                                  </a:cxn>
                                  <a:cxn ang="0">
                                    <a:pos x="162" y="151"/>
                                  </a:cxn>
                                  <a:cxn ang="0">
                                    <a:pos x="137" y="165"/>
                                  </a:cxn>
                                  <a:cxn ang="0">
                                    <a:pos x="108" y="175"/>
                                  </a:cxn>
                                  <a:cxn ang="0">
                                    <a:pos x="78" y="175"/>
                                  </a:cxn>
                                  <a:cxn ang="0">
                                    <a:pos x="44" y="170"/>
                                  </a:cxn>
                                  <a:cxn ang="0">
                                    <a:pos x="44" y="170"/>
                                  </a:cxn>
                                  <a:cxn ang="0">
                                    <a:pos x="24" y="160"/>
                                  </a:cxn>
                                  <a:cxn ang="0">
                                    <a:pos x="9" y="141"/>
                                  </a:cxn>
                                  <a:cxn ang="0">
                                    <a:pos x="9" y="121"/>
                                  </a:cxn>
                                  <a:cxn ang="0">
                                    <a:pos x="14" y="102"/>
                                  </a:cxn>
                                  <a:cxn ang="0">
                                    <a:pos x="24" y="82"/>
                                  </a:cxn>
                                  <a:cxn ang="0">
                                    <a:pos x="39" y="63"/>
                                  </a:cxn>
                                  <a:cxn ang="0">
                                    <a:pos x="59" y="44"/>
                                  </a:cxn>
                                  <a:cxn ang="0">
                                    <a:pos x="73" y="34"/>
                                  </a:cxn>
                                  <a:cxn ang="0">
                                    <a:pos x="73" y="34"/>
                                  </a:cxn>
                                  <a:cxn ang="0">
                                    <a:pos x="93" y="24"/>
                                  </a:cxn>
                                  <a:cxn ang="0">
                                    <a:pos x="113" y="14"/>
                                  </a:cxn>
                                  <a:cxn ang="0">
                                    <a:pos x="152" y="9"/>
                                  </a:cxn>
                                  <a:cxn ang="0">
                                    <a:pos x="196" y="14"/>
                                  </a:cxn>
                                  <a:cxn ang="0">
                                    <a:pos x="235" y="24"/>
                                  </a:cxn>
                                  <a:cxn ang="0">
                                    <a:pos x="235" y="24"/>
                                  </a:cxn>
                                  <a:cxn ang="0">
                                    <a:pos x="245" y="24"/>
                                  </a:cxn>
                                  <a:cxn ang="0">
                                    <a:pos x="240" y="19"/>
                                  </a:cxn>
                                  <a:cxn ang="0">
                                    <a:pos x="240" y="19"/>
                                  </a:cxn>
                                  <a:cxn ang="0">
                                    <a:pos x="191" y="5"/>
                                  </a:cxn>
                                  <a:cxn ang="0">
                                    <a:pos x="167" y="0"/>
                                  </a:cxn>
                                  <a:cxn ang="0">
                                    <a:pos x="142" y="0"/>
                                  </a:cxn>
                                  <a:cxn ang="0">
                                    <a:pos x="118" y="5"/>
                                  </a:cxn>
                                  <a:cxn ang="0">
                                    <a:pos x="93" y="9"/>
                                  </a:cxn>
                                  <a:cxn ang="0">
                                    <a:pos x="73" y="19"/>
                                  </a:cxn>
                                  <a:cxn ang="0">
                                    <a:pos x="49" y="34"/>
                                  </a:cxn>
                                  <a:cxn ang="0">
                                    <a:pos x="49" y="34"/>
                                  </a:cxn>
                                  <a:cxn ang="0">
                                    <a:pos x="24" y="63"/>
                                  </a:cxn>
                                  <a:cxn ang="0">
                                    <a:pos x="5" y="92"/>
                                  </a:cxn>
                                  <a:cxn ang="0">
                                    <a:pos x="5" y="112"/>
                                  </a:cxn>
                                  <a:cxn ang="0">
                                    <a:pos x="0" y="131"/>
                                  </a:cxn>
                                  <a:cxn ang="0">
                                    <a:pos x="5" y="146"/>
                                  </a:cxn>
                                  <a:cxn ang="0">
                                    <a:pos x="19" y="160"/>
                                  </a:cxn>
                                  <a:cxn ang="0">
                                    <a:pos x="19" y="160"/>
                                  </a:cxn>
                                  <a:cxn ang="0">
                                    <a:pos x="29" y="170"/>
                                  </a:cxn>
                                  <a:cxn ang="0">
                                    <a:pos x="44" y="180"/>
                                  </a:cxn>
                                  <a:cxn ang="0">
                                    <a:pos x="78" y="185"/>
                                  </a:cxn>
                                  <a:cxn ang="0">
                                    <a:pos x="113" y="185"/>
                                  </a:cxn>
                                  <a:cxn ang="0">
                                    <a:pos x="142" y="175"/>
                                  </a:cxn>
                                  <a:cxn ang="0">
                                    <a:pos x="142" y="175"/>
                                  </a:cxn>
                                  <a:cxn ang="0">
                                    <a:pos x="162" y="165"/>
                                  </a:cxn>
                                  <a:cxn ang="0">
                                    <a:pos x="176" y="156"/>
                                  </a:cxn>
                                  <a:cxn ang="0">
                                    <a:pos x="191" y="141"/>
                                  </a:cxn>
                                  <a:cxn ang="0">
                                    <a:pos x="206" y="126"/>
                                  </a:cxn>
                                  <a:cxn ang="0">
                                    <a:pos x="221" y="87"/>
                                  </a:cxn>
                                  <a:cxn ang="0">
                                    <a:pos x="235" y="48"/>
                                  </a:cxn>
                                  <a:cxn ang="0">
                                    <a:pos x="235" y="48"/>
                                  </a:cxn>
                                  <a:cxn ang="0">
                                    <a:pos x="231" y="44"/>
                                  </a:cxn>
                                  <a:cxn ang="0">
                                    <a:pos x="226" y="48"/>
                                  </a:cxn>
                                  <a:cxn ang="0">
                                    <a:pos x="226" y="48"/>
                                  </a:cxn>
                                </a:cxnLst>
                                <a:rect l="0" t="0" r="r" b="b"/>
                                <a:pathLst>
                                  <a:path w="245" h="185">
                                    <a:moveTo>
                                      <a:pt x="226" y="48"/>
                                    </a:moveTo>
                                    <a:lnTo>
                                      <a:pt x="226" y="48"/>
                                    </a:lnTo>
                                    <a:lnTo>
                                      <a:pt x="216" y="78"/>
                                    </a:lnTo>
                                    <a:lnTo>
                                      <a:pt x="206" y="107"/>
                                    </a:lnTo>
                                    <a:lnTo>
                                      <a:pt x="186" y="131"/>
                                    </a:lnTo>
                                    <a:lnTo>
                                      <a:pt x="162" y="151"/>
                                    </a:lnTo>
                                    <a:lnTo>
                                      <a:pt x="137" y="165"/>
                                    </a:lnTo>
                                    <a:lnTo>
                                      <a:pt x="108" y="175"/>
                                    </a:lnTo>
                                    <a:lnTo>
                                      <a:pt x="78" y="175"/>
                                    </a:lnTo>
                                    <a:lnTo>
                                      <a:pt x="44" y="170"/>
                                    </a:lnTo>
                                    <a:lnTo>
                                      <a:pt x="44" y="170"/>
                                    </a:lnTo>
                                    <a:lnTo>
                                      <a:pt x="24" y="160"/>
                                    </a:lnTo>
                                    <a:lnTo>
                                      <a:pt x="9" y="141"/>
                                    </a:lnTo>
                                    <a:lnTo>
                                      <a:pt x="9" y="121"/>
                                    </a:lnTo>
                                    <a:lnTo>
                                      <a:pt x="14" y="102"/>
                                    </a:lnTo>
                                    <a:lnTo>
                                      <a:pt x="24" y="82"/>
                                    </a:lnTo>
                                    <a:lnTo>
                                      <a:pt x="39" y="63"/>
                                    </a:lnTo>
                                    <a:lnTo>
                                      <a:pt x="59" y="44"/>
                                    </a:lnTo>
                                    <a:lnTo>
                                      <a:pt x="73" y="34"/>
                                    </a:lnTo>
                                    <a:lnTo>
                                      <a:pt x="73" y="34"/>
                                    </a:lnTo>
                                    <a:lnTo>
                                      <a:pt x="93" y="24"/>
                                    </a:lnTo>
                                    <a:lnTo>
                                      <a:pt x="113" y="14"/>
                                    </a:lnTo>
                                    <a:lnTo>
                                      <a:pt x="152" y="9"/>
                                    </a:lnTo>
                                    <a:lnTo>
                                      <a:pt x="196" y="14"/>
                                    </a:lnTo>
                                    <a:lnTo>
                                      <a:pt x="235" y="24"/>
                                    </a:lnTo>
                                    <a:lnTo>
                                      <a:pt x="235" y="24"/>
                                    </a:lnTo>
                                    <a:lnTo>
                                      <a:pt x="245" y="24"/>
                                    </a:lnTo>
                                    <a:lnTo>
                                      <a:pt x="240" y="19"/>
                                    </a:lnTo>
                                    <a:lnTo>
                                      <a:pt x="240" y="19"/>
                                    </a:lnTo>
                                    <a:lnTo>
                                      <a:pt x="191" y="5"/>
                                    </a:lnTo>
                                    <a:lnTo>
                                      <a:pt x="167" y="0"/>
                                    </a:lnTo>
                                    <a:lnTo>
                                      <a:pt x="142" y="0"/>
                                    </a:lnTo>
                                    <a:lnTo>
                                      <a:pt x="118" y="5"/>
                                    </a:lnTo>
                                    <a:lnTo>
                                      <a:pt x="93" y="9"/>
                                    </a:lnTo>
                                    <a:lnTo>
                                      <a:pt x="73" y="19"/>
                                    </a:lnTo>
                                    <a:lnTo>
                                      <a:pt x="49" y="34"/>
                                    </a:lnTo>
                                    <a:lnTo>
                                      <a:pt x="49" y="34"/>
                                    </a:lnTo>
                                    <a:lnTo>
                                      <a:pt x="24" y="63"/>
                                    </a:lnTo>
                                    <a:lnTo>
                                      <a:pt x="5" y="92"/>
                                    </a:lnTo>
                                    <a:lnTo>
                                      <a:pt x="5" y="112"/>
                                    </a:lnTo>
                                    <a:lnTo>
                                      <a:pt x="0" y="131"/>
                                    </a:lnTo>
                                    <a:lnTo>
                                      <a:pt x="5" y="146"/>
                                    </a:lnTo>
                                    <a:lnTo>
                                      <a:pt x="19" y="160"/>
                                    </a:lnTo>
                                    <a:lnTo>
                                      <a:pt x="19" y="160"/>
                                    </a:lnTo>
                                    <a:lnTo>
                                      <a:pt x="29" y="170"/>
                                    </a:lnTo>
                                    <a:lnTo>
                                      <a:pt x="44" y="180"/>
                                    </a:lnTo>
                                    <a:lnTo>
                                      <a:pt x="78" y="185"/>
                                    </a:lnTo>
                                    <a:lnTo>
                                      <a:pt x="113" y="185"/>
                                    </a:lnTo>
                                    <a:lnTo>
                                      <a:pt x="142" y="175"/>
                                    </a:lnTo>
                                    <a:lnTo>
                                      <a:pt x="142" y="175"/>
                                    </a:lnTo>
                                    <a:lnTo>
                                      <a:pt x="162" y="165"/>
                                    </a:lnTo>
                                    <a:lnTo>
                                      <a:pt x="176" y="156"/>
                                    </a:lnTo>
                                    <a:lnTo>
                                      <a:pt x="191" y="141"/>
                                    </a:lnTo>
                                    <a:lnTo>
                                      <a:pt x="206" y="126"/>
                                    </a:lnTo>
                                    <a:lnTo>
                                      <a:pt x="221" y="87"/>
                                    </a:lnTo>
                                    <a:lnTo>
                                      <a:pt x="235" y="48"/>
                                    </a:lnTo>
                                    <a:lnTo>
                                      <a:pt x="235" y="48"/>
                                    </a:lnTo>
                                    <a:lnTo>
                                      <a:pt x="231" y="44"/>
                                    </a:lnTo>
                                    <a:lnTo>
                                      <a:pt x="226" y="48"/>
                                    </a:lnTo>
                                    <a:lnTo>
                                      <a:pt x="226" y="4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236" name="Freeform 188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59" y="394"/>
                                <a:ext cx="172" cy="166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172" y="127"/>
                                  </a:cxn>
                                  <a:cxn ang="0">
                                    <a:pos x="172" y="127"/>
                                  </a:cxn>
                                  <a:cxn ang="0">
                                    <a:pos x="167" y="103"/>
                                  </a:cxn>
                                  <a:cxn ang="0">
                                    <a:pos x="162" y="78"/>
                                  </a:cxn>
                                  <a:cxn ang="0">
                                    <a:pos x="152" y="54"/>
                                  </a:cxn>
                                  <a:cxn ang="0">
                                    <a:pos x="137" y="34"/>
                                  </a:cxn>
                                  <a:cxn ang="0">
                                    <a:pos x="122" y="20"/>
                                  </a:cxn>
                                  <a:cxn ang="0">
                                    <a:pos x="103" y="5"/>
                                  </a:cxn>
                                  <a:cxn ang="0">
                                    <a:pos x="78" y="0"/>
                                  </a:cxn>
                                  <a:cxn ang="0">
                                    <a:pos x="49" y="5"/>
                                  </a:cxn>
                                  <a:cxn ang="0">
                                    <a:pos x="49" y="5"/>
                                  </a:cxn>
                                  <a:cxn ang="0">
                                    <a:pos x="29" y="15"/>
                                  </a:cxn>
                                  <a:cxn ang="0">
                                    <a:pos x="14" y="34"/>
                                  </a:cxn>
                                  <a:cxn ang="0">
                                    <a:pos x="4" y="59"/>
                                  </a:cxn>
                                  <a:cxn ang="0">
                                    <a:pos x="0" y="83"/>
                                  </a:cxn>
                                  <a:cxn ang="0">
                                    <a:pos x="0" y="83"/>
                                  </a:cxn>
                                  <a:cxn ang="0">
                                    <a:pos x="0" y="98"/>
                                  </a:cxn>
                                  <a:cxn ang="0">
                                    <a:pos x="4" y="108"/>
                                  </a:cxn>
                                  <a:cxn ang="0">
                                    <a:pos x="24" y="132"/>
                                  </a:cxn>
                                  <a:cxn ang="0">
                                    <a:pos x="73" y="166"/>
                                  </a:cxn>
                                  <a:cxn ang="0">
                                    <a:pos x="73" y="166"/>
                                  </a:cxn>
                                  <a:cxn ang="0">
                                    <a:pos x="78" y="166"/>
                                  </a:cxn>
                                  <a:cxn ang="0">
                                    <a:pos x="78" y="166"/>
                                  </a:cxn>
                                  <a:cxn ang="0">
                                    <a:pos x="78" y="156"/>
                                  </a:cxn>
                                  <a:cxn ang="0">
                                    <a:pos x="78" y="156"/>
                                  </a:cxn>
                                  <a:cxn ang="0">
                                    <a:pos x="44" y="132"/>
                                  </a:cxn>
                                  <a:cxn ang="0">
                                    <a:pos x="24" y="117"/>
                                  </a:cxn>
                                  <a:cxn ang="0">
                                    <a:pos x="9" y="98"/>
                                  </a:cxn>
                                  <a:cxn ang="0">
                                    <a:pos x="9" y="98"/>
                                  </a:cxn>
                                  <a:cxn ang="0">
                                    <a:pos x="4" y="83"/>
                                  </a:cxn>
                                  <a:cxn ang="0">
                                    <a:pos x="4" y="69"/>
                                  </a:cxn>
                                  <a:cxn ang="0">
                                    <a:pos x="9" y="54"/>
                                  </a:cxn>
                                  <a:cxn ang="0">
                                    <a:pos x="19" y="44"/>
                                  </a:cxn>
                                  <a:cxn ang="0">
                                    <a:pos x="44" y="20"/>
                                  </a:cxn>
                                  <a:cxn ang="0">
                                    <a:pos x="68" y="10"/>
                                  </a:cxn>
                                  <a:cxn ang="0">
                                    <a:pos x="68" y="10"/>
                                  </a:cxn>
                                  <a:cxn ang="0">
                                    <a:pos x="88" y="10"/>
                                  </a:cxn>
                                  <a:cxn ang="0">
                                    <a:pos x="108" y="20"/>
                                  </a:cxn>
                                  <a:cxn ang="0">
                                    <a:pos x="122" y="30"/>
                                  </a:cxn>
                                  <a:cxn ang="0">
                                    <a:pos x="137" y="49"/>
                                  </a:cxn>
                                  <a:cxn ang="0">
                                    <a:pos x="147" y="69"/>
                                  </a:cxn>
                                  <a:cxn ang="0">
                                    <a:pos x="157" y="88"/>
                                  </a:cxn>
                                  <a:cxn ang="0">
                                    <a:pos x="162" y="127"/>
                                  </a:cxn>
                                  <a:cxn ang="0">
                                    <a:pos x="162" y="127"/>
                                  </a:cxn>
                                  <a:cxn ang="0">
                                    <a:pos x="167" y="132"/>
                                  </a:cxn>
                                  <a:cxn ang="0">
                                    <a:pos x="172" y="127"/>
                                  </a:cxn>
                                  <a:cxn ang="0">
                                    <a:pos x="172" y="127"/>
                                  </a:cxn>
                                </a:cxnLst>
                                <a:rect l="0" t="0" r="r" b="b"/>
                                <a:pathLst>
                                  <a:path w="172" h="166">
                                    <a:moveTo>
                                      <a:pt x="172" y="127"/>
                                    </a:moveTo>
                                    <a:lnTo>
                                      <a:pt x="172" y="127"/>
                                    </a:lnTo>
                                    <a:lnTo>
                                      <a:pt x="167" y="103"/>
                                    </a:lnTo>
                                    <a:lnTo>
                                      <a:pt x="162" y="78"/>
                                    </a:lnTo>
                                    <a:lnTo>
                                      <a:pt x="152" y="54"/>
                                    </a:lnTo>
                                    <a:lnTo>
                                      <a:pt x="137" y="34"/>
                                    </a:lnTo>
                                    <a:lnTo>
                                      <a:pt x="122" y="20"/>
                                    </a:lnTo>
                                    <a:lnTo>
                                      <a:pt x="103" y="5"/>
                                    </a:lnTo>
                                    <a:lnTo>
                                      <a:pt x="78" y="0"/>
                                    </a:lnTo>
                                    <a:lnTo>
                                      <a:pt x="49" y="5"/>
                                    </a:lnTo>
                                    <a:lnTo>
                                      <a:pt x="49" y="5"/>
                                    </a:lnTo>
                                    <a:lnTo>
                                      <a:pt x="29" y="15"/>
                                    </a:lnTo>
                                    <a:lnTo>
                                      <a:pt x="14" y="34"/>
                                    </a:lnTo>
                                    <a:lnTo>
                                      <a:pt x="4" y="59"/>
                                    </a:lnTo>
                                    <a:lnTo>
                                      <a:pt x="0" y="83"/>
                                    </a:lnTo>
                                    <a:lnTo>
                                      <a:pt x="0" y="83"/>
                                    </a:lnTo>
                                    <a:lnTo>
                                      <a:pt x="0" y="98"/>
                                    </a:lnTo>
                                    <a:lnTo>
                                      <a:pt x="4" y="108"/>
                                    </a:lnTo>
                                    <a:lnTo>
                                      <a:pt x="24" y="132"/>
                                    </a:lnTo>
                                    <a:lnTo>
                                      <a:pt x="73" y="166"/>
                                    </a:lnTo>
                                    <a:lnTo>
                                      <a:pt x="73" y="166"/>
                                    </a:lnTo>
                                    <a:lnTo>
                                      <a:pt x="78" y="166"/>
                                    </a:lnTo>
                                    <a:lnTo>
                                      <a:pt x="78" y="166"/>
                                    </a:lnTo>
                                    <a:lnTo>
                                      <a:pt x="78" y="156"/>
                                    </a:lnTo>
                                    <a:lnTo>
                                      <a:pt x="78" y="156"/>
                                    </a:lnTo>
                                    <a:lnTo>
                                      <a:pt x="44" y="132"/>
                                    </a:lnTo>
                                    <a:lnTo>
                                      <a:pt x="24" y="117"/>
                                    </a:lnTo>
                                    <a:lnTo>
                                      <a:pt x="9" y="98"/>
                                    </a:lnTo>
                                    <a:lnTo>
                                      <a:pt x="9" y="98"/>
                                    </a:lnTo>
                                    <a:lnTo>
                                      <a:pt x="4" y="83"/>
                                    </a:lnTo>
                                    <a:lnTo>
                                      <a:pt x="4" y="69"/>
                                    </a:lnTo>
                                    <a:lnTo>
                                      <a:pt x="9" y="54"/>
                                    </a:lnTo>
                                    <a:lnTo>
                                      <a:pt x="19" y="44"/>
                                    </a:lnTo>
                                    <a:lnTo>
                                      <a:pt x="44" y="20"/>
                                    </a:lnTo>
                                    <a:lnTo>
                                      <a:pt x="68" y="10"/>
                                    </a:lnTo>
                                    <a:lnTo>
                                      <a:pt x="68" y="10"/>
                                    </a:lnTo>
                                    <a:lnTo>
                                      <a:pt x="88" y="10"/>
                                    </a:lnTo>
                                    <a:lnTo>
                                      <a:pt x="108" y="20"/>
                                    </a:lnTo>
                                    <a:lnTo>
                                      <a:pt x="122" y="30"/>
                                    </a:lnTo>
                                    <a:lnTo>
                                      <a:pt x="137" y="49"/>
                                    </a:lnTo>
                                    <a:lnTo>
                                      <a:pt x="147" y="69"/>
                                    </a:lnTo>
                                    <a:lnTo>
                                      <a:pt x="157" y="88"/>
                                    </a:lnTo>
                                    <a:lnTo>
                                      <a:pt x="162" y="127"/>
                                    </a:lnTo>
                                    <a:lnTo>
                                      <a:pt x="162" y="127"/>
                                    </a:lnTo>
                                    <a:lnTo>
                                      <a:pt x="167" y="132"/>
                                    </a:lnTo>
                                    <a:lnTo>
                                      <a:pt x="172" y="127"/>
                                    </a:lnTo>
                                    <a:lnTo>
                                      <a:pt x="172" y="12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237" name="Freeform 189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633" y="350"/>
                                <a:ext cx="354" cy="1024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45" y="1024"/>
                                  </a:cxn>
                                  <a:cxn ang="0">
                                    <a:pos x="45" y="1024"/>
                                  </a:cxn>
                                  <a:cxn ang="0">
                                    <a:pos x="30" y="995"/>
                                  </a:cxn>
                                  <a:cxn ang="0">
                                    <a:pos x="20" y="965"/>
                                  </a:cxn>
                                  <a:cxn ang="0">
                                    <a:pos x="15" y="931"/>
                                  </a:cxn>
                                  <a:cxn ang="0">
                                    <a:pos x="10" y="897"/>
                                  </a:cxn>
                                  <a:cxn ang="0">
                                    <a:pos x="10" y="829"/>
                                  </a:cxn>
                                  <a:cxn ang="0">
                                    <a:pos x="10" y="765"/>
                                  </a:cxn>
                                  <a:cxn ang="0">
                                    <a:pos x="10" y="765"/>
                                  </a:cxn>
                                  <a:cxn ang="0">
                                    <a:pos x="10" y="688"/>
                                  </a:cxn>
                                  <a:cxn ang="0">
                                    <a:pos x="15" y="605"/>
                                  </a:cxn>
                                  <a:cxn ang="0">
                                    <a:pos x="25" y="527"/>
                                  </a:cxn>
                                  <a:cxn ang="0">
                                    <a:pos x="40" y="449"/>
                                  </a:cxn>
                                  <a:cxn ang="0">
                                    <a:pos x="40" y="449"/>
                                  </a:cxn>
                                  <a:cxn ang="0">
                                    <a:pos x="54" y="376"/>
                                  </a:cxn>
                                  <a:cxn ang="0">
                                    <a:pos x="79" y="303"/>
                                  </a:cxn>
                                  <a:cxn ang="0">
                                    <a:pos x="109" y="230"/>
                                  </a:cxn>
                                  <a:cxn ang="0">
                                    <a:pos x="148" y="161"/>
                                  </a:cxn>
                                  <a:cxn ang="0">
                                    <a:pos x="148" y="161"/>
                                  </a:cxn>
                                  <a:cxn ang="0">
                                    <a:pos x="187" y="108"/>
                                  </a:cxn>
                                  <a:cxn ang="0">
                                    <a:pos x="212" y="83"/>
                                  </a:cxn>
                                  <a:cxn ang="0">
                                    <a:pos x="236" y="64"/>
                                  </a:cxn>
                                  <a:cxn ang="0">
                                    <a:pos x="236" y="64"/>
                                  </a:cxn>
                                  <a:cxn ang="0">
                                    <a:pos x="290" y="30"/>
                                  </a:cxn>
                                  <a:cxn ang="0">
                                    <a:pos x="325" y="15"/>
                                  </a:cxn>
                                  <a:cxn ang="0">
                                    <a:pos x="349" y="10"/>
                                  </a:cxn>
                                  <a:cxn ang="0">
                                    <a:pos x="349" y="10"/>
                                  </a:cxn>
                                  <a:cxn ang="0">
                                    <a:pos x="354" y="10"/>
                                  </a:cxn>
                                  <a:cxn ang="0">
                                    <a:pos x="354" y="5"/>
                                  </a:cxn>
                                  <a:cxn ang="0">
                                    <a:pos x="354" y="0"/>
                                  </a:cxn>
                                  <a:cxn ang="0">
                                    <a:pos x="349" y="0"/>
                                  </a:cxn>
                                  <a:cxn ang="0">
                                    <a:pos x="349" y="0"/>
                                  </a:cxn>
                                  <a:cxn ang="0">
                                    <a:pos x="339" y="0"/>
                                  </a:cxn>
                                  <a:cxn ang="0">
                                    <a:pos x="330" y="0"/>
                                  </a:cxn>
                                  <a:cxn ang="0">
                                    <a:pos x="310" y="10"/>
                                  </a:cxn>
                                  <a:cxn ang="0">
                                    <a:pos x="290" y="20"/>
                                  </a:cxn>
                                  <a:cxn ang="0">
                                    <a:pos x="271" y="30"/>
                                  </a:cxn>
                                  <a:cxn ang="0">
                                    <a:pos x="271" y="30"/>
                                  </a:cxn>
                                  <a:cxn ang="0">
                                    <a:pos x="246" y="39"/>
                                  </a:cxn>
                                  <a:cxn ang="0">
                                    <a:pos x="226" y="54"/>
                                  </a:cxn>
                                  <a:cxn ang="0">
                                    <a:pos x="187" y="93"/>
                                  </a:cxn>
                                  <a:cxn ang="0">
                                    <a:pos x="187" y="93"/>
                                  </a:cxn>
                                  <a:cxn ang="0">
                                    <a:pos x="138" y="156"/>
                                  </a:cxn>
                                  <a:cxn ang="0">
                                    <a:pos x="99" y="225"/>
                                  </a:cxn>
                                  <a:cxn ang="0">
                                    <a:pos x="69" y="298"/>
                                  </a:cxn>
                                  <a:cxn ang="0">
                                    <a:pos x="45" y="376"/>
                                  </a:cxn>
                                  <a:cxn ang="0">
                                    <a:pos x="45" y="376"/>
                                  </a:cxn>
                                  <a:cxn ang="0">
                                    <a:pos x="25" y="468"/>
                                  </a:cxn>
                                  <a:cxn ang="0">
                                    <a:pos x="15" y="561"/>
                                  </a:cxn>
                                  <a:cxn ang="0">
                                    <a:pos x="5" y="653"/>
                                  </a:cxn>
                                  <a:cxn ang="0">
                                    <a:pos x="0" y="746"/>
                                  </a:cxn>
                                  <a:cxn ang="0">
                                    <a:pos x="0" y="746"/>
                                  </a:cxn>
                                  <a:cxn ang="0">
                                    <a:pos x="0" y="814"/>
                                  </a:cxn>
                                  <a:cxn ang="0">
                                    <a:pos x="5" y="887"/>
                                  </a:cxn>
                                  <a:cxn ang="0">
                                    <a:pos x="10" y="926"/>
                                  </a:cxn>
                                  <a:cxn ang="0">
                                    <a:pos x="15" y="960"/>
                                  </a:cxn>
                                  <a:cxn ang="0">
                                    <a:pos x="30" y="995"/>
                                  </a:cxn>
                                  <a:cxn ang="0">
                                    <a:pos x="45" y="1024"/>
                                  </a:cxn>
                                  <a:cxn ang="0">
                                    <a:pos x="45" y="1024"/>
                                  </a:cxn>
                                  <a:cxn ang="0">
                                    <a:pos x="45" y="1024"/>
                                  </a:cxn>
                                  <a:cxn ang="0">
                                    <a:pos x="45" y="1024"/>
                                  </a:cxn>
                                  <a:cxn ang="0">
                                    <a:pos x="45" y="1024"/>
                                  </a:cxn>
                                </a:cxnLst>
                                <a:rect l="0" t="0" r="r" b="b"/>
                                <a:pathLst>
                                  <a:path w="354" h="1024">
                                    <a:moveTo>
                                      <a:pt x="45" y="1024"/>
                                    </a:moveTo>
                                    <a:lnTo>
                                      <a:pt x="45" y="1024"/>
                                    </a:lnTo>
                                    <a:lnTo>
                                      <a:pt x="30" y="995"/>
                                    </a:lnTo>
                                    <a:lnTo>
                                      <a:pt x="20" y="965"/>
                                    </a:lnTo>
                                    <a:lnTo>
                                      <a:pt x="15" y="931"/>
                                    </a:lnTo>
                                    <a:lnTo>
                                      <a:pt x="10" y="897"/>
                                    </a:lnTo>
                                    <a:lnTo>
                                      <a:pt x="10" y="829"/>
                                    </a:lnTo>
                                    <a:lnTo>
                                      <a:pt x="10" y="765"/>
                                    </a:lnTo>
                                    <a:lnTo>
                                      <a:pt x="10" y="765"/>
                                    </a:lnTo>
                                    <a:lnTo>
                                      <a:pt x="10" y="688"/>
                                    </a:lnTo>
                                    <a:lnTo>
                                      <a:pt x="15" y="605"/>
                                    </a:lnTo>
                                    <a:lnTo>
                                      <a:pt x="25" y="527"/>
                                    </a:lnTo>
                                    <a:lnTo>
                                      <a:pt x="40" y="449"/>
                                    </a:lnTo>
                                    <a:lnTo>
                                      <a:pt x="40" y="449"/>
                                    </a:lnTo>
                                    <a:lnTo>
                                      <a:pt x="54" y="376"/>
                                    </a:lnTo>
                                    <a:lnTo>
                                      <a:pt x="79" y="303"/>
                                    </a:lnTo>
                                    <a:lnTo>
                                      <a:pt x="109" y="230"/>
                                    </a:lnTo>
                                    <a:lnTo>
                                      <a:pt x="148" y="161"/>
                                    </a:lnTo>
                                    <a:lnTo>
                                      <a:pt x="148" y="161"/>
                                    </a:lnTo>
                                    <a:lnTo>
                                      <a:pt x="187" y="108"/>
                                    </a:lnTo>
                                    <a:lnTo>
                                      <a:pt x="212" y="83"/>
                                    </a:lnTo>
                                    <a:lnTo>
                                      <a:pt x="236" y="64"/>
                                    </a:lnTo>
                                    <a:lnTo>
                                      <a:pt x="236" y="64"/>
                                    </a:lnTo>
                                    <a:lnTo>
                                      <a:pt x="290" y="30"/>
                                    </a:lnTo>
                                    <a:lnTo>
                                      <a:pt x="325" y="15"/>
                                    </a:lnTo>
                                    <a:lnTo>
                                      <a:pt x="349" y="10"/>
                                    </a:lnTo>
                                    <a:lnTo>
                                      <a:pt x="349" y="10"/>
                                    </a:lnTo>
                                    <a:lnTo>
                                      <a:pt x="354" y="10"/>
                                    </a:lnTo>
                                    <a:lnTo>
                                      <a:pt x="354" y="5"/>
                                    </a:lnTo>
                                    <a:lnTo>
                                      <a:pt x="354" y="0"/>
                                    </a:lnTo>
                                    <a:lnTo>
                                      <a:pt x="349" y="0"/>
                                    </a:lnTo>
                                    <a:lnTo>
                                      <a:pt x="349" y="0"/>
                                    </a:lnTo>
                                    <a:lnTo>
                                      <a:pt x="339" y="0"/>
                                    </a:lnTo>
                                    <a:lnTo>
                                      <a:pt x="330" y="0"/>
                                    </a:lnTo>
                                    <a:lnTo>
                                      <a:pt x="310" y="10"/>
                                    </a:lnTo>
                                    <a:lnTo>
                                      <a:pt x="290" y="20"/>
                                    </a:lnTo>
                                    <a:lnTo>
                                      <a:pt x="271" y="30"/>
                                    </a:lnTo>
                                    <a:lnTo>
                                      <a:pt x="271" y="30"/>
                                    </a:lnTo>
                                    <a:lnTo>
                                      <a:pt x="246" y="39"/>
                                    </a:lnTo>
                                    <a:lnTo>
                                      <a:pt x="226" y="54"/>
                                    </a:lnTo>
                                    <a:lnTo>
                                      <a:pt x="187" y="93"/>
                                    </a:lnTo>
                                    <a:lnTo>
                                      <a:pt x="187" y="93"/>
                                    </a:lnTo>
                                    <a:lnTo>
                                      <a:pt x="138" y="156"/>
                                    </a:lnTo>
                                    <a:lnTo>
                                      <a:pt x="99" y="225"/>
                                    </a:lnTo>
                                    <a:lnTo>
                                      <a:pt x="69" y="298"/>
                                    </a:lnTo>
                                    <a:lnTo>
                                      <a:pt x="45" y="376"/>
                                    </a:lnTo>
                                    <a:lnTo>
                                      <a:pt x="45" y="376"/>
                                    </a:lnTo>
                                    <a:lnTo>
                                      <a:pt x="25" y="468"/>
                                    </a:lnTo>
                                    <a:lnTo>
                                      <a:pt x="15" y="561"/>
                                    </a:lnTo>
                                    <a:lnTo>
                                      <a:pt x="5" y="653"/>
                                    </a:lnTo>
                                    <a:lnTo>
                                      <a:pt x="0" y="746"/>
                                    </a:lnTo>
                                    <a:lnTo>
                                      <a:pt x="0" y="746"/>
                                    </a:lnTo>
                                    <a:lnTo>
                                      <a:pt x="0" y="814"/>
                                    </a:lnTo>
                                    <a:lnTo>
                                      <a:pt x="5" y="887"/>
                                    </a:lnTo>
                                    <a:lnTo>
                                      <a:pt x="10" y="926"/>
                                    </a:lnTo>
                                    <a:lnTo>
                                      <a:pt x="15" y="960"/>
                                    </a:lnTo>
                                    <a:lnTo>
                                      <a:pt x="30" y="995"/>
                                    </a:lnTo>
                                    <a:lnTo>
                                      <a:pt x="45" y="1024"/>
                                    </a:lnTo>
                                    <a:lnTo>
                                      <a:pt x="45" y="1024"/>
                                    </a:lnTo>
                                    <a:lnTo>
                                      <a:pt x="45" y="1024"/>
                                    </a:lnTo>
                                    <a:lnTo>
                                      <a:pt x="45" y="1024"/>
                                    </a:lnTo>
                                    <a:lnTo>
                                      <a:pt x="45" y="102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238" name="Freeform 190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756" y="131"/>
                                <a:ext cx="295" cy="249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261" y="244"/>
                                  </a:cxn>
                                  <a:cxn ang="0">
                                    <a:pos x="261" y="244"/>
                                  </a:cxn>
                                  <a:cxn ang="0">
                                    <a:pos x="216" y="244"/>
                                  </a:cxn>
                                  <a:cxn ang="0">
                                    <a:pos x="172" y="234"/>
                                  </a:cxn>
                                  <a:cxn ang="0">
                                    <a:pos x="128" y="215"/>
                                  </a:cxn>
                                  <a:cxn ang="0">
                                    <a:pos x="89" y="195"/>
                                  </a:cxn>
                                  <a:cxn ang="0">
                                    <a:pos x="89" y="195"/>
                                  </a:cxn>
                                  <a:cxn ang="0">
                                    <a:pos x="69" y="181"/>
                                  </a:cxn>
                                  <a:cxn ang="0">
                                    <a:pos x="49" y="161"/>
                                  </a:cxn>
                                  <a:cxn ang="0">
                                    <a:pos x="30" y="137"/>
                                  </a:cxn>
                                  <a:cxn ang="0">
                                    <a:pos x="15" y="112"/>
                                  </a:cxn>
                                  <a:cxn ang="0">
                                    <a:pos x="10" y="83"/>
                                  </a:cxn>
                                  <a:cxn ang="0">
                                    <a:pos x="10" y="59"/>
                                  </a:cxn>
                                  <a:cxn ang="0">
                                    <a:pos x="15" y="49"/>
                                  </a:cxn>
                                  <a:cxn ang="0">
                                    <a:pos x="20" y="34"/>
                                  </a:cxn>
                                  <a:cxn ang="0">
                                    <a:pos x="30" y="25"/>
                                  </a:cxn>
                                  <a:cxn ang="0">
                                    <a:pos x="44" y="20"/>
                                  </a:cxn>
                                  <a:cxn ang="0">
                                    <a:pos x="44" y="20"/>
                                  </a:cxn>
                                  <a:cxn ang="0">
                                    <a:pos x="64" y="10"/>
                                  </a:cxn>
                                  <a:cxn ang="0">
                                    <a:pos x="84" y="5"/>
                                  </a:cxn>
                                  <a:cxn ang="0">
                                    <a:pos x="99" y="10"/>
                                  </a:cxn>
                                  <a:cxn ang="0">
                                    <a:pos x="118" y="15"/>
                                  </a:cxn>
                                  <a:cxn ang="0">
                                    <a:pos x="153" y="29"/>
                                  </a:cxn>
                                  <a:cxn ang="0">
                                    <a:pos x="187" y="59"/>
                                  </a:cxn>
                                  <a:cxn ang="0">
                                    <a:pos x="216" y="88"/>
                                  </a:cxn>
                                  <a:cxn ang="0">
                                    <a:pos x="246" y="122"/>
                                  </a:cxn>
                                  <a:cxn ang="0">
                                    <a:pos x="290" y="181"/>
                                  </a:cxn>
                                  <a:cxn ang="0">
                                    <a:pos x="290" y="181"/>
                                  </a:cxn>
                                  <a:cxn ang="0">
                                    <a:pos x="290" y="181"/>
                                  </a:cxn>
                                  <a:cxn ang="0">
                                    <a:pos x="295" y="181"/>
                                  </a:cxn>
                                  <a:cxn ang="0">
                                    <a:pos x="295" y="181"/>
                                  </a:cxn>
                                  <a:cxn ang="0">
                                    <a:pos x="246" y="112"/>
                                  </a:cxn>
                                  <a:cxn ang="0">
                                    <a:pos x="212" y="73"/>
                                  </a:cxn>
                                  <a:cxn ang="0">
                                    <a:pos x="172" y="39"/>
                                  </a:cxn>
                                  <a:cxn ang="0">
                                    <a:pos x="133" y="15"/>
                                  </a:cxn>
                                  <a:cxn ang="0">
                                    <a:pos x="113" y="5"/>
                                  </a:cxn>
                                  <a:cxn ang="0">
                                    <a:pos x="94" y="0"/>
                                  </a:cxn>
                                  <a:cxn ang="0">
                                    <a:pos x="74" y="0"/>
                                  </a:cxn>
                                  <a:cxn ang="0">
                                    <a:pos x="54" y="5"/>
                                  </a:cxn>
                                  <a:cxn ang="0">
                                    <a:pos x="35" y="15"/>
                                  </a:cxn>
                                  <a:cxn ang="0">
                                    <a:pos x="15" y="29"/>
                                  </a:cxn>
                                  <a:cxn ang="0">
                                    <a:pos x="15" y="29"/>
                                  </a:cxn>
                                  <a:cxn ang="0">
                                    <a:pos x="5" y="49"/>
                                  </a:cxn>
                                  <a:cxn ang="0">
                                    <a:pos x="0" y="68"/>
                                  </a:cxn>
                                  <a:cxn ang="0">
                                    <a:pos x="5" y="88"/>
                                  </a:cxn>
                                  <a:cxn ang="0">
                                    <a:pos x="10" y="107"/>
                                  </a:cxn>
                                  <a:cxn ang="0">
                                    <a:pos x="30" y="142"/>
                                  </a:cxn>
                                  <a:cxn ang="0">
                                    <a:pos x="49" y="171"/>
                                  </a:cxn>
                                  <a:cxn ang="0">
                                    <a:pos x="49" y="171"/>
                                  </a:cxn>
                                  <a:cxn ang="0">
                                    <a:pos x="99" y="210"/>
                                  </a:cxn>
                                  <a:cxn ang="0">
                                    <a:pos x="148" y="234"/>
                                  </a:cxn>
                                  <a:cxn ang="0">
                                    <a:pos x="177" y="239"/>
                                  </a:cxn>
                                  <a:cxn ang="0">
                                    <a:pos x="202" y="244"/>
                                  </a:cxn>
                                  <a:cxn ang="0">
                                    <a:pos x="231" y="249"/>
                                  </a:cxn>
                                  <a:cxn ang="0">
                                    <a:pos x="261" y="249"/>
                                  </a:cxn>
                                  <a:cxn ang="0">
                                    <a:pos x="261" y="249"/>
                                  </a:cxn>
                                  <a:cxn ang="0">
                                    <a:pos x="261" y="244"/>
                                  </a:cxn>
                                  <a:cxn ang="0">
                                    <a:pos x="261" y="244"/>
                                  </a:cxn>
                                </a:cxnLst>
                                <a:rect l="0" t="0" r="r" b="b"/>
                                <a:pathLst>
                                  <a:path w="295" h="249">
                                    <a:moveTo>
                                      <a:pt x="261" y="244"/>
                                    </a:moveTo>
                                    <a:lnTo>
                                      <a:pt x="261" y="244"/>
                                    </a:lnTo>
                                    <a:lnTo>
                                      <a:pt x="216" y="244"/>
                                    </a:lnTo>
                                    <a:lnTo>
                                      <a:pt x="172" y="234"/>
                                    </a:lnTo>
                                    <a:lnTo>
                                      <a:pt x="128" y="215"/>
                                    </a:lnTo>
                                    <a:lnTo>
                                      <a:pt x="89" y="195"/>
                                    </a:lnTo>
                                    <a:lnTo>
                                      <a:pt x="89" y="195"/>
                                    </a:lnTo>
                                    <a:lnTo>
                                      <a:pt x="69" y="181"/>
                                    </a:lnTo>
                                    <a:lnTo>
                                      <a:pt x="49" y="161"/>
                                    </a:lnTo>
                                    <a:lnTo>
                                      <a:pt x="30" y="137"/>
                                    </a:lnTo>
                                    <a:lnTo>
                                      <a:pt x="15" y="112"/>
                                    </a:lnTo>
                                    <a:lnTo>
                                      <a:pt x="10" y="83"/>
                                    </a:lnTo>
                                    <a:lnTo>
                                      <a:pt x="10" y="59"/>
                                    </a:lnTo>
                                    <a:lnTo>
                                      <a:pt x="15" y="49"/>
                                    </a:lnTo>
                                    <a:lnTo>
                                      <a:pt x="20" y="34"/>
                                    </a:lnTo>
                                    <a:lnTo>
                                      <a:pt x="30" y="25"/>
                                    </a:lnTo>
                                    <a:lnTo>
                                      <a:pt x="44" y="20"/>
                                    </a:lnTo>
                                    <a:lnTo>
                                      <a:pt x="44" y="20"/>
                                    </a:lnTo>
                                    <a:lnTo>
                                      <a:pt x="64" y="10"/>
                                    </a:lnTo>
                                    <a:lnTo>
                                      <a:pt x="84" y="5"/>
                                    </a:lnTo>
                                    <a:lnTo>
                                      <a:pt x="99" y="10"/>
                                    </a:lnTo>
                                    <a:lnTo>
                                      <a:pt x="118" y="15"/>
                                    </a:lnTo>
                                    <a:lnTo>
                                      <a:pt x="153" y="29"/>
                                    </a:lnTo>
                                    <a:lnTo>
                                      <a:pt x="187" y="59"/>
                                    </a:lnTo>
                                    <a:lnTo>
                                      <a:pt x="216" y="88"/>
                                    </a:lnTo>
                                    <a:lnTo>
                                      <a:pt x="246" y="122"/>
                                    </a:lnTo>
                                    <a:lnTo>
                                      <a:pt x="290" y="181"/>
                                    </a:lnTo>
                                    <a:lnTo>
                                      <a:pt x="290" y="181"/>
                                    </a:lnTo>
                                    <a:lnTo>
                                      <a:pt x="290" y="181"/>
                                    </a:lnTo>
                                    <a:lnTo>
                                      <a:pt x="295" y="181"/>
                                    </a:lnTo>
                                    <a:lnTo>
                                      <a:pt x="295" y="181"/>
                                    </a:lnTo>
                                    <a:lnTo>
                                      <a:pt x="246" y="112"/>
                                    </a:lnTo>
                                    <a:lnTo>
                                      <a:pt x="212" y="73"/>
                                    </a:lnTo>
                                    <a:lnTo>
                                      <a:pt x="172" y="39"/>
                                    </a:lnTo>
                                    <a:lnTo>
                                      <a:pt x="133" y="15"/>
                                    </a:lnTo>
                                    <a:lnTo>
                                      <a:pt x="113" y="5"/>
                                    </a:lnTo>
                                    <a:lnTo>
                                      <a:pt x="94" y="0"/>
                                    </a:lnTo>
                                    <a:lnTo>
                                      <a:pt x="74" y="0"/>
                                    </a:lnTo>
                                    <a:lnTo>
                                      <a:pt x="54" y="5"/>
                                    </a:lnTo>
                                    <a:lnTo>
                                      <a:pt x="35" y="15"/>
                                    </a:lnTo>
                                    <a:lnTo>
                                      <a:pt x="15" y="29"/>
                                    </a:lnTo>
                                    <a:lnTo>
                                      <a:pt x="15" y="29"/>
                                    </a:lnTo>
                                    <a:lnTo>
                                      <a:pt x="5" y="49"/>
                                    </a:lnTo>
                                    <a:lnTo>
                                      <a:pt x="0" y="68"/>
                                    </a:lnTo>
                                    <a:lnTo>
                                      <a:pt x="5" y="88"/>
                                    </a:lnTo>
                                    <a:lnTo>
                                      <a:pt x="10" y="107"/>
                                    </a:lnTo>
                                    <a:lnTo>
                                      <a:pt x="30" y="142"/>
                                    </a:lnTo>
                                    <a:lnTo>
                                      <a:pt x="49" y="171"/>
                                    </a:lnTo>
                                    <a:lnTo>
                                      <a:pt x="49" y="171"/>
                                    </a:lnTo>
                                    <a:lnTo>
                                      <a:pt x="99" y="210"/>
                                    </a:lnTo>
                                    <a:lnTo>
                                      <a:pt x="148" y="234"/>
                                    </a:lnTo>
                                    <a:lnTo>
                                      <a:pt x="177" y="239"/>
                                    </a:lnTo>
                                    <a:lnTo>
                                      <a:pt x="202" y="244"/>
                                    </a:lnTo>
                                    <a:lnTo>
                                      <a:pt x="231" y="249"/>
                                    </a:lnTo>
                                    <a:lnTo>
                                      <a:pt x="261" y="249"/>
                                    </a:lnTo>
                                    <a:lnTo>
                                      <a:pt x="261" y="249"/>
                                    </a:lnTo>
                                    <a:lnTo>
                                      <a:pt x="261" y="244"/>
                                    </a:lnTo>
                                    <a:lnTo>
                                      <a:pt x="261" y="2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239" name="Freeform 191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972" y="58"/>
                                <a:ext cx="285" cy="317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84" y="317"/>
                                  </a:cxn>
                                  <a:cxn ang="0">
                                    <a:pos x="84" y="317"/>
                                  </a:cxn>
                                  <a:cxn ang="0">
                                    <a:pos x="54" y="263"/>
                                  </a:cxn>
                                  <a:cxn ang="0">
                                    <a:pos x="35" y="205"/>
                                  </a:cxn>
                                  <a:cxn ang="0">
                                    <a:pos x="15" y="146"/>
                                  </a:cxn>
                                  <a:cxn ang="0">
                                    <a:pos x="10" y="88"/>
                                  </a:cxn>
                                  <a:cxn ang="0">
                                    <a:pos x="10" y="88"/>
                                  </a:cxn>
                                  <a:cxn ang="0">
                                    <a:pos x="15" y="59"/>
                                  </a:cxn>
                                  <a:cxn ang="0">
                                    <a:pos x="25" y="39"/>
                                  </a:cxn>
                                  <a:cxn ang="0">
                                    <a:pos x="40" y="20"/>
                                  </a:cxn>
                                  <a:cxn ang="0">
                                    <a:pos x="59" y="15"/>
                                  </a:cxn>
                                  <a:cxn ang="0">
                                    <a:pos x="84" y="10"/>
                                  </a:cxn>
                                  <a:cxn ang="0">
                                    <a:pos x="109" y="15"/>
                                  </a:cxn>
                                  <a:cxn ang="0">
                                    <a:pos x="133" y="20"/>
                                  </a:cxn>
                                  <a:cxn ang="0">
                                    <a:pos x="158" y="29"/>
                                  </a:cxn>
                                  <a:cxn ang="0">
                                    <a:pos x="158" y="29"/>
                                  </a:cxn>
                                  <a:cxn ang="0">
                                    <a:pos x="187" y="49"/>
                                  </a:cxn>
                                  <a:cxn ang="0">
                                    <a:pos x="217" y="68"/>
                                  </a:cxn>
                                  <a:cxn ang="0">
                                    <a:pos x="236" y="93"/>
                                  </a:cxn>
                                  <a:cxn ang="0">
                                    <a:pos x="256" y="122"/>
                                  </a:cxn>
                                  <a:cxn ang="0">
                                    <a:pos x="266" y="151"/>
                                  </a:cxn>
                                  <a:cxn ang="0">
                                    <a:pos x="271" y="180"/>
                                  </a:cxn>
                                  <a:cxn ang="0">
                                    <a:pos x="276" y="215"/>
                                  </a:cxn>
                                  <a:cxn ang="0">
                                    <a:pos x="266" y="249"/>
                                  </a:cxn>
                                  <a:cxn ang="0">
                                    <a:pos x="266" y="249"/>
                                  </a:cxn>
                                  <a:cxn ang="0">
                                    <a:pos x="271" y="254"/>
                                  </a:cxn>
                                  <a:cxn ang="0">
                                    <a:pos x="271" y="249"/>
                                  </a:cxn>
                                  <a:cxn ang="0">
                                    <a:pos x="271" y="249"/>
                                  </a:cxn>
                                  <a:cxn ang="0">
                                    <a:pos x="280" y="219"/>
                                  </a:cxn>
                                  <a:cxn ang="0">
                                    <a:pos x="285" y="190"/>
                                  </a:cxn>
                                  <a:cxn ang="0">
                                    <a:pos x="280" y="166"/>
                                  </a:cxn>
                                  <a:cxn ang="0">
                                    <a:pos x="276" y="141"/>
                                  </a:cxn>
                                  <a:cxn ang="0">
                                    <a:pos x="266" y="117"/>
                                  </a:cxn>
                                  <a:cxn ang="0">
                                    <a:pos x="246" y="93"/>
                                  </a:cxn>
                                  <a:cxn ang="0">
                                    <a:pos x="231" y="73"/>
                                  </a:cxn>
                                  <a:cxn ang="0">
                                    <a:pos x="207" y="54"/>
                                  </a:cxn>
                                  <a:cxn ang="0">
                                    <a:pos x="207" y="54"/>
                                  </a:cxn>
                                  <a:cxn ang="0">
                                    <a:pos x="167" y="25"/>
                                  </a:cxn>
                                  <a:cxn ang="0">
                                    <a:pos x="148" y="15"/>
                                  </a:cxn>
                                  <a:cxn ang="0">
                                    <a:pos x="123" y="5"/>
                                  </a:cxn>
                                  <a:cxn ang="0">
                                    <a:pos x="99" y="0"/>
                                  </a:cxn>
                                  <a:cxn ang="0">
                                    <a:pos x="74" y="0"/>
                                  </a:cxn>
                                  <a:cxn ang="0">
                                    <a:pos x="54" y="5"/>
                                  </a:cxn>
                                  <a:cxn ang="0">
                                    <a:pos x="30" y="15"/>
                                  </a:cxn>
                                  <a:cxn ang="0">
                                    <a:pos x="30" y="15"/>
                                  </a:cxn>
                                  <a:cxn ang="0">
                                    <a:pos x="20" y="25"/>
                                  </a:cxn>
                                  <a:cxn ang="0">
                                    <a:pos x="10" y="39"/>
                                  </a:cxn>
                                  <a:cxn ang="0">
                                    <a:pos x="0" y="59"/>
                                  </a:cxn>
                                  <a:cxn ang="0">
                                    <a:pos x="0" y="78"/>
                                  </a:cxn>
                                  <a:cxn ang="0">
                                    <a:pos x="0" y="117"/>
                                  </a:cxn>
                                  <a:cxn ang="0">
                                    <a:pos x="10" y="166"/>
                                  </a:cxn>
                                  <a:cxn ang="0">
                                    <a:pos x="25" y="210"/>
                                  </a:cxn>
                                  <a:cxn ang="0">
                                    <a:pos x="45" y="254"/>
                                  </a:cxn>
                                  <a:cxn ang="0">
                                    <a:pos x="79" y="317"/>
                                  </a:cxn>
                                  <a:cxn ang="0">
                                    <a:pos x="79" y="317"/>
                                  </a:cxn>
                                  <a:cxn ang="0">
                                    <a:pos x="79" y="317"/>
                                  </a:cxn>
                                  <a:cxn ang="0">
                                    <a:pos x="84" y="317"/>
                                  </a:cxn>
                                  <a:cxn ang="0">
                                    <a:pos x="84" y="317"/>
                                  </a:cxn>
                                </a:cxnLst>
                                <a:rect l="0" t="0" r="r" b="b"/>
                                <a:pathLst>
                                  <a:path w="285" h="317">
                                    <a:moveTo>
                                      <a:pt x="84" y="317"/>
                                    </a:moveTo>
                                    <a:lnTo>
                                      <a:pt x="84" y="317"/>
                                    </a:lnTo>
                                    <a:lnTo>
                                      <a:pt x="54" y="263"/>
                                    </a:lnTo>
                                    <a:lnTo>
                                      <a:pt x="35" y="205"/>
                                    </a:lnTo>
                                    <a:lnTo>
                                      <a:pt x="15" y="146"/>
                                    </a:lnTo>
                                    <a:lnTo>
                                      <a:pt x="10" y="88"/>
                                    </a:lnTo>
                                    <a:lnTo>
                                      <a:pt x="10" y="88"/>
                                    </a:lnTo>
                                    <a:lnTo>
                                      <a:pt x="15" y="59"/>
                                    </a:lnTo>
                                    <a:lnTo>
                                      <a:pt x="25" y="39"/>
                                    </a:lnTo>
                                    <a:lnTo>
                                      <a:pt x="40" y="20"/>
                                    </a:lnTo>
                                    <a:lnTo>
                                      <a:pt x="59" y="15"/>
                                    </a:lnTo>
                                    <a:lnTo>
                                      <a:pt x="84" y="10"/>
                                    </a:lnTo>
                                    <a:lnTo>
                                      <a:pt x="109" y="15"/>
                                    </a:lnTo>
                                    <a:lnTo>
                                      <a:pt x="133" y="20"/>
                                    </a:lnTo>
                                    <a:lnTo>
                                      <a:pt x="158" y="29"/>
                                    </a:lnTo>
                                    <a:lnTo>
                                      <a:pt x="158" y="29"/>
                                    </a:lnTo>
                                    <a:lnTo>
                                      <a:pt x="187" y="49"/>
                                    </a:lnTo>
                                    <a:lnTo>
                                      <a:pt x="217" y="68"/>
                                    </a:lnTo>
                                    <a:lnTo>
                                      <a:pt x="236" y="93"/>
                                    </a:lnTo>
                                    <a:lnTo>
                                      <a:pt x="256" y="122"/>
                                    </a:lnTo>
                                    <a:lnTo>
                                      <a:pt x="266" y="151"/>
                                    </a:lnTo>
                                    <a:lnTo>
                                      <a:pt x="271" y="180"/>
                                    </a:lnTo>
                                    <a:lnTo>
                                      <a:pt x="276" y="215"/>
                                    </a:lnTo>
                                    <a:lnTo>
                                      <a:pt x="266" y="249"/>
                                    </a:lnTo>
                                    <a:lnTo>
                                      <a:pt x="266" y="249"/>
                                    </a:lnTo>
                                    <a:lnTo>
                                      <a:pt x="271" y="254"/>
                                    </a:lnTo>
                                    <a:lnTo>
                                      <a:pt x="271" y="249"/>
                                    </a:lnTo>
                                    <a:lnTo>
                                      <a:pt x="271" y="249"/>
                                    </a:lnTo>
                                    <a:lnTo>
                                      <a:pt x="280" y="219"/>
                                    </a:lnTo>
                                    <a:lnTo>
                                      <a:pt x="285" y="190"/>
                                    </a:lnTo>
                                    <a:lnTo>
                                      <a:pt x="280" y="166"/>
                                    </a:lnTo>
                                    <a:lnTo>
                                      <a:pt x="276" y="141"/>
                                    </a:lnTo>
                                    <a:lnTo>
                                      <a:pt x="266" y="117"/>
                                    </a:lnTo>
                                    <a:lnTo>
                                      <a:pt x="246" y="93"/>
                                    </a:lnTo>
                                    <a:lnTo>
                                      <a:pt x="231" y="73"/>
                                    </a:lnTo>
                                    <a:lnTo>
                                      <a:pt x="207" y="54"/>
                                    </a:lnTo>
                                    <a:lnTo>
                                      <a:pt x="207" y="54"/>
                                    </a:lnTo>
                                    <a:lnTo>
                                      <a:pt x="167" y="25"/>
                                    </a:lnTo>
                                    <a:lnTo>
                                      <a:pt x="148" y="15"/>
                                    </a:lnTo>
                                    <a:lnTo>
                                      <a:pt x="123" y="5"/>
                                    </a:lnTo>
                                    <a:lnTo>
                                      <a:pt x="99" y="0"/>
                                    </a:lnTo>
                                    <a:lnTo>
                                      <a:pt x="74" y="0"/>
                                    </a:lnTo>
                                    <a:lnTo>
                                      <a:pt x="54" y="5"/>
                                    </a:lnTo>
                                    <a:lnTo>
                                      <a:pt x="30" y="15"/>
                                    </a:lnTo>
                                    <a:lnTo>
                                      <a:pt x="30" y="15"/>
                                    </a:lnTo>
                                    <a:lnTo>
                                      <a:pt x="20" y="25"/>
                                    </a:lnTo>
                                    <a:lnTo>
                                      <a:pt x="10" y="39"/>
                                    </a:lnTo>
                                    <a:lnTo>
                                      <a:pt x="0" y="59"/>
                                    </a:lnTo>
                                    <a:lnTo>
                                      <a:pt x="0" y="78"/>
                                    </a:lnTo>
                                    <a:lnTo>
                                      <a:pt x="0" y="117"/>
                                    </a:lnTo>
                                    <a:lnTo>
                                      <a:pt x="10" y="166"/>
                                    </a:lnTo>
                                    <a:lnTo>
                                      <a:pt x="25" y="210"/>
                                    </a:lnTo>
                                    <a:lnTo>
                                      <a:pt x="45" y="254"/>
                                    </a:lnTo>
                                    <a:lnTo>
                                      <a:pt x="79" y="317"/>
                                    </a:lnTo>
                                    <a:lnTo>
                                      <a:pt x="79" y="317"/>
                                    </a:lnTo>
                                    <a:lnTo>
                                      <a:pt x="79" y="317"/>
                                    </a:lnTo>
                                    <a:lnTo>
                                      <a:pt x="84" y="317"/>
                                    </a:lnTo>
                                    <a:lnTo>
                                      <a:pt x="84" y="31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240" name="Freeform 192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1066" y="355"/>
                                <a:ext cx="280" cy="19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19" y="5"/>
                                  </a:cxn>
                                  <a:cxn ang="0">
                                    <a:pos x="19" y="5"/>
                                  </a:cxn>
                                  <a:cxn ang="0">
                                    <a:pos x="69" y="5"/>
                                  </a:cxn>
                                  <a:cxn ang="0">
                                    <a:pos x="118" y="10"/>
                                  </a:cxn>
                                  <a:cxn ang="0">
                                    <a:pos x="162" y="25"/>
                                  </a:cxn>
                                  <a:cxn ang="0">
                                    <a:pos x="186" y="39"/>
                                  </a:cxn>
                                  <a:cxn ang="0">
                                    <a:pos x="206" y="54"/>
                                  </a:cxn>
                                  <a:cxn ang="0">
                                    <a:pos x="206" y="54"/>
                                  </a:cxn>
                                  <a:cxn ang="0">
                                    <a:pos x="236" y="78"/>
                                  </a:cxn>
                                  <a:cxn ang="0">
                                    <a:pos x="250" y="93"/>
                                  </a:cxn>
                                  <a:cxn ang="0">
                                    <a:pos x="265" y="108"/>
                                  </a:cxn>
                                  <a:cxn ang="0">
                                    <a:pos x="270" y="127"/>
                                  </a:cxn>
                                  <a:cxn ang="0">
                                    <a:pos x="275" y="142"/>
                                  </a:cxn>
                                  <a:cxn ang="0">
                                    <a:pos x="265" y="161"/>
                                  </a:cxn>
                                  <a:cxn ang="0">
                                    <a:pos x="245" y="176"/>
                                  </a:cxn>
                                  <a:cxn ang="0">
                                    <a:pos x="245" y="176"/>
                                  </a:cxn>
                                  <a:cxn ang="0">
                                    <a:pos x="231" y="181"/>
                                  </a:cxn>
                                  <a:cxn ang="0">
                                    <a:pos x="216" y="181"/>
                                  </a:cxn>
                                  <a:cxn ang="0">
                                    <a:pos x="182" y="181"/>
                                  </a:cxn>
                                  <a:cxn ang="0">
                                    <a:pos x="147" y="171"/>
                                  </a:cxn>
                                  <a:cxn ang="0">
                                    <a:pos x="118" y="161"/>
                                  </a:cxn>
                                  <a:cxn ang="0">
                                    <a:pos x="118" y="161"/>
                                  </a:cxn>
                                  <a:cxn ang="0">
                                    <a:pos x="78" y="147"/>
                                  </a:cxn>
                                  <a:cxn ang="0">
                                    <a:pos x="44" y="122"/>
                                  </a:cxn>
                                  <a:cxn ang="0">
                                    <a:pos x="19" y="93"/>
                                  </a:cxn>
                                  <a:cxn ang="0">
                                    <a:pos x="0" y="54"/>
                                  </a:cxn>
                                  <a:cxn ang="0">
                                    <a:pos x="0" y="54"/>
                                  </a:cxn>
                                  <a:cxn ang="0">
                                    <a:pos x="0" y="54"/>
                                  </a:cxn>
                                  <a:cxn ang="0">
                                    <a:pos x="0" y="54"/>
                                  </a:cxn>
                                  <a:cxn ang="0">
                                    <a:pos x="10" y="78"/>
                                  </a:cxn>
                                  <a:cxn ang="0">
                                    <a:pos x="19" y="98"/>
                                  </a:cxn>
                                  <a:cxn ang="0">
                                    <a:pos x="34" y="117"/>
                                  </a:cxn>
                                  <a:cxn ang="0">
                                    <a:pos x="49" y="132"/>
                                  </a:cxn>
                                  <a:cxn ang="0">
                                    <a:pos x="88" y="156"/>
                                  </a:cxn>
                                  <a:cxn ang="0">
                                    <a:pos x="132" y="171"/>
                                  </a:cxn>
                                  <a:cxn ang="0">
                                    <a:pos x="132" y="171"/>
                                  </a:cxn>
                                  <a:cxn ang="0">
                                    <a:pos x="167" y="181"/>
                                  </a:cxn>
                                  <a:cxn ang="0">
                                    <a:pos x="201" y="186"/>
                                  </a:cxn>
                                  <a:cxn ang="0">
                                    <a:pos x="221" y="190"/>
                                  </a:cxn>
                                  <a:cxn ang="0">
                                    <a:pos x="241" y="186"/>
                                  </a:cxn>
                                  <a:cxn ang="0">
                                    <a:pos x="255" y="181"/>
                                  </a:cxn>
                                  <a:cxn ang="0">
                                    <a:pos x="270" y="166"/>
                                  </a:cxn>
                                  <a:cxn ang="0">
                                    <a:pos x="270" y="166"/>
                                  </a:cxn>
                                  <a:cxn ang="0">
                                    <a:pos x="275" y="151"/>
                                  </a:cxn>
                                  <a:cxn ang="0">
                                    <a:pos x="280" y="137"/>
                                  </a:cxn>
                                  <a:cxn ang="0">
                                    <a:pos x="280" y="127"/>
                                  </a:cxn>
                                  <a:cxn ang="0">
                                    <a:pos x="275" y="112"/>
                                  </a:cxn>
                                  <a:cxn ang="0">
                                    <a:pos x="255" y="88"/>
                                  </a:cxn>
                                  <a:cxn ang="0">
                                    <a:pos x="236" y="69"/>
                                  </a:cxn>
                                  <a:cxn ang="0">
                                    <a:pos x="236" y="69"/>
                                  </a:cxn>
                                  <a:cxn ang="0">
                                    <a:pos x="211" y="49"/>
                                  </a:cxn>
                                  <a:cxn ang="0">
                                    <a:pos x="186" y="34"/>
                                  </a:cxn>
                                  <a:cxn ang="0">
                                    <a:pos x="162" y="20"/>
                                  </a:cxn>
                                  <a:cxn ang="0">
                                    <a:pos x="132" y="10"/>
                                  </a:cxn>
                                  <a:cxn ang="0">
                                    <a:pos x="78" y="0"/>
                                  </a:cxn>
                                  <a:cxn ang="0">
                                    <a:pos x="19" y="0"/>
                                  </a:cxn>
                                  <a:cxn ang="0">
                                    <a:pos x="19" y="0"/>
                                  </a:cxn>
                                  <a:cxn ang="0">
                                    <a:pos x="15" y="5"/>
                                  </a:cxn>
                                  <a:cxn ang="0">
                                    <a:pos x="19" y="5"/>
                                  </a:cxn>
                                  <a:cxn ang="0">
                                    <a:pos x="19" y="5"/>
                                  </a:cxn>
                                </a:cxnLst>
                                <a:rect l="0" t="0" r="r" b="b"/>
                                <a:pathLst>
                                  <a:path w="280" h="190">
                                    <a:moveTo>
                                      <a:pt x="19" y="5"/>
                                    </a:moveTo>
                                    <a:lnTo>
                                      <a:pt x="19" y="5"/>
                                    </a:lnTo>
                                    <a:lnTo>
                                      <a:pt x="69" y="5"/>
                                    </a:lnTo>
                                    <a:lnTo>
                                      <a:pt x="118" y="10"/>
                                    </a:lnTo>
                                    <a:lnTo>
                                      <a:pt x="162" y="25"/>
                                    </a:lnTo>
                                    <a:lnTo>
                                      <a:pt x="186" y="39"/>
                                    </a:lnTo>
                                    <a:lnTo>
                                      <a:pt x="206" y="54"/>
                                    </a:lnTo>
                                    <a:lnTo>
                                      <a:pt x="206" y="54"/>
                                    </a:lnTo>
                                    <a:lnTo>
                                      <a:pt x="236" y="78"/>
                                    </a:lnTo>
                                    <a:lnTo>
                                      <a:pt x="250" y="93"/>
                                    </a:lnTo>
                                    <a:lnTo>
                                      <a:pt x="265" y="108"/>
                                    </a:lnTo>
                                    <a:lnTo>
                                      <a:pt x="270" y="127"/>
                                    </a:lnTo>
                                    <a:lnTo>
                                      <a:pt x="275" y="142"/>
                                    </a:lnTo>
                                    <a:lnTo>
                                      <a:pt x="265" y="161"/>
                                    </a:lnTo>
                                    <a:lnTo>
                                      <a:pt x="245" y="176"/>
                                    </a:lnTo>
                                    <a:lnTo>
                                      <a:pt x="245" y="176"/>
                                    </a:lnTo>
                                    <a:lnTo>
                                      <a:pt x="231" y="181"/>
                                    </a:lnTo>
                                    <a:lnTo>
                                      <a:pt x="216" y="181"/>
                                    </a:lnTo>
                                    <a:lnTo>
                                      <a:pt x="182" y="181"/>
                                    </a:lnTo>
                                    <a:lnTo>
                                      <a:pt x="147" y="171"/>
                                    </a:lnTo>
                                    <a:lnTo>
                                      <a:pt x="118" y="161"/>
                                    </a:lnTo>
                                    <a:lnTo>
                                      <a:pt x="118" y="161"/>
                                    </a:lnTo>
                                    <a:lnTo>
                                      <a:pt x="78" y="147"/>
                                    </a:lnTo>
                                    <a:lnTo>
                                      <a:pt x="44" y="122"/>
                                    </a:lnTo>
                                    <a:lnTo>
                                      <a:pt x="19" y="93"/>
                                    </a:lnTo>
                                    <a:lnTo>
                                      <a:pt x="0" y="54"/>
                                    </a:lnTo>
                                    <a:lnTo>
                                      <a:pt x="0" y="54"/>
                                    </a:lnTo>
                                    <a:lnTo>
                                      <a:pt x="0" y="54"/>
                                    </a:lnTo>
                                    <a:lnTo>
                                      <a:pt x="0" y="54"/>
                                    </a:lnTo>
                                    <a:lnTo>
                                      <a:pt x="10" y="78"/>
                                    </a:lnTo>
                                    <a:lnTo>
                                      <a:pt x="19" y="98"/>
                                    </a:lnTo>
                                    <a:lnTo>
                                      <a:pt x="34" y="117"/>
                                    </a:lnTo>
                                    <a:lnTo>
                                      <a:pt x="49" y="132"/>
                                    </a:lnTo>
                                    <a:lnTo>
                                      <a:pt x="88" y="156"/>
                                    </a:lnTo>
                                    <a:lnTo>
                                      <a:pt x="132" y="171"/>
                                    </a:lnTo>
                                    <a:lnTo>
                                      <a:pt x="132" y="171"/>
                                    </a:lnTo>
                                    <a:lnTo>
                                      <a:pt x="167" y="181"/>
                                    </a:lnTo>
                                    <a:lnTo>
                                      <a:pt x="201" y="186"/>
                                    </a:lnTo>
                                    <a:lnTo>
                                      <a:pt x="221" y="190"/>
                                    </a:lnTo>
                                    <a:lnTo>
                                      <a:pt x="241" y="186"/>
                                    </a:lnTo>
                                    <a:lnTo>
                                      <a:pt x="255" y="181"/>
                                    </a:lnTo>
                                    <a:lnTo>
                                      <a:pt x="270" y="166"/>
                                    </a:lnTo>
                                    <a:lnTo>
                                      <a:pt x="270" y="166"/>
                                    </a:lnTo>
                                    <a:lnTo>
                                      <a:pt x="275" y="151"/>
                                    </a:lnTo>
                                    <a:lnTo>
                                      <a:pt x="280" y="137"/>
                                    </a:lnTo>
                                    <a:lnTo>
                                      <a:pt x="280" y="127"/>
                                    </a:lnTo>
                                    <a:lnTo>
                                      <a:pt x="275" y="112"/>
                                    </a:lnTo>
                                    <a:lnTo>
                                      <a:pt x="255" y="88"/>
                                    </a:lnTo>
                                    <a:lnTo>
                                      <a:pt x="236" y="69"/>
                                    </a:lnTo>
                                    <a:lnTo>
                                      <a:pt x="236" y="69"/>
                                    </a:lnTo>
                                    <a:lnTo>
                                      <a:pt x="211" y="49"/>
                                    </a:lnTo>
                                    <a:lnTo>
                                      <a:pt x="186" y="34"/>
                                    </a:lnTo>
                                    <a:lnTo>
                                      <a:pt x="162" y="20"/>
                                    </a:lnTo>
                                    <a:lnTo>
                                      <a:pt x="132" y="10"/>
                                    </a:lnTo>
                                    <a:lnTo>
                                      <a:pt x="78" y="0"/>
                                    </a:lnTo>
                                    <a:lnTo>
                                      <a:pt x="19" y="0"/>
                                    </a:lnTo>
                                    <a:lnTo>
                                      <a:pt x="19" y="0"/>
                                    </a:lnTo>
                                    <a:lnTo>
                                      <a:pt x="15" y="5"/>
                                    </a:lnTo>
                                    <a:lnTo>
                                      <a:pt x="19" y="5"/>
                                    </a:lnTo>
                                    <a:lnTo>
                                      <a:pt x="19" y="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241" name="Freeform 193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977" y="394"/>
                                <a:ext cx="212" cy="317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123" y="25"/>
                                  </a:cxn>
                                  <a:cxn ang="0">
                                    <a:pos x="172" y="108"/>
                                  </a:cxn>
                                  <a:cxn ang="0">
                                    <a:pos x="202" y="195"/>
                                  </a:cxn>
                                  <a:cxn ang="0">
                                    <a:pos x="202" y="239"/>
                                  </a:cxn>
                                  <a:cxn ang="0">
                                    <a:pos x="192" y="278"/>
                                  </a:cxn>
                                  <a:cxn ang="0">
                                    <a:pos x="172" y="302"/>
                                  </a:cxn>
                                  <a:cxn ang="0">
                                    <a:pos x="148" y="312"/>
                                  </a:cxn>
                                  <a:cxn ang="0">
                                    <a:pos x="84" y="302"/>
                                  </a:cxn>
                                  <a:cxn ang="0">
                                    <a:pos x="64" y="293"/>
                                  </a:cxn>
                                  <a:cxn ang="0">
                                    <a:pos x="30" y="263"/>
                                  </a:cxn>
                                  <a:cxn ang="0">
                                    <a:pos x="10" y="220"/>
                                  </a:cxn>
                                  <a:cxn ang="0">
                                    <a:pos x="0" y="171"/>
                                  </a:cxn>
                                  <a:cxn ang="0">
                                    <a:pos x="5" y="122"/>
                                  </a:cxn>
                                  <a:cxn ang="0">
                                    <a:pos x="25" y="73"/>
                                  </a:cxn>
                                  <a:cxn ang="0">
                                    <a:pos x="49" y="34"/>
                                  </a:cxn>
                                  <a:cxn ang="0">
                                    <a:pos x="89" y="10"/>
                                  </a:cxn>
                                  <a:cxn ang="0">
                                    <a:pos x="113" y="5"/>
                                  </a:cxn>
                                  <a:cxn ang="0">
                                    <a:pos x="108" y="0"/>
                                  </a:cxn>
                                  <a:cxn ang="0">
                                    <a:pos x="69" y="15"/>
                                  </a:cxn>
                                  <a:cxn ang="0">
                                    <a:pos x="35" y="49"/>
                                  </a:cxn>
                                  <a:cxn ang="0">
                                    <a:pos x="10" y="88"/>
                                  </a:cxn>
                                  <a:cxn ang="0">
                                    <a:pos x="0" y="137"/>
                                  </a:cxn>
                                  <a:cxn ang="0">
                                    <a:pos x="5" y="210"/>
                                  </a:cxn>
                                  <a:cxn ang="0">
                                    <a:pos x="25" y="254"/>
                                  </a:cxn>
                                  <a:cxn ang="0">
                                    <a:pos x="54" y="288"/>
                                  </a:cxn>
                                  <a:cxn ang="0">
                                    <a:pos x="74" y="302"/>
                                  </a:cxn>
                                  <a:cxn ang="0">
                                    <a:pos x="113" y="317"/>
                                  </a:cxn>
                                  <a:cxn ang="0">
                                    <a:pos x="153" y="317"/>
                                  </a:cxn>
                                  <a:cxn ang="0">
                                    <a:pos x="182" y="298"/>
                                  </a:cxn>
                                  <a:cxn ang="0">
                                    <a:pos x="202" y="259"/>
                                  </a:cxn>
                                  <a:cxn ang="0">
                                    <a:pos x="212" y="224"/>
                                  </a:cxn>
                                  <a:cxn ang="0">
                                    <a:pos x="202" y="166"/>
                                  </a:cxn>
                                  <a:cxn ang="0">
                                    <a:pos x="177" y="103"/>
                                  </a:cxn>
                                  <a:cxn ang="0">
                                    <a:pos x="123" y="25"/>
                                  </a:cxn>
                                  <a:cxn ang="0">
                                    <a:pos x="123" y="25"/>
                                  </a:cxn>
                                  <a:cxn ang="0">
                                    <a:pos x="123" y="25"/>
                                  </a:cxn>
                                </a:cxnLst>
                                <a:rect l="0" t="0" r="r" b="b"/>
                                <a:pathLst>
                                  <a:path w="212" h="317">
                                    <a:moveTo>
                                      <a:pt x="123" y="25"/>
                                    </a:moveTo>
                                    <a:lnTo>
                                      <a:pt x="123" y="25"/>
                                    </a:lnTo>
                                    <a:lnTo>
                                      <a:pt x="153" y="64"/>
                                    </a:lnTo>
                                    <a:lnTo>
                                      <a:pt x="172" y="108"/>
                                    </a:lnTo>
                                    <a:lnTo>
                                      <a:pt x="192" y="147"/>
                                    </a:lnTo>
                                    <a:lnTo>
                                      <a:pt x="202" y="195"/>
                                    </a:lnTo>
                                    <a:lnTo>
                                      <a:pt x="202" y="195"/>
                                    </a:lnTo>
                                    <a:lnTo>
                                      <a:pt x="202" y="239"/>
                                    </a:lnTo>
                                    <a:lnTo>
                                      <a:pt x="192" y="278"/>
                                    </a:lnTo>
                                    <a:lnTo>
                                      <a:pt x="192" y="278"/>
                                    </a:lnTo>
                                    <a:lnTo>
                                      <a:pt x="182" y="293"/>
                                    </a:lnTo>
                                    <a:lnTo>
                                      <a:pt x="172" y="302"/>
                                    </a:lnTo>
                                    <a:lnTo>
                                      <a:pt x="162" y="312"/>
                                    </a:lnTo>
                                    <a:lnTo>
                                      <a:pt x="148" y="312"/>
                                    </a:lnTo>
                                    <a:lnTo>
                                      <a:pt x="113" y="312"/>
                                    </a:lnTo>
                                    <a:lnTo>
                                      <a:pt x="84" y="302"/>
                                    </a:lnTo>
                                    <a:lnTo>
                                      <a:pt x="84" y="302"/>
                                    </a:lnTo>
                                    <a:lnTo>
                                      <a:pt x="64" y="293"/>
                                    </a:lnTo>
                                    <a:lnTo>
                                      <a:pt x="45" y="278"/>
                                    </a:lnTo>
                                    <a:lnTo>
                                      <a:pt x="30" y="263"/>
                                    </a:lnTo>
                                    <a:lnTo>
                                      <a:pt x="20" y="244"/>
                                    </a:lnTo>
                                    <a:lnTo>
                                      <a:pt x="10" y="220"/>
                                    </a:lnTo>
                                    <a:lnTo>
                                      <a:pt x="5" y="195"/>
                                    </a:lnTo>
                                    <a:lnTo>
                                      <a:pt x="0" y="171"/>
                                    </a:lnTo>
                                    <a:lnTo>
                                      <a:pt x="5" y="147"/>
                                    </a:lnTo>
                                    <a:lnTo>
                                      <a:pt x="5" y="122"/>
                                    </a:lnTo>
                                    <a:lnTo>
                                      <a:pt x="15" y="98"/>
                                    </a:lnTo>
                                    <a:lnTo>
                                      <a:pt x="25" y="73"/>
                                    </a:lnTo>
                                    <a:lnTo>
                                      <a:pt x="35" y="54"/>
                                    </a:lnTo>
                                    <a:lnTo>
                                      <a:pt x="49" y="34"/>
                                    </a:lnTo>
                                    <a:lnTo>
                                      <a:pt x="69" y="20"/>
                                    </a:lnTo>
                                    <a:lnTo>
                                      <a:pt x="89" y="10"/>
                                    </a:lnTo>
                                    <a:lnTo>
                                      <a:pt x="113" y="5"/>
                                    </a:lnTo>
                                    <a:lnTo>
                                      <a:pt x="113" y="5"/>
                                    </a:lnTo>
                                    <a:lnTo>
                                      <a:pt x="108" y="0"/>
                                    </a:lnTo>
                                    <a:lnTo>
                                      <a:pt x="108" y="0"/>
                                    </a:lnTo>
                                    <a:lnTo>
                                      <a:pt x="89" y="5"/>
                                    </a:lnTo>
                                    <a:lnTo>
                                      <a:pt x="69" y="15"/>
                                    </a:lnTo>
                                    <a:lnTo>
                                      <a:pt x="49" y="30"/>
                                    </a:lnTo>
                                    <a:lnTo>
                                      <a:pt x="35" y="49"/>
                                    </a:lnTo>
                                    <a:lnTo>
                                      <a:pt x="20" y="69"/>
                                    </a:lnTo>
                                    <a:lnTo>
                                      <a:pt x="10" y="88"/>
                                    </a:lnTo>
                                    <a:lnTo>
                                      <a:pt x="5" y="112"/>
                                    </a:lnTo>
                                    <a:lnTo>
                                      <a:pt x="0" y="137"/>
                                    </a:lnTo>
                                    <a:lnTo>
                                      <a:pt x="0" y="186"/>
                                    </a:lnTo>
                                    <a:lnTo>
                                      <a:pt x="5" y="210"/>
                                    </a:lnTo>
                                    <a:lnTo>
                                      <a:pt x="15" y="234"/>
                                    </a:lnTo>
                                    <a:lnTo>
                                      <a:pt x="25" y="254"/>
                                    </a:lnTo>
                                    <a:lnTo>
                                      <a:pt x="35" y="273"/>
                                    </a:lnTo>
                                    <a:lnTo>
                                      <a:pt x="54" y="288"/>
                                    </a:lnTo>
                                    <a:lnTo>
                                      <a:pt x="74" y="302"/>
                                    </a:lnTo>
                                    <a:lnTo>
                                      <a:pt x="74" y="302"/>
                                    </a:lnTo>
                                    <a:lnTo>
                                      <a:pt x="94" y="312"/>
                                    </a:lnTo>
                                    <a:lnTo>
                                      <a:pt x="113" y="317"/>
                                    </a:lnTo>
                                    <a:lnTo>
                                      <a:pt x="133" y="317"/>
                                    </a:lnTo>
                                    <a:lnTo>
                                      <a:pt x="153" y="317"/>
                                    </a:lnTo>
                                    <a:lnTo>
                                      <a:pt x="167" y="307"/>
                                    </a:lnTo>
                                    <a:lnTo>
                                      <a:pt x="182" y="298"/>
                                    </a:lnTo>
                                    <a:lnTo>
                                      <a:pt x="197" y="283"/>
                                    </a:lnTo>
                                    <a:lnTo>
                                      <a:pt x="202" y="259"/>
                                    </a:lnTo>
                                    <a:lnTo>
                                      <a:pt x="202" y="259"/>
                                    </a:lnTo>
                                    <a:lnTo>
                                      <a:pt x="212" y="224"/>
                                    </a:lnTo>
                                    <a:lnTo>
                                      <a:pt x="212" y="195"/>
                                    </a:lnTo>
                                    <a:lnTo>
                                      <a:pt x="202" y="166"/>
                                    </a:lnTo>
                                    <a:lnTo>
                                      <a:pt x="192" y="132"/>
                                    </a:lnTo>
                                    <a:lnTo>
                                      <a:pt x="177" y="103"/>
                                    </a:lnTo>
                                    <a:lnTo>
                                      <a:pt x="162" y="78"/>
                                    </a:lnTo>
                                    <a:lnTo>
                                      <a:pt x="123" y="25"/>
                                    </a:lnTo>
                                    <a:lnTo>
                                      <a:pt x="123" y="25"/>
                                    </a:lnTo>
                                    <a:lnTo>
                                      <a:pt x="123" y="25"/>
                                    </a:lnTo>
                                    <a:lnTo>
                                      <a:pt x="123" y="25"/>
                                    </a:lnTo>
                                    <a:lnTo>
                                      <a:pt x="123" y="2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242" name="Freeform 194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810" y="312"/>
                                <a:ext cx="158" cy="238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158" y="155"/>
                                  </a:cxn>
                                  <a:cxn ang="0">
                                    <a:pos x="158" y="155"/>
                                  </a:cxn>
                                  <a:cxn ang="0">
                                    <a:pos x="148" y="180"/>
                                  </a:cxn>
                                  <a:cxn ang="0">
                                    <a:pos x="138" y="199"/>
                                  </a:cxn>
                                  <a:cxn ang="0">
                                    <a:pos x="128" y="214"/>
                                  </a:cxn>
                                  <a:cxn ang="0">
                                    <a:pos x="103" y="224"/>
                                  </a:cxn>
                                  <a:cxn ang="0">
                                    <a:pos x="103" y="224"/>
                                  </a:cxn>
                                  <a:cxn ang="0">
                                    <a:pos x="69" y="224"/>
                                  </a:cxn>
                                  <a:cxn ang="0">
                                    <a:pos x="54" y="224"/>
                                  </a:cxn>
                                  <a:cxn ang="0">
                                    <a:pos x="40" y="214"/>
                                  </a:cxn>
                                  <a:cxn ang="0">
                                    <a:pos x="30" y="209"/>
                                  </a:cxn>
                                  <a:cxn ang="0">
                                    <a:pos x="20" y="194"/>
                                  </a:cxn>
                                  <a:cxn ang="0">
                                    <a:pos x="5" y="165"/>
                                  </a:cxn>
                                  <a:cxn ang="0">
                                    <a:pos x="5" y="165"/>
                                  </a:cxn>
                                  <a:cxn ang="0">
                                    <a:pos x="5" y="141"/>
                                  </a:cxn>
                                  <a:cxn ang="0">
                                    <a:pos x="5" y="116"/>
                                  </a:cxn>
                                  <a:cxn ang="0">
                                    <a:pos x="15" y="92"/>
                                  </a:cxn>
                                  <a:cxn ang="0">
                                    <a:pos x="25" y="73"/>
                                  </a:cxn>
                                  <a:cxn ang="0">
                                    <a:pos x="35" y="48"/>
                                  </a:cxn>
                                  <a:cxn ang="0">
                                    <a:pos x="54" y="29"/>
                                  </a:cxn>
                                  <a:cxn ang="0">
                                    <a:pos x="69" y="14"/>
                                  </a:cxn>
                                  <a:cxn ang="0">
                                    <a:pos x="89" y="0"/>
                                  </a:cxn>
                                  <a:cxn ang="0">
                                    <a:pos x="89" y="0"/>
                                  </a:cxn>
                                  <a:cxn ang="0">
                                    <a:pos x="89" y="0"/>
                                  </a:cxn>
                                  <a:cxn ang="0">
                                    <a:pos x="89" y="0"/>
                                  </a:cxn>
                                  <a:cxn ang="0">
                                    <a:pos x="89" y="0"/>
                                  </a:cxn>
                                  <a:cxn ang="0">
                                    <a:pos x="59" y="14"/>
                                  </a:cxn>
                                  <a:cxn ang="0">
                                    <a:pos x="40" y="34"/>
                                  </a:cxn>
                                  <a:cxn ang="0">
                                    <a:pos x="20" y="58"/>
                                  </a:cxn>
                                  <a:cxn ang="0">
                                    <a:pos x="10" y="82"/>
                                  </a:cxn>
                                  <a:cxn ang="0">
                                    <a:pos x="0" y="112"/>
                                  </a:cxn>
                                  <a:cxn ang="0">
                                    <a:pos x="0" y="141"/>
                                  </a:cxn>
                                  <a:cxn ang="0">
                                    <a:pos x="5" y="170"/>
                                  </a:cxn>
                                  <a:cxn ang="0">
                                    <a:pos x="15" y="199"/>
                                  </a:cxn>
                                  <a:cxn ang="0">
                                    <a:pos x="15" y="199"/>
                                  </a:cxn>
                                  <a:cxn ang="0">
                                    <a:pos x="30" y="214"/>
                                  </a:cxn>
                                  <a:cxn ang="0">
                                    <a:pos x="49" y="229"/>
                                  </a:cxn>
                                  <a:cxn ang="0">
                                    <a:pos x="74" y="238"/>
                                  </a:cxn>
                                  <a:cxn ang="0">
                                    <a:pos x="89" y="238"/>
                                  </a:cxn>
                                  <a:cxn ang="0">
                                    <a:pos x="99" y="238"/>
                                  </a:cxn>
                                  <a:cxn ang="0">
                                    <a:pos x="99" y="238"/>
                                  </a:cxn>
                                  <a:cxn ang="0">
                                    <a:pos x="123" y="224"/>
                                  </a:cxn>
                                  <a:cxn ang="0">
                                    <a:pos x="138" y="204"/>
                                  </a:cxn>
                                  <a:cxn ang="0">
                                    <a:pos x="148" y="185"/>
                                  </a:cxn>
                                  <a:cxn ang="0">
                                    <a:pos x="158" y="155"/>
                                  </a:cxn>
                                  <a:cxn ang="0">
                                    <a:pos x="158" y="155"/>
                                  </a:cxn>
                                  <a:cxn ang="0">
                                    <a:pos x="158" y="155"/>
                                  </a:cxn>
                                  <a:cxn ang="0">
                                    <a:pos x="158" y="155"/>
                                  </a:cxn>
                                </a:cxnLst>
                                <a:rect l="0" t="0" r="r" b="b"/>
                                <a:pathLst>
                                  <a:path w="158" h="238">
                                    <a:moveTo>
                                      <a:pt x="158" y="155"/>
                                    </a:moveTo>
                                    <a:lnTo>
                                      <a:pt x="158" y="155"/>
                                    </a:lnTo>
                                    <a:lnTo>
                                      <a:pt x="148" y="180"/>
                                    </a:lnTo>
                                    <a:lnTo>
                                      <a:pt x="138" y="199"/>
                                    </a:lnTo>
                                    <a:lnTo>
                                      <a:pt x="128" y="214"/>
                                    </a:lnTo>
                                    <a:lnTo>
                                      <a:pt x="103" y="224"/>
                                    </a:lnTo>
                                    <a:lnTo>
                                      <a:pt x="103" y="224"/>
                                    </a:lnTo>
                                    <a:lnTo>
                                      <a:pt x="69" y="224"/>
                                    </a:lnTo>
                                    <a:lnTo>
                                      <a:pt x="54" y="224"/>
                                    </a:lnTo>
                                    <a:lnTo>
                                      <a:pt x="40" y="214"/>
                                    </a:lnTo>
                                    <a:lnTo>
                                      <a:pt x="30" y="209"/>
                                    </a:lnTo>
                                    <a:lnTo>
                                      <a:pt x="20" y="194"/>
                                    </a:lnTo>
                                    <a:lnTo>
                                      <a:pt x="5" y="165"/>
                                    </a:lnTo>
                                    <a:lnTo>
                                      <a:pt x="5" y="165"/>
                                    </a:lnTo>
                                    <a:lnTo>
                                      <a:pt x="5" y="141"/>
                                    </a:lnTo>
                                    <a:lnTo>
                                      <a:pt x="5" y="116"/>
                                    </a:lnTo>
                                    <a:lnTo>
                                      <a:pt x="15" y="92"/>
                                    </a:lnTo>
                                    <a:lnTo>
                                      <a:pt x="25" y="73"/>
                                    </a:lnTo>
                                    <a:lnTo>
                                      <a:pt x="35" y="48"/>
                                    </a:lnTo>
                                    <a:lnTo>
                                      <a:pt x="54" y="29"/>
                                    </a:lnTo>
                                    <a:lnTo>
                                      <a:pt x="69" y="14"/>
                                    </a:lnTo>
                                    <a:lnTo>
                                      <a:pt x="89" y="0"/>
                                    </a:lnTo>
                                    <a:lnTo>
                                      <a:pt x="89" y="0"/>
                                    </a:lnTo>
                                    <a:lnTo>
                                      <a:pt x="89" y="0"/>
                                    </a:lnTo>
                                    <a:lnTo>
                                      <a:pt x="89" y="0"/>
                                    </a:lnTo>
                                    <a:lnTo>
                                      <a:pt x="89" y="0"/>
                                    </a:lnTo>
                                    <a:lnTo>
                                      <a:pt x="59" y="14"/>
                                    </a:lnTo>
                                    <a:lnTo>
                                      <a:pt x="40" y="34"/>
                                    </a:lnTo>
                                    <a:lnTo>
                                      <a:pt x="20" y="58"/>
                                    </a:lnTo>
                                    <a:lnTo>
                                      <a:pt x="10" y="82"/>
                                    </a:lnTo>
                                    <a:lnTo>
                                      <a:pt x="0" y="112"/>
                                    </a:lnTo>
                                    <a:lnTo>
                                      <a:pt x="0" y="141"/>
                                    </a:lnTo>
                                    <a:lnTo>
                                      <a:pt x="5" y="170"/>
                                    </a:lnTo>
                                    <a:lnTo>
                                      <a:pt x="15" y="199"/>
                                    </a:lnTo>
                                    <a:lnTo>
                                      <a:pt x="15" y="199"/>
                                    </a:lnTo>
                                    <a:lnTo>
                                      <a:pt x="30" y="214"/>
                                    </a:lnTo>
                                    <a:lnTo>
                                      <a:pt x="49" y="229"/>
                                    </a:lnTo>
                                    <a:lnTo>
                                      <a:pt x="74" y="238"/>
                                    </a:lnTo>
                                    <a:lnTo>
                                      <a:pt x="89" y="238"/>
                                    </a:lnTo>
                                    <a:lnTo>
                                      <a:pt x="99" y="238"/>
                                    </a:lnTo>
                                    <a:lnTo>
                                      <a:pt x="99" y="238"/>
                                    </a:lnTo>
                                    <a:lnTo>
                                      <a:pt x="123" y="224"/>
                                    </a:lnTo>
                                    <a:lnTo>
                                      <a:pt x="138" y="204"/>
                                    </a:lnTo>
                                    <a:lnTo>
                                      <a:pt x="148" y="185"/>
                                    </a:lnTo>
                                    <a:lnTo>
                                      <a:pt x="158" y="155"/>
                                    </a:lnTo>
                                    <a:lnTo>
                                      <a:pt x="158" y="155"/>
                                    </a:lnTo>
                                    <a:lnTo>
                                      <a:pt x="158" y="155"/>
                                    </a:lnTo>
                                    <a:lnTo>
                                      <a:pt x="158" y="15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243" name="Freeform 195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609" y="848"/>
                                <a:ext cx="422" cy="243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5" y="243"/>
                                  </a:cxn>
                                  <a:cxn ang="0">
                                    <a:pos x="5" y="243"/>
                                  </a:cxn>
                                  <a:cxn ang="0">
                                    <a:pos x="24" y="190"/>
                                  </a:cxn>
                                  <a:cxn ang="0">
                                    <a:pos x="34" y="165"/>
                                  </a:cxn>
                                  <a:cxn ang="0">
                                    <a:pos x="54" y="141"/>
                                  </a:cxn>
                                  <a:cxn ang="0">
                                    <a:pos x="54" y="141"/>
                                  </a:cxn>
                                  <a:cxn ang="0">
                                    <a:pos x="78" y="116"/>
                                  </a:cxn>
                                  <a:cxn ang="0">
                                    <a:pos x="103" y="92"/>
                                  </a:cxn>
                                  <a:cxn ang="0">
                                    <a:pos x="162" y="58"/>
                                  </a:cxn>
                                  <a:cxn ang="0">
                                    <a:pos x="162" y="58"/>
                                  </a:cxn>
                                  <a:cxn ang="0">
                                    <a:pos x="221" y="29"/>
                                  </a:cxn>
                                  <a:cxn ang="0">
                                    <a:pos x="255" y="19"/>
                                  </a:cxn>
                                  <a:cxn ang="0">
                                    <a:pos x="290" y="9"/>
                                  </a:cxn>
                                  <a:cxn ang="0">
                                    <a:pos x="324" y="4"/>
                                  </a:cxn>
                                  <a:cxn ang="0">
                                    <a:pos x="354" y="4"/>
                                  </a:cxn>
                                  <a:cxn ang="0">
                                    <a:pos x="388" y="9"/>
                                  </a:cxn>
                                  <a:cxn ang="0">
                                    <a:pos x="422" y="19"/>
                                  </a:cxn>
                                  <a:cxn ang="0">
                                    <a:pos x="422" y="19"/>
                                  </a:cxn>
                                  <a:cxn ang="0">
                                    <a:pos x="422" y="19"/>
                                  </a:cxn>
                                  <a:cxn ang="0">
                                    <a:pos x="422" y="14"/>
                                  </a:cxn>
                                  <a:cxn ang="0">
                                    <a:pos x="422" y="14"/>
                                  </a:cxn>
                                  <a:cxn ang="0">
                                    <a:pos x="388" y="4"/>
                                  </a:cxn>
                                  <a:cxn ang="0">
                                    <a:pos x="359" y="0"/>
                                  </a:cxn>
                                  <a:cxn ang="0">
                                    <a:pos x="324" y="0"/>
                                  </a:cxn>
                                  <a:cxn ang="0">
                                    <a:pos x="290" y="4"/>
                                  </a:cxn>
                                  <a:cxn ang="0">
                                    <a:pos x="255" y="9"/>
                                  </a:cxn>
                                  <a:cxn ang="0">
                                    <a:pos x="221" y="24"/>
                                  </a:cxn>
                                  <a:cxn ang="0">
                                    <a:pos x="157" y="53"/>
                                  </a:cxn>
                                  <a:cxn ang="0">
                                    <a:pos x="157" y="53"/>
                                  </a:cxn>
                                  <a:cxn ang="0">
                                    <a:pos x="108" y="82"/>
                                  </a:cxn>
                                  <a:cxn ang="0">
                                    <a:pos x="83" y="102"/>
                                  </a:cxn>
                                  <a:cxn ang="0">
                                    <a:pos x="59" y="126"/>
                                  </a:cxn>
                                  <a:cxn ang="0">
                                    <a:pos x="59" y="126"/>
                                  </a:cxn>
                                  <a:cxn ang="0">
                                    <a:pos x="39" y="155"/>
                                  </a:cxn>
                                  <a:cxn ang="0">
                                    <a:pos x="24" y="180"/>
                                  </a:cxn>
                                  <a:cxn ang="0">
                                    <a:pos x="0" y="243"/>
                                  </a:cxn>
                                  <a:cxn ang="0">
                                    <a:pos x="0" y="243"/>
                                  </a:cxn>
                                  <a:cxn ang="0">
                                    <a:pos x="5" y="243"/>
                                  </a:cxn>
                                  <a:cxn ang="0">
                                    <a:pos x="5" y="243"/>
                                  </a:cxn>
                                </a:cxnLst>
                                <a:rect l="0" t="0" r="r" b="b"/>
                                <a:pathLst>
                                  <a:path w="422" h="243">
                                    <a:moveTo>
                                      <a:pt x="5" y="243"/>
                                    </a:moveTo>
                                    <a:lnTo>
                                      <a:pt x="5" y="243"/>
                                    </a:lnTo>
                                    <a:lnTo>
                                      <a:pt x="24" y="190"/>
                                    </a:lnTo>
                                    <a:lnTo>
                                      <a:pt x="34" y="165"/>
                                    </a:lnTo>
                                    <a:lnTo>
                                      <a:pt x="54" y="141"/>
                                    </a:lnTo>
                                    <a:lnTo>
                                      <a:pt x="54" y="141"/>
                                    </a:lnTo>
                                    <a:lnTo>
                                      <a:pt x="78" y="116"/>
                                    </a:lnTo>
                                    <a:lnTo>
                                      <a:pt x="103" y="92"/>
                                    </a:lnTo>
                                    <a:lnTo>
                                      <a:pt x="162" y="58"/>
                                    </a:lnTo>
                                    <a:lnTo>
                                      <a:pt x="162" y="58"/>
                                    </a:lnTo>
                                    <a:lnTo>
                                      <a:pt x="221" y="29"/>
                                    </a:lnTo>
                                    <a:lnTo>
                                      <a:pt x="255" y="19"/>
                                    </a:lnTo>
                                    <a:lnTo>
                                      <a:pt x="290" y="9"/>
                                    </a:lnTo>
                                    <a:lnTo>
                                      <a:pt x="324" y="4"/>
                                    </a:lnTo>
                                    <a:lnTo>
                                      <a:pt x="354" y="4"/>
                                    </a:lnTo>
                                    <a:lnTo>
                                      <a:pt x="388" y="9"/>
                                    </a:lnTo>
                                    <a:lnTo>
                                      <a:pt x="422" y="19"/>
                                    </a:lnTo>
                                    <a:lnTo>
                                      <a:pt x="422" y="19"/>
                                    </a:lnTo>
                                    <a:lnTo>
                                      <a:pt x="422" y="19"/>
                                    </a:lnTo>
                                    <a:lnTo>
                                      <a:pt x="422" y="14"/>
                                    </a:lnTo>
                                    <a:lnTo>
                                      <a:pt x="422" y="14"/>
                                    </a:lnTo>
                                    <a:lnTo>
                                      <a:pt x="388" y="4"/>
                                    </a:lnTo>
                                    <a:lnTo>
                                      <a:pt x="359" y="0"/>
                                    </a:lnTo>
                                    <a:lnTo>
                                      <a:pt x="324" y="0"/>
                                    </a:lnTo>
                                    <a:lnTo>
                                      <a:pt x="290" y="4"/>
                                    </a:lnTo>
                                    <a:lnTo>
                                      <a:pt x="255" y="9"/>
                                    </a:lnTo>
                                    <a:lnTo>
                                      <a:pt x="221" y="24"/>
                                    </a:lnTo>
                                    <a:lnTo>
                                      <a:pt x="157" y="53"/>
                                    </a:lnTo>
                                    <a:lnTo>
                                      <a:pt x="157" y="53"/>
                                    </a:lnTo>
                                    <a:lnTo>
                                      <a:pt x="108" y="82"/>
                                    </a:lnTo>
                                    <a:lnTo>
                                      <a:pt x="83" y="102"/>
                                    </a:lnTo>
                                    <a:lnTo>
                                      <a:pt x="59" y="126"/>
                                    </a:lnTo>
                                    <a:lnTo>
                                      <a:pt x="59" y="126"/>
                                    </a:lnTo>
                                    <a:lnTo>
                                      <a:pt x="39" y="155"/>
                                    </a:lnTo>
                                    <a:lnTo>
                                      <a:pt x="24" y="180"/>
                                    </a:lnTo>
                                    <a:lnTo>
                                      <a:pt x="0" y="243"/>
                                    </a:lnTo>
                                    <a:lnTo>
                                      <a:pt x="0" y="243"/>
                                    </a:lnTo>
                                    <a:lnTo>
                                      <a:pt x="5" y="243"/>
                                    </a:lnTo>
                                    <a:lnTo>
                                      <a:pt x="5" y="24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244" name="Freeform 196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339" y="1530"/>
                                <a:ext cx="240" cy="1038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201" y="0"/>
                                  </a:cxn>
                                  <a:cxn ang="0">
                                    <a:pos x="201" y="0"/>
                                  </a:cxn>
                                  <a:cxn ang="0">
                                    <a:pos x="172" y="14"/>
                                  </a:cxn>
                                  <a:cxn ang="0">
                                    <a:pos x="147" y="29"/>
                                  </a:cxn>
                                  <a:cxn ang="0">
                                    <a:pos x="118" y="53"/>
                                  </a:cxn>
                                  <a:cxn ang="0">
                                    <a:pos x="98" y="73"/>
                                  </a:cxn>
                                  <a:cxn ang="0">
                                    <a:pos x="73" y="97"/>
                                  </a:cxn>
                                  <a:cxn ang="0">
                                    <a:pos x="59" y="121"/>
                                  </a:cxn>
                                  <a:cxn ang="0">
                                    <a:pos x="24" y="180"/>
                                  </a:cxn>
                                  <a:cxn ang="0">
                                    <a:pos x="5" y="238"/>
                                  </a:cxn>
                                  <a:cxn ang="0">
                                    <a:pos x="0" y="302"/>
                                  </a:cxn>
                                  <a:cxn ang="0">
                                    <a:pos x="0" y="365"/>
                                  </a:cxn>
                                  <a:cxn ang="0">
                                    <a:pos x="5" y="399"/>
                                  </a:cxn>
                                  <a:cxn ang="0">
                                    <a:pos x="14" y="428"/>
                                  </a:cxn>
                                  <a:cxn ang="0">
                                    <a:pos x="14" y="428"/>
                                  </a:cxn>
                                  <a:cxn ang="0">
                                    <a:pos x="29" y="472"/>
                                  </a:cxn>
                                  <a:cxn ang="0">
                                    <a:pos x="44" y="511"/>
                                  </a:cxn>
                                  <a:cxn ang="0">
                                    <a:pos x="83" y="589"/>
                                  </a:cxn>
                                  <a:cxn ang="0">
                                    <a:pos x="127" y="667"/>
                                  </a:cxn>
                                  <a:cxn ang="0">
                                    <a:pos x="172" y="740"/>
                                  </a:cxn>
                                  <a:cxn ang="0">
                                    <a:pos x="172" y="740"/>
                                  </a:cxn>
                                  <a:cxn ang="0">
                                    <a:pos x="196" y="813"/>
                                  </a:cxn>
                                  <a:cxn ang="0">
                                    <a:pos x="216" y="886"/>
                                  </a:cxn>
                                  <a:cxn ang="0">
                                    <a:pos x="231" y="960"/>
                                  </a:cxn>
                                  <a:cxn ang="0">
                                    <a:pos x="235" y="1033"/>
                                  </a:cxn>
                                  <a:cxn ang="0">
                                    <a:pos x="235" y="1033"/>
                                  </a:cxn>
                                  <a:cxn ang="0">
                                    <a:pos x="235" y="1038"/>
                                  </a:cxn>
                                  <a:cxn ang="0">
                                    <a:pos x="240" y="1033"/>
                                  </a:cxn>
                                  <a:cxn ang="0">
                                    <a:pos x="240" y="1033"/>
                                  </a:cxn>
                                  <a:cxn ang="0">
                                    <a:pos x="235" y="974"/>
                                  </a:cxn>
                                  <a:cxn ang="0">
                                    <a:pos x="226" y="916"/>
                                  </a:cxn>
                                  <a:cxn ang="0">
                                    <a:pos x="216" y="857"/>
                                  </a:cxn>
                                  <a:cxn ang="0">
                                    <a:pos x="201" y="799"/>
                                  </a:cxn>
                                  <a:cxn ang="0">
                                    <a:pos x="201" y="799"/>
                                  </a:cxn>
                                  <a:cxn ang="0">
                                    <a:pos x="172" y="731"/>
                                  </a:cxn>
                                  <a:cxn ang="0">
                                    <a:pos x="142" y="672"/>
                                  </a:cxn>
                                  <a:cxn ang="0">
                                    <a:pos x="73" y="550"/>
                                  </a:cxn>
                                  <a:cxn ang="0">
                                    <a:pos x="73" y="550"/>
                                  </a:cxn>
                                  <a:cxn ang="0">
                                    <a:pos x="39" y="472"/>
                                  </a:cxn>
                                  <a:cxn ang="0">
                                    <a:pos x="24" y="433"/>
                                  </a:cxn>
                                  <a:cxn ang="0">
                                    <a:pos x="14" y="394"/>
                                  </a:cxn>
                                  <a:cxn ang="0">
                                    <a:pos x="5" y="355"/>
                                  </a:cxn>
                                  <a:cxn ang="0">
                                    <a:pos x="5" y="316"/>
                                  </a:cxn>
                                  <a:cxn ang="0">
                                    <a:pos x="9" y="273"/>
                                  </a:cxn>
                                  <a:cxn ang="0">
                                    <a:pos x="14" y="234"/>
                                  </a:cxn>
                                  <a:cxn ang="0">
                                    <a:pos x="14" y="234"/>
                                  </a:cxn>
                                  <a:cxn ang="0">
                                    <a:pos x="29" y="195"/>
                                  </a:cxn>
                                  <a:cxn ang="0">
                                    <a:pos x="44" y="160"/>
                                  </a:cxn>
                                  <a:cxn ang="0">
                                    <a:pos x="63" y="126"/>
                                  </a:cxn>
                                  <a:cxn ang="0">
                                    <a:pos x="83" y="97"/>
                                  </a:cxn>
                                  <a:cxn ang="0">
                                    <a:pos x="108" y="68"/>
                                  </a:cxn>
                                  <a:cxn ang="0">
                                    <a:pos x="137" y="44"/>
                                  </a:cxn>
                                  <a:cxn ang="0">
                                    <a:pos x="172" y="24"/>
                                  </a:cxn>
                                  <a:cxn ang="0">
                                    <a:pos x="206" y="5"/>
                                  </a:cxn>
                                  <a:cxn ang="0">
                                    <a:pos x="206" y="5"/>
                                  </a:cxn>
                                  <a:cxn ang="0">
                                    <a:pos x="206" y="0"/>
                                  </a:cxn>
                                  <a:cxn ang="0">
                                    <a:pos x="201" y="0"/>
                                  </a:cxn>
                                  <a:cxn ang="0">
                                    <a:pos x="201" y="0"/>
                                  </a:cxn>
                                </a:cxnLst>
                                <a:rect l="0" t="0" r="r" b="b"/>
                                <a:pathLst>
                                  <a:path w="240" h="1038">
                                    <a:moveTo>
                                      <a:pt x="201" y="0"/>
                                    </a:moveTo>
                                    <a:lnTo>
                                      <a:pt x="201" y="0"/>
                                    </a:lnTo>
                                    <a:lnTo>
                                      <a:pt x="172" y="14"/>
                                    </a:lnTo>
                                    <a:lnTo>
                                      <a:pt x="147" y="29"/>
                                    </a:lnTo>
                                    <a:lnTo>
                                      <a:pt x="118" y="53"/>
                                    </a:lnTo>
                                    <a:lnTo>
                                      <a:pt x="98" y="73"/>
                                    </a:lnTo>
                                    <a:lnTo>
                                      <a:pt x="73" y="97"/>
                                    </a:lnTo>
                                    <a:lnTo>
                                      <a:pt x="59" y="121"/>
                                    </a:lnTo>
                                    <a:lnTo>
                                      <a:pt x="24" y="180"/>
                                    </a:lnTo>
                                    <a:lnTo>
                                      <a:pt x="5" y="238"/>
                                    </a:lnTo>
                                    <a:lnTo>
                                      <a:pt x="0" y="302"/>
                                    </a:lnTo>
                                    <a:lnTo>
                                      <a:pt x="0" y="365"/>
                                    </a:lnTo>
                                    <a:lnTo>
                                      <a:pt x="5" y="399"/>
                                    </a:lnTo>
                                    <a:lnTo>
                                      <a:pt x="14" y="428"/>
                                    </a:lnTo>
                                    <a:lnTo>
                                      <a:pt x="14" y="428"/>
                                    </a:lnTo>
                                    <a:lnTo>
                                      <a:pt x="29" y="472"/>
                                    </a:lnTo>
                                    <a:lnTo>
                                      <a:pt x="44" y="511"/>
                                    </a:lnTo>
                                    <a:lnTo>
                                      <a:pt x="83" y="589"/>
                                    </a:lnTo>
                                    <a:lnTo>
                                      <a:pt x="127" y="667"/>
                                    </a:lnTo>
                                    <a:lnTo>
                                      <a:pt x="172" y="740"/>
                                    </a:lnTo>
                                    <a:lnTo>
                                      <a:pt x="172" y="740"/>
                                    </a:lnTo>
                                    <a:lnTo>
                                      <a:pt x="196" y="813"/>
                                    </a:lnTo>
                                    <a:lnTo>
                                      <a:pt x="216" y="886"/>
                                    </a:lnTo>
                                    <a:lnTo>
                                      <a:pt x="231" y="960"/>
                                    </a:lnTo>
                                    <a:lnTo>
                                      <a:pt x="235" y="1033"/>
                                    </a:lnTo>
                                    <a:lnTo>
                                      <a:pt x="235" y="1033"/>
                                    </a:lnTo>
                                    <a:lnTo>
                                      <a:pt x="235" y="1038"/>
                                    </a:lnTo>
                                    <a:lnTo>
                                      <a:pt x="240" y="1033"/>
                                    </a:lnTo>
                                    <a:lnTo>
                                      <a:pt x="240" y="1033"/>
                                    </a:lnTo>
                                    <a:lnTo>
                                      <a:pt x="235" y="974"/>
                                    </a:lnTo>
                                    <a:lnTo>
                                      <a:pt x="226" y="916"/>
                                    </a:lnTo>
                                    <a:lnTo>
                                      <a:pt x="216" y="857"/>
                                    </a:lnTo>
                                    <a:lnTo>
                                      <a:pt x="201" y="799"/>
                                    </a:lnTo>
                                    <a:lnTo>
                                      <a:pt x="201" y="799"/>
                                    </a:lnTo>
                                    <a:lnTo>
                                      <a:pt x="172" y="731"/>
                                    </a:lnTo>
                                    <a:lnTo>
                                      <a:pt x="142" y="672"/>
                                    </a:lnTo>
                                    <a:lnTo>
                                      <a:pt x="73" y="550"/>
                                    </a:lnTo>
                                    <a:lnTo>
                                      <a:pt x="73" y="550"/>
                                    </a:lnTo>
                                    <a:lnTo>
                                      <a:pt x="39" y="472"/>
                                    </a:lnTo>
                                    <a:lnTo>
                                      <a:pt x="24" y="433"/>
                                    </a:lnTo>
                                    <a:lnTo>
                                      <a:pt x="14" y="394"/>
                                    </a:lnTo>
                                    <a:lnTo>
                                      <a:pt x="5" y="355"/>
                                    </a:lnTo>
                                    <a:lnTo>
                                      <a:pt x="5" y="316"/>
                                    </a:lnTo>
                                    <a:lnTo>
                                      <a:pt x="9" y="273"/>
                                    </a:lnTo>
                                    <a:lnTo>
                                      <a:pt x="14" y="234"/>
                                    </a:lnTo>
                                    <a:lnTo>
                                      <a:pt x="14" y="234"/>
                                    </a:lnTo>
                                    <a:lnTo>
                                      <a:pt x="29" y="195"/>
                                    </a:lnTo>
                                    <a:lnTo>
                                      <a:pt x="44" y="160"/>
                                    </a:lnTo>
                                    <a:lnTo>
                                      <a:pt x="63" y="126"/>
                                    </a:lnTo>
                                    <a:lnTo>
                                      <a:pt x="83" y="97"/>
                                    </a:lnTo>
                                    <a:lnTo>
                                      <a:pt x="108" y="68"/>
                                    </a:lnTo>
                                    <a:lnTo>
                                      <a:pt x="137" y="44"/>
                                    </a:lnTo>
                                    <a:lnTo>
                                      <a:pt x="172" y="24"/>
                                    </a:lnTo>
                                    <a:lnTo>
                                      <a:pt x="206" y="5"/>
                                    </a:lnTo>
                                    <a:lnTo>
                                      <a:pt x="206" y="5"/>
                                    </a:lnTo>
                                    <a:lnTo>
                                      <a:pt x="206" y="0"/>
                                    </a:lnTo>
                                    <a:lnTo>
                                      <a:pt x="201" y="0"/>
                                    </a:lnTo>
                                    <a:lnTo>
                                      <a:pt x="201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245" name="Freeform 197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751" y="1505"/>
                                <a:ext cx="217" cy="1063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5"/>
                                  </a:cxn>
                                  <a:cxn ang="0">
                                    <a:pos x="0" y="5"/>
                                  </a:cxn>
                                  <a:cxn ang="0">
                                    <a:pos x="64" y="59"/>
                                  </a:cxn>
                                  <a:cxn ang="0">
                                    <a:pos x="94" y="88"/>
                                  </a:cxn>
                                  <a:cxn ang="0">
                                    <a:pos x="123" y="117"/>
                                  </a:cxn>
                                  <a:cxn ang="0">
                                    <a:pos x="143" y="146"/>
                                  </a:cxn>
                                  <a:cxn ang="0">
                                    <a:pos x="162" y="181"/>
                                  </a:cxn>
                                  <a:cxn ang="0">
                                    <a:pos x="182" y="220"/>
                                  </a:cxn>
                                  <a:cxn ang="0">
                                    <a:pos x="192" y="259"/>
                                  </a:cxn>
                                  <a:cxn ang="0">
                                    <a:pos x="192" y="259"/>
                                  </a:cxn>
                                  <a:cxn ang="0">
                                    <a:pos x="197" y="293"/>
                                  </a:cxn>
                                  <a:cxn ang="0">
                                    <a:pos x="202" y="332"/>
                                  </a:cxn>
                                  <a:cxn ang="0">
                                    <a:pos x="197" y="405"/>
                                  </a:cxn>
                                  <a:cxn ang="0">
                                    <a:pos x="187" y="478"/>
                                  </a:cxn>
                                  <a:cxn ang="0">
                                    <a:pos x="162" y="551"/>
                                  </a:cxn>
                                  <a:cxn ang="0">
                                    <a:pos x="162" y="551"/>
                                  </a:cxn>
                                  <a:cxn ang="0">
                                    <a:pos x="138" y="614"/>
                                  </a:cxn>
                                  <a:cxn ang="0">
                                    <a:pos x="108" y="678"/>
                                  </a:cxn>
                                  <a:cxn ang="0">
                                    <a:pos x="54" y="804"/>
                                  </a:cxn>
                                  <a:cxn ang="0">
                                    <a:pos x="54" y="804"/>
                                  </a:cxn>
                                  <a:cxn ang="0">
                                    <a:pos x="30" y="863"/>
                                  </a:cxn>
                                  <a:cxn ang="0">
                                    <a:pos x="15" y="921"/>
                                  </a:cxn>
                                  <a:cxn ang="0">
                                    <a:pos x="5" y="985"/>
                                  </a:cxn>
                                  <a:cxn ang="0">
                                    <a:pos x="5" y="1048"/>
                                  </a:cxn>
                                  <a:cxn ang="0">
                                    <a:pos x="5" y="1048"/>
                                  </a:cxn>
                                  <a:cxn ang="0">
                                    <a:pos x="5" y="1058"/>
                                  </a:cxn>
                                  <a:cxn ang="0">
                                    <a:pos x="15" y="1063"/>
                                  </a:cxn>
                                  <a:cxn ang="0">
                                    <a:pos x="20" y="1058"/>
                                  </a:cxn>
                                  <a:cxn ang="0">
                                    <a:pos x="25" y="1053"/>
                                  </a:cxn>
                                  <a:cxn ang="0">
                                    <a:pos x="25" y="1053"/>
                                  </a:cxn>
                                  <a:cxn ang="0">
                                    <a:pos x="40" y="975"/>
                                  </a:cxn>
                                  <a:cxn ang="0">
                                    <a:pos x="54" y="897"/>
                                  </a:cxn>
                                  <a:cxn ang="0">
                                    <a:pos x="79" y="819"/>
                                  </a:cxn>
                                  <a:cxn ang="0">
                                    <a:pos x="108" y="746"/>
                                  </a:cxn>
                                  <a:cxn ang="0">
                                    <a:pos x="108" y="746"/>
                                  </a:cxn>
                                  <a:cxn ang="0">
                                    <a:pos x="167" y="609"/>
                                  </a:cxn>
                                  <a:cxn ang="0">
                                    <a:pos x="192" y="536"/>
                                  </a:cxn>
                                  <a:cxn ang="0">
                                    <a:pos x="212" y="463"/>
                                  </a:cxn>
                                  <a:cxn ang="0">
                                    <a:pos x="212" y="463"/>
                                  </a:cxn>
                                  <a:cxn ang="0">
                                    <a:pos x="217" y="400"/>
                                  </a:cxn>
                                  <a:cxn ang="0">
                                    <a:pos x="217" y="332"/>
                                  </a:cxn>
                                  <a:cxn ang="0">
                                    <a:pos x="212" y="263"/>
                                  </a:cxn>
                                  <a:cxn ang="0">
                                    <a:pos x="192" y="200"/>
                                  </a:cxn>
                                  <a:cxn ang="0">
                                    <a:pos x="192" y="200"/>
                                  </a:cxn>
                                  <a:cxn ang="0">
                                    <a:pos x="177" y="171"/>
                                  </a:cxn>
                                  <a:cxn ang="0">
                                    <a:pos x="162" y="142"/>
                                  </a:cxn>
                                  <a:cxn ang="0">
                                    <a:pos x="138" y="112"/>
                                  </a:cxn>
                                  <a:cxn ang="0">
                                    <a:pos x="113" y="88"/>
                                  </a:cxn>
                                  <a:cxn ang="0">
                                    <a:pos x="64" y="44"/>
                                  </a:cxn>
                                  <a:cxn ang="0">
                                    <a:pos x="5" y="0"/>
                                  </a:cxn>
                                  <a:cxn ang="0">
                                    <a:pos x="5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5"/>
                                  </a:cxn>
                                  <a:cxn ang="0">
                                    <a:pos x="0" y="5"/>
                                  </a:cxn>
                                </a:cxnLst>
                                <a:rect l="0" t="0" r="r" b="b"/>
                                <a:pathLst>
                                  <a:path w="217" h="1063">
                                    <a:moveTo>
                                      <a:pt x="0" y="5"/>
                                    </a:moveTo>
                                    <a:lnTo>
                                      <a:pt x="0" y="5"/>
                                    </a:lnTo>
                                    <a:lnTo>
                                      <a:pt x="64" y="59"/>
                                    </a:lnTo>
                                    <a:lnTo>
                                      <a:pt x="94" y="88"/>
                                    </a:lnTo>
                                    <a:lnTo>
                                      <a:pt x="123" y="117"/>
                                    </a:lnTo>
                                    <a:lnTo>
                                      <a:pt x="143" y="146"/>
                                    </a:lnTo>
                                    <a:lnTo>
                                      <a:pt x="162" y="181"/>
                                    </a:lnTo>
                                    <a:lnTo>
                                      <a:pt x="182" y="220"/>
                                    </a:lnTo>
                                    <a:lnTo>
                                      <a:pt x="192" y="259"/>
                                    </a:lnTo>
                                    <a:lnTo>
                                      <a:pt x="192" y="259"/>
                                    </a:lnTo>
                                    <a:lnTo>
                                      <a:pt x="197" y="293"/>
                                    </a:lnTo>
                                    <a:lnTo>
                                      <a:pt x="202" y="332"/>
                                    </a:lnTo>
                                    <a:lnTo>
                                      <a:pt x="197" y="405"/>
                                    </a:lnTo>
                                    <a:lnTo>
                                      <a:pt x="187" y="478"/>
                                    </a:lnTo>
                                    <a:lnTo>
                                      <a:pt x="162" y="551"/>
                                    </a:lnTo>
                                    <a:lnTo>
                                      <a:pt x="162" y="551"/>
                                    </a:lnTo>
                                    <a:lnTo>
                                      <a:pt x="138" y="614"/>
                                    </a:lnTo>
                                    <a:lnTo>
                                      <a:pt x="108" y="678"/>
                                    </a:lnTo>
                                    <a:lnTo>
                                      <a:pt x="54" y="804"/>
                                    </a:lnTo>
                                    <a:lnTo>
                                      <a:pt x="54" y="804"/>
                                    </a:lnTo>
                                    <a:lnTo>
                                      <a:pt x="30" y="863"/>
                                    </a:lnTo>
                                    <a:lnTo>
                                      <a:pt x="15" y="921"/>
                                    </a:lnTo>
                                    <a:lnTo>
                                      <a:pt x="5" y="985"/>
                                    </a:lnTo>
                                    <a:lnTo>
                                      <a:pt x="5" y="1048"/>
                                    </a:lnTo>
                                    <a:lnTo>
                                      <a:pt x="5" y="1048"/>
                                    </a:lnTo>
                                    <a:lnTo>
                                      <a:pt x="5" y="1058"/>
                                    </a:lnTo>
                                    <a:lnTo>
                                      <a:pt x="15" y="1063"/>
                                    </a:lnTo>
                                    <a:lnTo>
                                      <a:pt x="20" y="1058"/>
                                    </a:lnTo>
                                    <a:lnTo>
                                      <a:pt x="25" y="1053"/>
                                    </a:lnTo>
                                    <a:lnTo>
                                      <a:pt x="25" y="1053"/>
                                    </a:lnTo>
                                    <a:lnTo>
                                      <a:pt x="40" y="975"/>
                                    </a:lnTo>
                                    <a:lnTo>
                                      <a:pt x="54" y="897"/>
                                    </a:lnTo>
                                    <a:lnTo>
                                      <a:pt x="79" y="819"/>
                                    </a:lnTo>
                                    <a:lnTo>
                                      <a:pt x="108" y="746"/>
                                    </a:lnTo>
                                    <a:lnTo>
                                      <a:pt x="108" y="746"/>
                                    </a:lnTo>
                                    <a:lnTo>
                                      <a:pt x="167" y="609"/>
                                    </a:lnTo>
                                    <a:lnTo>
                                      <a:pt x="192" y="536"/>
                                    </a:lnTo>
                                    <a:lnTo>
                                      <a:pt x="212" y="463"/>
                                    </a:lnTo>
                                    <a:lnTo>
                                      <a:pt x="212" y="463"/>
                                    </a:lnTo>
                                    <a:lnTo>
                                      <a:pt x="217" y="400"/>
                                    </a:lnTo>
                                    <a:lnTo>
                                      <a:pt x="217" y="332"/>
                                    </a:lnTo>
                                    <a:lnTo>
                                      <a:pt x="212" y="263"/>
                                    </a:lnTo>
                                    <a:lnTo>
                                      <a:pt x="192" y="200"/>
                                    </a:lnTo>
                                    <a:lnTo>
                                      <a:pt x="192" y="200"/>
                                    </a:lnTo>
                                    <a:lnTo>
                                      <a:pt x="177" y="171"/>
                                    </a:lnTo>
                                    <a:lnTo>
                                      <a:pt x="162" y="142"/>
                                    </a:lnTo>
                                    <a:lnTo>
                                      <a:pt x="138" y="112"/>
                                    </a:lnTo>
                                    <a:lnTo>
                                      <a:pt x="113" y="88"/>
                                    </a:lnTo>
                                    <a:lnTo>
                                      <a:pt x="64" y="44"/>
                                    </a:lnTo>
                                    <a:lnTo>
                                      <a:pt x="5" y="0"/>
                                    </a:lnTo>
                                    <a:lnTo>
                                      <a:pt x="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5"/>
                                    </a:lnTo>
                                    <a:lnTo>
                                      <a:pt x="0" y="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246" name="Freeform 198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530" y="2499"/>
                                <a:ext cx="320" cy="117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20" y="5"/>
                                  </a:cxn>
                                  <a:cxn ang="0">
                                    <a:pos x="20" y="5"/>
                                  </a:cxn>
                                  <a:cxn ang="0">
                                    <a:pos x="5" y="44"/>
                                  </a:cxn>
                                  <a:cxn ang="0">
                                    <a:pos x="0" y="64"/>
                                  </a:cxn>
                                  <a:cxn ang="0">
                                    <a:pos x="5" y="78"/>
                                  </a:cxn>
                                  <a:cxn ang="0">
                                    <a:pos x="10" y="88"/>
                                  </a:cxn>
                                  <a:cxn ang="0">
                                    <a:pos x="25" y="103"/>
                                  </a:cxn>
                                  <a:cxn ang="0">
                                    <a:pos x="40" y="108"/>
                                  </a:cxn>
                                  <a:cxn ang="0">
                                    <a:pos x="64" y="112"/>
                                  </a:cxn>
                                  <a:cxn ang="0">
                                    <a:pos x="64" y="112"/>
                                  </a:cxn>
                                  <a:cxn ang="0">
                                    <a:pos x="94" y="117"/>
                                  </a:cxn>
                                  <a:cxn ang="0">
                                    <a:pos x="123" y="117"/>
                                  </a:cxn>
                                  <a:cxn ang="0">
                                    <a:pos x="182" y="112"/>
                                  </a:cxn>
                                  <a:cxn ang="0">
                                    <a:pos x="182" y="112"/>
                                  </a:cxn>
                                  <a:cxn ang="0">
                                    <a:pos x="246" y="103"/>
                                  </a:cxn>
                                  <a:cxn ang="0">
                                    <a:pos x="280" y="98"/>
                                  </a:cxn>
                                  <a:cxn ang="0">
                                    <a:pos x="310" y="88"/>
                                  </a:cxn>
                                  <a:cxn ang="0">
                                    <a:pos x="310" y="88"/>
                                  </a:cxn>
                                  <a:cxn ang="0">
                                    <a:pos x="315" y="83"/>
                                  </a:cxn>
                                  <a:cxn ang="0">
                                    <a:pos x="320" y="73"/>
                                  </a:cxn>
                                  <a:cxn ang="0">
                                    <a:pos x="315" y="64"/>
                                  </a:cxn>
                                  <a:cxn ang="0">
                                    <a:pos x="315" y="64"/>
                                  </a:cxn>
                                  <a:cxn ang="0">
                                    <a:pos x="295" y="49"/>
                                  </a:cxn>
                                  <a:cxn ang="0">
                                    <a:pos x="285" y="49"/>
                                  </a:cxn>
                                  <a:cxn ang="0">
                                    <a:pos x="275" y="54"/>
                                  </a:cxn>
                                  <a:cxn ang="0">
                                    <a:pos x="275" y="54"/>
                                  </a:cxn>
                                  <a:cxn ang="0">
                                    <a:pos x="270" y="64"/>
                                  </a:cxn>
                                  <a:cxn ang="0">
                                    <a:pos x="275" y="69"/>
                                  </a:cxn>
                                  <a:cxn ang="0">
                                    <a:pos x="275" y="69"/>
                                  </a:cxn>
                                  <a:cxn ang="0">
                                    <a:pos x="295" y="83"/>
                                  </a:cxn>
                                  <a:cxn ang="0">
                                    <a:pos x="295" y="83"/>
                                  </a:cxn>
                                  <a:cxn ang="0">
                                    <a:pos x="300" y="59"/>
                                  </a:cxn>
                                  <a:cxn ang="0">
                                    <a:pos x="300" y="59"/>
                                  </a:cxn>
                                  <a:cxn ang="0">
                                    <a:pos x="275" y="69"/>
                                  </a:cxn>
                                  <a:cxn ang="0">
                                    <a:pos x="256" y="69"/>
                                  </a:cxn>
                                  <a:cxn ang="0">
                                    <a:pos x="216" y="78"/>
                                  </a:cxn>
                                  <a:cxn ang="0">
                                    <a:pos x="216" y="78"/>
                                  </a:cxn>
                                  <a:cxn ang="0">
                                    <a:pos x="138" y="93"/>
                                  </a:cxn>
                                  <a:cxn ang="0">
                                    <a:pos x="138" y="93"/>
                                  </a:cxn>
                                  <a:cxn ang="0">
                                    <a:pos x="89" y="98"/>
                                  </a:cxn>
                                  <a:cxn ang="0">
                                    <a:pos x="64" y="93"/>
                                  </a:cxn>
                                  <a:cxn ang="0">
                                    <a:pos x="44" y="88"/>
                                  </a:cxn>
                                  <a:cxn ang="0">
                                    <a:pos x="30" y="78"/>
                                  </a:cxn>
                                  <a:cxn ang="0">
                                    <a:pos x="20" y="59"/>
                                  </a:cxn>
                                  <a:cxn ang="0">
                                    <a:pos x="20" y="39"/>
                                  </a:cxn>
                                  <a:cxn ang="0">
                                    <a:pos x="30" y="10"/>
                                  </a:cxn>
                                  <a:cxn ang="0">
                                    <a:pos x="30" y="10"/>
                                  </a:cxn>
                                  <a:cxn ang="0">
                                    <a:pos x="30" y="5"/>
                                  </a:cxn>
                                  <a:cxn ang="0">
                                    <a:pos x="25" y="0"/>
                                  </a:cxn>
                                  <a:cxn ang="0">
                                    <a:pos x="20" y="0"/>
                                  </a:cxn>
                                  <a:cxn ang="0">
                                    <a:pos x="20" y="5"/>
                                  </a:cxn>
                                  <a:cxn ang="0">
                                    <a:pos x="20" y="5"/>
                                  </a:cxn>
                                </a:cxnLst>
                                <a:rect l="0" t="0" r="r" b="b"/>
                                <a:pathLst>
                                  <a:path w="320" h="117">
                                    <a:moveTo>
                                      <a:pt x="20" y="5"/>
                                    </a:moveTo>
                                    <a:lnTo>
                                      <a:pt x="20" y="5"/>
                                    </a:lnTo>
                                    <a:lnTo>
                                      <a:pt x="5" y="44"/>
                                    </a:lnTo>
                                    <a:lnTo>
                                      <a:pt x="0" y="64"/>
                                    </a:lnTo>
                                    <a:lnTo>
                                      <a:pt x="5" y="78"/>
                                    </a:lnTo>
                                    <a:lnTo>
                                      <a:pt x="10" y="88"/>
                                    </a:lnTo>
                                    <a:lnTo>
                                      <a:pt x="25" y="103"/>
                                    </a:lnTo>
                                    <a:lnTo>
                                      <a:pt x="40" y="108"/>
                                    </a:lnTo>
                                    <a:lnTo>
                                      <a:pt x="64" y="112"/>
                                    </a:lnTo>
                                    <a:lnTo>
                                      <a:pt x="64" y="112"/>
                                    </a:lnTo>
                                    <a:lnTo>
                                      <a:pt x="94" y="117"/>
                                    </a:lnTo>
                                    <a:lnTo>
                                      <a:pt x="123" y="117"/>
                                    </a:lnTo>
                                    <a:lnTo>
                                      <a:pt x="182" y="112"/>
                                    </a:lnTo>
                                    <a:lnTo>
                                      <a:pt x="182" y="112"/>
                                    </a:lnTo>
                                    <a:lnTo>
                                      <a:pt x="246" y="103"/>
                                    </a:lnTo>
                                    <a:lnTo>
                                      <a:pt x="280" y="98"/>
                                    </a:lnTo>
                                    <a:lnTo>
                                      <a:pt x="310" y="88"/>
                                    </a:lnTo>
                                    <a:lnTo>
                                      <a:pt x="310" y="88"/>
                                    </a:lnTo>
                                    <a:lnTo>
                                      <a:pt x="315" y="83"/>
                                    </a:lnTo>
                                    <a:lnTo>
                                      <a:pt x="320" y="73"/>
                                    </a:lnTo>
                                    <a:lnTo>
                                      <a:pt x="315" y="64"/>
                                    </a:lnTo>
                                    <a:lnTo>
                                      <a:pt x="315" y="64"/>
                                    </a:lnTo>
                                    <a:lnTo>
                                      <a:pt x="295" y="49"/>
                                    </a:lnTo>
                                    <a:lnTo>
                                      <a:pt x="285" y="49"/>
                                    </a:lnTo>
                                    <a:lnTo>
                                      <a:pt x="275" y="54"/>
                                    </a:lnTo>
                                    <a:lnTo>
                                      <a:pt x="275" y="54"/>
                                    </a:lnTo>
                                    <a:lnTo>
                                      <a:pt x="270" y="64"/>
                                    </a:lnTo>
                                    <a:lnTo>
                                      <a:pt x="275" y="69"/>
                                    </a:lnTo>
                                    <a:lnTo>
                                      <a:pt x="275" y="69"/>
                                    </a:lnTo>
                                    <a:lnTo>
                                      <a:pt x="295" y="83"/>
                                    </a:lnTo>
                                    <a:lnTo>
                                      <a:pt x="295" y="83"/>
                                    </a:lnTo>
                                    <a:lnTo>
                                      <a:pt x="300" y="59"/>
                                    </a:lnTo>
                                    <a:lnTo>
                                      <a:pt x="300" y="59"/>
                                    </a:lnTo>
                                    <a:lnTo>
                                      <a:pt x="275" y="69"/>
                                    </a:lnTo>
                                    <a:lnTo>
                                      <a:pt x="256" y="69"/>
                                    </a:lnTo>
                                    <a:lnTo>
                                      <a:pt x="216" y="78"/>
                                    </a:lnTo>
                                    <a:lnTo>
                                      <a:pt x="216" y="78"/>
                                    </a:lnTo>
                                    <a:lnTo>
                                      <a:pt x="138" y="93"/>
                                    </a:lnTo>
                                    <a:lnTo>
                                      <a:pt x="138" y="93"/>
                                    </a:lnTo>
                                    <a:lnTo>
                                      <a:pt x="89" y="98"/>
                                    </a:lnTo>
                                    <a:lnTo>
                                      <a:pt x="64" y="93"/>
                                    </a:lnTo>
                                    <a:lnTo>
                                      <a:pt x="44" y="88"/>
                                    </a:lnTo>
                                    <a:lnTo>
                                      <a:pt x="30" y="78"/>
                                    </a:lnTo>
                                    <a:lnTo>
                                      <a:pt x="20" y="59"/>
                                    </a:lnTo>
                                    <a:lnTo>
                                      <a:pt x="20" y="39"/>
                                    </a:lnTo>
                                    <a:lnTo>
                                      <a:pt x="30" y="10"/>
                                    </a:lnTo>
                                    <a:lnTo>
                                      <a:pt x="30" y="10"/>
                                    </a:lnTo>
                                    <a:lnTo>
                                      <a:pt x="30" y="5"/>
                                    </a:lnTo>
                                    <a:lnTo>
                                      <a:pt x="25" y="0"/>
                                    </a:lnTo>
                                    <a:lnTo>
                                      <a:pt x="20" y="0"/>
                                    </a:lnTo>
                                    <a:lnTo>
                                      <a:pt x="20" y="5"/>
                                    </a:lnTo>
                                    <a:lnTo>
                                      <a:pt x="20" y="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247" name="Freeform 199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550" y="2494"/>
                                <a:ext cx="309" cy="93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24" y="39"/>
                                  </a:cxn>
                                  <a:cxn ang="0">
                                    <a:pos x="54" y="69"/>
                                  </a:cxn>
                                  <a:cxn ang="0">
                                    <a:pos x="54" y="69"/>
                                  </a:cxn>
                                  <a:cxn ang="0">
                                    <a:pos x="74" y="83"/>
                                  </a:cxn>
                                  <a:cxn ang="0">
                                    <a:pos x="93" y="88"/>
                                  </a:cxn>
                                  <a:cxn ang="0">
                                    <a:pos x="137" y="93"/>
                                  </a:cxn>
                                  <a:cxn ang="0">
                                    <a:pos x="137" y="93"/>
                                  </a:cxn>
                                  <a:cxn ang="0">
                                    <a:pos x="182" y="93"/>
                                  </a:cxn>
                                  <a:cxn ang="0">
                                    <a:pos x="226" y="83"/>
                                  </a:cxn>
                                  <a:cxn ang="0">
                                    <a:pos x="270" y="64"/>
                                  </a:cxn>
                                  <a:cxn ang="0">
                                    <a:pos x="309" y="35"/>
                                  </a:cxn>
                                  <a:cxn ang="0">
                                    <a:pos x="309" y="35"/>
                                  </a:cxn>
                                  <a:cxn ang="0">
                                    <a:pos x="309" y="30"/>
                                  </a:cxn>
                                  <a:cxn ang="0">
                                    <a:pos x="305" y="30"/>
                                  </a:cxn>
                                  <a:cxn ang="0">
                                    <a:pos x="305" y="30"/>
                                  </a:cxn>
                                  <a:cxn ang="0">
                                    <a:pos x="265" y="59"/>
                                  </a:cxn>
                                  <a:cxn ang="0">
                                    <a:pos x="226" y="78"/>
                                  </a:cxn>
                                  <a:cxn ang="0">
                                    <a:pos x="182" y="83"/>
                                  </a:cxn>
                                  <a:cxn ang="0">
                                    <a:pos x="137" y="88"/>
                                  </a:cxn>
                                  <a:cxn ang="0">
                                    <a:pos x="137" y="88"/>
                                  </a:cxn>
                                  <a:cxn ang="0">
                                    <a:pos x="113" y="83"/>
                                  </a:cxn>
                                  <a:cxn ang="0">
                                    <a:pos x="93" y="78"/>
                                  </a:cxn>
                                  <a:cxn ang="0">
                                    <a:pos x="74" y="74"/>
                                  </a:cxn>
                                  <a:cxn ang="0">
                                    <a:pos x="59" y="59"/>
                                  </a:cxn>
                                  <a:cxn ang="0">
                                    <a:pos x="29" y="35"/>
                                  </a:cxn>
                                  <a:cxn ang="0">
                                    <a:pos x="5" y="0"/>
                                  </a:cxn>
                                  <a:cxn ang="0">
                                    <a:pos x="5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 w="309" h="93">
                                    <a:moveTo>
                                      <a:pt x="0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4" y="39"/>
                                    </a:lnTo>
                                    <a:lnTo>
                                      <a:pt x="54" y="69"/>
                                    </a:lnTo>
                                    <a:lnTo>
                                      <a:pt x="54" y="69"/>
                                    </a:lnTo>
                                    <a:lnTo>
                                      <a:pt x="74" y="83"/>
                                    </a:lnTo>
                                    <a:lnTo>
                                      <a:pt x="93" y="88"/>
                                    </a:lnTo>
                                    <a:lnTo>
                                      <a:pt x="137" y="93"/>
                                    </a:lnTo>
                                    <a:lnTo>
                                      <a:pt x="137" y="93"/>
                                    </a:lnTo>
                                    <a:lnTo>
                                      <a:pt x="182" y="93"/>
                                    </a:lnTo>
                                    <a:lnTo>
                                      <a:pt x="226" y="83"/>
                                    </a:lnTo>
                                    <a:lnTo>
                                      <a:pt x="270" y="64"/>
                                    </a:lnTo>
                                    <a:lnTo>
                                      <a:pt x="309" y="35"/>
                                    </a:lnTo>
                                    <a:lnTo>
                                      <a:pt x="309" y="35"/>
                                    </a:lnTo>
                                    <a:lnTo>
                                      <a:pt x="309" y="30"/>
                                    </a:lnTo>
                                    <a:lnTo>
                                      <a:pt x="305" y="30"/>
                                    </a:lnTo>
                                    <a:lnTo>
                                      <a:pt x="305" y="30"/>
                                    </a:lnTo>
                                    <a:lnTo>
                                      <a:pt x="265" y="59"/>
                                    </a:lnTo>
                                    <a:lnTo>
                                      <a:pt x="226" y="78"/>
                                    </a:lnTo>
                                    <a:lnTo>
                                      <a:pt x="182" y="83"/>
                                    </a:lnTo>
                                    <a:lnTo>
                                      <a:pt x="137" y="88"/>
                                    </a:lnTo>
                                    <a:lnTo>
                                      <a:pt x="137" y="88"/>
                                    </a:lnTo>
                                    <a:lnTo>
                                      <a:pt x="113" y="83"/>
                                    </a:lnTo>
                                    <a:lnTo>
                                      <a:pt x="93" y="78"/>
                                    </a:lnTo>
                                    <a:lnTo>
                                      <a:pt x="74" y="74"/>
                                    </a:lnTo>
                                    <a:lnTo>
                                      <a:pt x="59" y="59"/>
                                    </a:lnTo>
                                    <a:lnTo>
                                      <a:pt x="29" y="35"/>
                                    </a:lnTo>
                                    <a:lnTo>
                                      <a:pt x="5" y="0"/>
                                    </a:lnTo>
                                    <a:lnTo>
                                      <a:pt x="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248" name="Freeform 200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594" y="843"/>
                                <a:ext cx="388" cy="19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83" y="0"/>
                                  </a:cxn>
                                  <a:cxn ang="0">
                                    <a:pos x="383" y="0"/>
                                  </a:cxn>
                                  <a:cxn ang="0">
                                    <a:pos x="374" y="29"/>
                                  </a:cxn>
                                  <a:cxn ang="0">
                                    <a:pos x="359" y="58"/>
                                  </a:cxn>
                                  <a:cxn ang="0">
                                    <a:pos x="339" y="78"/>
                                  </a:cxn>
                                  <a:cxn ang="0">
                                    <a:pos x="319" y="102"/>
                                  </a:cxn>
                                  <a:cxn ang="0">
                                    <a:pos x="300" y="117"/>
                                  </a:cxn>
                                  <a:cxn ang="0">
                                    <a:pos x="280" y="136"/>
                                  </a:cxn>
                                  <a:cxn ang="0">
                                    <a:pos x="231" y="160"/>
                                  </a:cxn>
                                  <a:cxn ang="0">
                                    <a:pos x="177" y="175"/>
                                  </a:cxn>
                                  <a:cxn ang="0">
                                    <a:pos x="123" y="180"/>
                                  </a:cxn>
                                  <a:cxn ang="0">
                                    <a:pos x="64" y="175"/>
                                  </a:cxn>
                                  <a:cxn ang="0">
                                    <a:pos x="5" y="165"/>
                                  </a:cxn>
                                  <a:cxn ang="0">
                                    <a:pos x="5" y="165"/>
                                  </a:cxn>
                                  <a:cxn ang="0">
                                    <a:pos x="5" y="165"/>
                                  </a:cxn>
                                  <a:cxn ang="0">
                                    <a:pos x="0" y="170"/>
                                  </a:cxn>
                                  <a:cxn ang="0">
                                    <a:pos x="0" y="170"/>
                                  </a:cxn>
                                  <a:cxn ang="0">
                                    <a:pos x="5" y="175"/>
                                  </a:cxn>
                                  <a:cxn ang="0">
                                    <a:pos x="5" y="175"/>
                                  </a:cxn>
                                  <a:cxn ang="0">
                                    <a:pos x="64" y="185"/>
                                  </a:cxn>
                                  <a:cxn ang="0">
                                    <a:pos x="123" y="190"/>
                                  </a:cxn>
                                  <a:cxn ang="0">
                                    <a:pos x="182" y="185"/>
                                  </a:cxn>
                                  <a:cxn ang="0">
                                    <a:pos x="236" y="165"/>
                                  </a:cxn>
                                  <a:cxn ang="0">
                                    <a:pos x="285" y="141"/>
                                  </a:cxn>
                                  <a:cxn ang="0">
                                    <a:pos x="305" y="126"/>
                                  </a:cxn>
                                  <a:cxn ang="0">
                                    <a:pos x="329" y="107"/>
                                  </a:cxn>
                                  <a:cxn ang="0">
                                    <a:pos x="349" y="82"/>
                                  </a:cxn>
                                  <a:cxn ang="0">
                                    <a:pos x="364" y="58"/>
                                  </a:cxn>
                                  <a:cxn ang="0">
                                    <a:pos x="378" y="34"/>
                                  </a:cxn>
                                  <a:cxn ang="0">
                                    <a:pos x="388" y="5"/>
                                  </a:cxn>
                                  <a:cxn ang="0">
                                    <a:pos x="388" y="5"/>
                                  </a:cxn>
                                  <a:cxn ang="0">
                                    <a:pos x="388" y="0"/>
                                  </a:cxn>
                                  <a:cxn ang="0">
                                    <a:pos x="383" y="0"/>
                                  </a:cxn>
                                  <a:cxn ang="0">
                                    <a:pos x="383" y="0"/>
                                  </a:cxn>
                                </a:cxnLst>
                                <a:rect l="0" t="0" r="r" b="b"/>
                                <a:pathLst>
                                  <a:path w="388" h="190">
                                    <a:moveTo>
                                      <a:pt x="383" y="0"/>
                                    </a:moveTo>
                                    <a:lnTo>
                                      <a:pt x="383" y="0"/>
                                    </a:lnTo>
                                    <a:lnTo>
                                      <a:pt x="374" y="29"/>
                                    </a:lnTo>
                                    <a:lnTo>
                                      <a:pt x="359" y="58"/>
                                    </a:lnTo>
                                    <a:lnTo>
                                      <a:pt x="339" y="78"/>
                                    </a:lnTo>
                                    <a:lnTo>
                                      <a:pt x="319" y="102"/>
                                    </a:lnTo>
                                    <a:lnTo>
                                      <a:pt x="300" y="117"/>
                                    </a:lnTo>
                                    <a:lnTo>
                                      <a:pt x="280" y="136"/>
                                    </a:lnTo>
                                    <a:lnTo>
                                      <a:pt x="231" y="160"/>
                                    </a:lnTo>
                                    <a:lnTo>
                                      <a:pt x="177" y="175"/>
                                    </a:lnTo>
                                    <a:lnTo>
                                      <a:pt x="123" y="180"/>
                                    </a:lnTo>
                                    <a:lnTo>
                                      <a:pt x="64" y="175"/>
                                    </a:lnTo>
                                    <a:lnTo>
                                      <a:pt x="5" y="165"/>
                                    </a:lnTo>
                                    <a:lnTo>
                                      <a:pt x="5" y="165"/>
                                    </a:lnTo>
                                    <a:lnTo>
                                      <a:pt x="5" y="165"/>
                                    </a:lnTo>
                                    <a:lnTo>
                                      <a:pt x="0" y="170"/>
                                    </a:lnTo>
                                    <a:lnTo>
                                      <a:pt x="0" y="170"/>
                                    </a:lnTo>
                                    <a:lnTo>
                                      <a:pt x="5" y="175"/>
                                    </a:lnTo>
                                    <a:lnTo>
                                      <a:pt x="5" y="175"/>
                                    </a:lnTo>
                                    <a:lnTo>
                                      <a:pt x="64" y="185"/>
                                    </a:lnTo>
                                    <a:lnTo>
                                      <a:pt x="123" y="190"/>
                                    </a:lnTo>
                                    <a:lnTo>
                                      <a:pt x="182" y="185"/>
                                    </a:lnTo>
                                    <a:lnTo>
                                      <a:pt x="236" y="165"/>
                                    </a:lnTo>
                                    <a:lnTo>
                                      <a:pt x="285" y="141"/>
                                    </a:lnTo>
                                    <a:lnTo>
                                      <a:pt x="305" y="126"/>
                                    </a:lnTo>
                                    <a:lnTo>
                                      <a:pt x="329" y="107"/>
                                    </a:lnTo>
                                    <a:lnTo>
                                      <a:pt x="349" y="82"/>
                                    </a:lnTo>
                                    <a:lnTo>
                                      <a:pt x="364" y="58"/>
                                    </a:lnTo>
                                    <a:lnTo>
                                      <a:pt x="378" y="34"/>
                                    </a:lnTo>
                                    <a:lnTo>
                                      <a:pt x="388" y="5"/>
                                    </a:lnTo>
                                    <a:lnTo>
                                      <a:pt x="388" y="5"/>
                                    </a:lnTo>
                                    <a:lnTo>
                                      <a:pt x="388" y="0"/>
                                    </a:lnTo>
                                    <a:lnTo>
                                      <a:pt x="383" y="0"/>
                                    </a:lnTo>
                                    <a:lnTo>
                                      <a:pt x="383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249" name="Freeform 201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231" y="472"/>
                                <a:ext cx="93" cy="108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9" y="34"/>
                                  </a:cxn>
                                  <a:cxn ang="0">
                                    <a:pos x="9" y="34"/>
                                  </a:cxn>
                                  <a:cxn ang="0">
                                    <a:pos x="29" y="15"/>
                                  </a:cxn>
                                  <a:cxn ang="0">
                                    <a:pos x="44" y="10"/>
                                  </a:cxn>
                                  <a:cxn ang="0">
                                    <a:pos x="58" y="10"/>
                                  </a:cxn>
                                  <a:cxn ang="0">
                                    <a:pos x="58" y="10"/>
                                  </a:cxn>
                                  <a:cxn ang="0">
                                    <a:pos x="68" y="10"/>
                                  </a:cxn>
                                  <a:cxn ang="0">
                                    <a:pos x="78" y="15"/>
                                  </a:cxn>
                                  <a:cxn ang="0">
                                    <a:pos x="83" y="20"/>
                                  </a:cxn>
                                  <a:cxn ang="0">
                                    <a:pos x="88" y="30"/>
                                  </a:cxn>
                                  <a:cxn ang="0">
                                    <a:pos x="83" y="54"/>
                                  </a:cxn>
                                  <a:cxn ang="0">
                                    <a:pos x="73" y="73"/>
                                  </a:cxn>
                                  <a:cxn ang="0">
                                    <a:pos x="73" y="73"/>
                                  </a:cxn>
                                  <a:cxn ang="0">
                                    <a:pos x="63" y="83"/>
                                  </a:cxn>
                                  <a:cxn ang="0">
                                    <a:pos x="54" y="93"/>
                                  </a:cxn>
                                  <a:cxn ang="0">
                                    <a:pos x="39" y="98"/>
                                  </a:cxn>
                                  <a:cxn ang="0">
                                    <a:pos x="24" y="103"/>
                                  </a:cxn>
                                  <a:cxn ang="0">
                                    <a:pos x="24" y="103"/>
                                  </a:cxn>
                                  <a:cxn ang="0">
                                    <a:pos x="14" y="103"/>
                                  </a:cxn>
                                  <a:cxn ang="0">
                                    <a:pos x="9" y="98"/>
                                  </a:cxn>
                                  <a:cxn ang="0">
                                    <a:pos x="4" y="88"/>
                                  </a:cxn>
                                  <a:cxn ang="0">
                                    <a:pos x="0" y="59"/>
                                  </a:cxn>
                                  <a:cxn ang="0">
                                    <a:pos x="0" y="59"/>
                                  </a:cxn>
                                  <a:cxn ang="0">
                                    <a:pos x="0" y="59"/>
                                  </a:cxn>
                                  <a:cxn ang="0">
                                    <a:pos x="0" y="59"/>
                                  </a:cxn>
                                  <a:cxn ang="0">
                                    <a:pos x="0" y="59"/>
                                  </a:cxn>
                                  <a:cxn ang="0">
                                    <a:pos x="0" y="88"/>
                                  </a:cxn>
                                  <a:cxn ang="0">
                                    <a:pos x="4" y="98"/>
                                  </a:cxn>
                                  <a:cxn ang="0">
                                    <a:pos x="19" y="108"/>
                                  </a:cxn>
                                  <a:cxn ang="0">
                                    <a:pos x="19" y="108"/>
                                  </a:cxn>
                                  <a:cxn ang="0">
                                    <a:pos x="29" y="108"/>
                                  </a:cxn>
                                  <a:cxn ang="0">
                                    <a:pos x="34" y="108"/>
                                  </a:cxn>
                                  <a:cxn ang="0">
                                    <a:pos x="54" y="98"/>
                                  </a:cxn>
                                  <a:cxn ang="0">
                                    <a:pos x="68" y="83"/>
                                  </a:cxn>
                                  <a:cxn ang="0">
                                    <a:pos x="83" y="69"/>
                                  </a:cxn>
                                  <a:cxn ang="0">
                                    <a:pos x="83" y="69"/>
                                  </a:cxn>
                                  <a:cxn ang="0">
                                    <a:pos x="88" y="54"/>
                                  </a:cxn>
                                  <a:cxn ang="0">
                                    <a:pos x="93" y="34"/>
                                  </a:cxn>
                                  <a:cxn ang="0">
                                    <a:pos x="88" y="20"/>
                                  </a:cxn>
                                  <a:cxn ang="0">
                                    <a:pos x="73" y="5"/>
                                  </a:cxn>
                                  <a:cxn ang="0">
                                    <a:pos x="73" y="5"/>
                                  </a:cxn>
                                  <a:cxn ang="0">
                                    <a:pos x="63" y="0"/>
                                  </a:cxn>
                                  <a:cxn ang="0">
                                    <a:pos x="54" y="0"/>
                                  </a:cxn>
                                  <a:cxn ang="0">
                                    <a:pos x="39" y="10"/>
                                  </a:cxn>
                                  <a:cxn ang="0">
                                    <a:pos x="19" y="20"/>
                                  </a:cxn>
                                  <a:cxn ang="0">
                                    <a:pos x="4" y="30"/>
                                  </a:cxn>
                                  <a:cxn ang="0">
                                    <a:pos x="4" y="30"/>
                                  </a:cxn>
                                  <a:cxn ang="0">
                                    <a:pos x="4" y="34"/>
                                  </a:cxn>
                                  <a:cxn ang="0">
                                    <a:pos x="9" y="34"/>
                                  </a:cxn>
                                  <a:cxn ang="0">
                                    <a:pos x="9" y="34"/>
                                  </a:cxn>
                                </a:cxnLst>
                                <a:rect l="0" t="0" r="r" b="b"/>
                                <a:pathLst>
                                  <a:path w="93" h="108">
                                    <a:moveTo>
                                      <a:pt x="9" y="34"/>
                                    </a:moveTo>
                                    <a:lnTo>
                                      <a:pt x="9" y="34"/>
                                    </a:lnTo>
                                    <a:lnTo>
                                      <a:pt x="29" y="15"/>
                                    </a:lnTo>
                                    <a:lnTo>
                                      <a:pt x="44" y="10"/>
                                    </a:lnTo>
                                    <a:lnTo>
                                      <a:pt x="58" y="10"/>
                                    </a:lnTo>
                                    <a:lnTo>
                                      <a:pt x="58" y="10"/>
                                    </a:lnTo>
                                    <a:lnTo>
                                      <a:pt x="68" y="10"/>
                                    </a:lnTo>
                                    <a:lnTo>
                                      <a:pt x="78" y="15"/>
                                    </a:lnTo>
                                    <a:lnTo>
                                      <a:pt x="83" y="20"/>
                                    </a:lnTo>
                                    <a:lnTo>
                                      <a:pt x="88" y="30"/>
                                    </a:lnTo>
                                    <a:lnTo>
                                      <a:pt x="83" y="54"/>
                                    </a:lnTo>
                                    <a:lnTo>
                                      <a:pt x="73" y="73"/>
                                    </a:lnTo>
                                    <a:lnTo>
                                      <a:pt x="73" y="73"/>
                                    </a:lnTo>
                                    <a:lnTo>
                                      <a:pt x="63" y="83"/>
                                    </a:lnTo>
                                    <a:lnTo>
                                      <a:pt x="54" y="93"/>
                                    </a:lnTo>
                                    <a:lnTo>
                                      <a:pt x="39" y="98"/>
                                    </a:lnTo>
                                    <a:lnTo>
                                      <a:pt x="24" y="103"/>
                                    </a:lnTo>
                                    <a:lnTo>
                                      <a:pt x="24" y="103"/>
                                    </a:lnTo>
                                    <a:lnTo>
                                      <a:pt x="14" y="103"/>
                                    </a:lnTo>
                                    <a:lnTo>
                                      <a:pt x="9" y="98"/>
                                    </a:lnTo>
                                    <a:lnTo>
                                      <a:pt x="4" y="88"/>
                                    </a:lnTo>
                                    <a:lnTo>
                                      <a:pt x="0" y="59"/>
                                    </a:lnTo>
                                    <a:lnTo>
                                      <a:pt x="0" y="59"/>
                                    </a:lnTo>
                                    <a:lnTo>
                                      <a:pt x="0" y="59"/>
                                    </a:lnTo>
                                    <a:lnTo>
                                      <a:pt x="0" y="59"/>
                                    </a:lnTo>
                                    <a:lnTo>
                                      <a:pt x="0" y="59"/>
                                    </a:lnTo>
                                    <a:lnTo>
                                      <a:pt x="0" y="88"/>
                                    </a:lnTo>
                                    <a:lnTo>
                                      <a:pt x="4" y="98"/>
                                    </a:lnTo>
                                    <a:lnTo>
                                      <a:pt x="19" y="108"/>
                                    </a:lnTo>
                                    <a:lnTo>
                                      <a:pt x="19" y="108"/>
                                    </a:lnTo>
                                    <a:lnTo>
                                      <a:pt x="29" y="108"/>
                                    </a:lnTo>
                                    <a:lnTo>
                                      <a:pt x="34" y="108"/>
                                    </a:lnTo>
                                    <a:lnTo>
                                      <a:pt x="54" y="98"/>
                                    </a:lnTo>
                                    <a:lnTo>
                                      <a:pt x="68" y="83"/>
                                    </a:lnTo>
                                    <a:lnTo>
                                      <a:pt x="83" y="69"/>
                                    </a:lnTo>
                                    <a:lnTo>
                                      <a:pt x="83" y="69"/>
                                    </a:lnTo>
                                    <a:lnTo>
                                      <a:pt x="88" y="54"/>
                                    </a:lnTo>
                                    <a:lnTo>
                                      <a:pt x="93" y="34"/>
                                    </a:lnTo>
                                    <a:lnTo>
                                      <a:pt x="88" y="20"/>
                                    </a:lnTo>
                                    <a:lnTo>
                                      <a:pt x="73" y="5"/>
                                    </a:lnTo>
                                    <a:lnTo>
                                      <a:pt x="73" y="5"/>
                                    </a:lnTo>
                                    <a:lnTo>
                                      <a:pt x="63" y="0"/>
                                    </a:lnTo>
                                    <a:lnTo>
                                      <a:pt x="54" y="0"/>
                                    </a:lnTo>
                                    <a:lnTo>
                                      <a:pt x="39" y="10"/>
                                    </a:lnTo>
                                    <a:lnTo>
                                      <a:pt x="19" y="20"/>
                                    </a:lnTo>
                                    <a:lnTo>
                                      <a:pt x="4" y="30"/>
                                    </a:lnTo>
                                    <a:lnTo>
                                      <a:pt x="4" y="30"/>
                                    </a:lnTo>
                                    <a:lnTo>
                                      <a:pt x="4" y="34"/>
                                    </a:lnTo>
                                    <a:lnTo>
                                      <a:pt x="9" y="34"/>
                                    </a:lnTo>
                                    <a:lnTo>
                                      <a:pt x="9" y="3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250" name="Freeform 202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1012" y="346"/>
                                <a:ext cx="118" cy="73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10" y="9"/>
                                  </a:cxn>
                                  <a:cxn ang="0">
                                    <a:pos x="10" y="9"/>
                                  </a:cxn>
                                  <a:cxn ang="0">
                                    <a:pos x="39" y="4"/>
                                  </a:cxn>
                                  <a:cxn ang="0">
                                    <a:pos x="69" y="9"/>
                                  </a:cxn>
                                  <a:cxn ang="0">
                                    <a:pos x="69" y="9"/>
                                  </a:cxn>
                                  <a:cxn ang="0">
                                    <a:pos x="83" y="19"/>
                                  </a:cxn>
                                  <a:cxn ang="0">
                                    <a:pos x="98" y="29"/>
                                  </a:cxn>
                                  <a:cxn ang="0">
                                    <a:pos x="108" y="48"/>
                                  </a:cxn>
                                  <a:cxn ang="0">
                                    <a:pos x="103" y="53"/>
                                  </a:cxn>
                                  <a:cxn ang="0">
                                    <a:pos x="98" y="58"/>
                                  </a:cxn>
                                  <a:cxn ang="0">
                                    <a:pos x="98" y="58"/>
                                  </a:cxn>
                                  <a:cxn ang="0">
                                    <a:pos x="88" y="63"/>
                                  </a:cxn>
                                  <a:cxn ang="0">
                                    <a:pos x="73" y="63"/>
                                  </a:cxn>
                                  <a:cxn ang="0">
                                    <a:pos x="49" y="53"/>
                                  </a:cxn>
                                  <a:cxn ang="0">
                                    <a:pos x="5" y="29"/>
                                  </a:cxn>
                                  <a:cxn ang="0">
                                    <a:pos x="5" y="29"/>
                                  </a:cxn>
                                  <a:cxn ang="0">
                                    <a:pos x="0" y="29"/>
                                  </a:cxn>
                                  <a:cxn ang="0">
                                    <a:pos x="0" y="34"/>
                                  </a:cxn>
                                  <a:cxn ang="0">
                                    <a:pos x="0" y="34"/>
                                  </a:cxn>
                                  <a:cxn ang="0">
                                    <a:pos x="39" y="58"/>
                                  </a:cxn>
                                  <a:cxn ang="0">
                                    <a:pos x="59" y="68"/>
                                  </a:cxn>
                                  <a:cxn ang="0">
                                    <a:pos x="78" y="73"/>
                                  </a:cxn>
                                  <a:cxn ang="0">
                                    <a:pos x="78" y="73"/>
                                  </a:cxn>
                                  <a:cxn ang="0">
                                    <a:pos x="88" y="73"/>
                                  </a:cxn>
                                  <a:cxn ang="0">
                                    <a:pos x="103" y="73"/>
                                  </a:cxn>
                                  <a:cxn ang="0">
                                    <a:pos x="113" y="63"/>
                                  </a:cxn>
                                  <a:cxn ang="0">
                                    <a:pos x="118" y="53"/>
                                  </a:cxn>
                                  <a:cxn ang="0">
                                    <a:pos x="118" y="53"/>
                                  </a:cxn>
                                  <a:cxn ang="0">
                                    <a:pos x="113" y="39"/>
                                  </a:cxn>
                                  <a:cxn ang="0">
                                    <a:pos x="108" y="24"/>
                                  </a:cxn>
                                  <a:cxn ang="0">
                                    <a:pos x="98" y="14"/>
                                  </a:cxn>
                                  <a:cxn ang="0">
                                    <a:pos x="83" y="4"/>
                                  </a:cxn>
                                  <a:cxn ang="0">
                                    <a:pos x="83" y="4"/>
                                  </a:cxn>
                                  <a:cxn ang="0">
                                    <a:pos x="64" y="0"/>
                                  </a:cxn>
                                  <a:cxn ang="0">
                                    <a:pos x="49" y="0"/>
                                  </a:cxn>
                                  <a:cxn ang="0">
                                    <a:pos x="29" y="0"/>
                                  </a:cxn>
                                  <a:cxn ang="0">
                                    <a:pos x="10" y="4"/>
                                  </a:cxn>
                                  <a:cxn ang="0">
                                    <a:pos x="10" y="4"/>
                                  </a:cxn>
                                  <a:cxn ang="0">
                                    <a:pos x="10" y="9"/>
                                  </a:cxn>
                                  <a:cxn ang="0">
                                    <a:pos x="10" y="9"/>
                                  </a:cxn>
                                  <a:cxn ang="0">
                                    <a:pos x="10" y="9"/>
                                  </a:cxn>
                                </a:cxnLst>
                                <a:rect l="0" t="0" r="r" b="b"/>
                                <a:pathLst>
                                  <a:path w="118" h="73">
                                    <a:moveTo>
                                      <a:pt x="10" y="9"/>
                                    </a:moveTo>
                                    <a:lnTo>
                                      <a:pt x="10" y="9"/>
                                    </a:lnTo>
                                    <a:lnTo>
                                      <a:pt x="39" y="4"/>
                                    </a:lnTo>
                                    <a:lnTo>
                                      <a:pt x="69" y="9"/>
                                    </a:lnTo>
                                    <a:lnTo>
                                      <a:pt x="69" y="9"/>
                                    </a:lnTo>
                                    <a:lnTo>
                                      <a:pt x="83" y="19"/>
                                    </a:lnTo>
                                    <a:lnTo>
                                      <a:pt x="98" y="29"/>
                                    </a:lnTo>
                                    <a:lnTo>
                                      <a:pt x="108" y="48"/>
                                    </a:lnTo>
                                    <a:lnTo>
                                      <a:pt x="103" y="53"/>
                                    </a:lnTo>
                                    <a:lnTo>
                                      <a:pt x="98" y="58"/>
                                    </a:lnTo>
                                    <a:lnTo>
                                      <a:pt x="98" y="58"/>
                                    </a:lnTo>
                                    <a:lnTo>
                                      <a:pt x="88" y="63"/>
                                    </a:lnTo>
                                    <a:lnTo>
                                      <a:pt x="73" y="63"/>
                                    </a:lnTo>
                                    <a:lnTo>
                                      <a:pt x="49" y="53"/>
                                    </a:lnTo>
                                    <a:lnTo>
                                      <a:pt x="5" y="29"/>
                                    </a:lnTo>
                                    <a:lnTo>
                                      <a:pt x="5" y="29"/>
                                    </a:lnTo>
                                    <a:lnTo>
                                      <a:pt x="0" y="29"/>
                                    </a:lnTo>
                                    <a:lnTo>
                                      <a:pt x="0" y="34"/>
                                    </a:lnTo>
                                    <a:lnTo>
                                      <a:pt x="0" y="34"/>
                                    </a:lnTo>
                                    <a:lnTo>
                                      <a:pt x="39" y="58"/>
                                    </a:lnTo>
                                    <a:lnTo>
                                      <a:pt x="59" y="68"/>
                                    </a:lnTo>
                                    <a:lnTo>
                                      <a:pt x="78" y="73"/>
                                    </a:lnTo>
                                    <a:lnTo>
                                      <a:pt x="78" y="73"/>
                                    </a:lnTo>
                                    <a:lnTo>
                                      <a:pt x="88" y="73"/>
                                    </a:lnTo>
                                    <a:lnTo>
                                      <a:pt x="103" y="73"/>
                                    </a:lnTo>
                                    <a:lnTo>
                                      <a:pt x="113" y="63"/>
                                    </a:lnTo>
                                    <a:lnTo>
                                      <a:pt x="118" y="53"/>
                                    </a:lnTo>
                                    <a:lnTo>
                                      <a:pt x="118" y="53"/>
                                    </a:lnTo>
                                    <a:lnTo>
                                      <a:pt x="113" y="39"/>
                                    </a:lnTo>
                                    <a:lnTo>
                                      <a:pt x="108" y="24"/>
                                    </a:lnTo>
                                    <a:lnTo>
                                      <a:pt x="98" y="14"/>
                                    </a:lnTo>
                                    <a:lnTo>
                                      <a:pt x="83" y="4"/>
                                    </a:lnTo>
                                    <a:lnTo>
                                      <a:pt x="83" y="4"/>
                                    </a:lnTo>
                                    <a:lnTo>
                                      <a:pt x="64" y="0"/>
                                    </a:lnTo>
                                    <a:lnTo>
                                      <a:pt x="49" y="0"/>
                                    </a:lnTo>
                                    <a:lnTo>
                                      <a:pt x="29" y="0"/>
                                    </a:lnTo>
                                    <a:lnTo>
                                      <a:pt x="10" y="4"/>
                                    </a:lnTo>
                                    <a:lnTo>
                                      <a:pt x="10" y="4"/>
                                    </a:lnTo>
                                    <a:lnTo>
                                      <a:pt x="10" y="9"/>
                                    </a:lnTo>
                                    <a:lnTo>
                                      <a:pt x="10" y="9"/>
                                    </a:lnTo>
                                    <a:lnTo>
                                      <a:pt x="10" y="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251" name="Freeform 203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447" y="1822"/>
                                <a:ext cx="24" cy="24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24" y="10"/>
                                  </a:cxn>
                                  <a:cxn ang="0">
                                    <a:pos x="24" y="10"/>
                                  </a:cxn>
                                  <a:cxn ang="0">
                                    <a:pos x="24" y="24"/>
                                  </a:cxn>
                                  <a:cxn ang="0">
                                    <a:pos x="10" y="24"/>
                                  </a:cxn>
                                  <a:cxn ang="0">
                                    <a:pos x="10" y="24"/>
                                  </a:cxn>
                                  <a:cxn ang="0">
                                    <a:pos x="0" y="24"/>
                                  </a:cxn>
                                  <a:cxn ang="0">
                                    <a:pos x="0" y="10"/>
                                  </a:cxn>
                                  <a:cxn ang="0">
                                    <a:pos x="0" y="1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10" y="0"/>
                                  </a:cxn>
                                  <a:cxn ang="0">
                                    <a:pos x="10" y="0"/>
                                  </a:cxn>
                                  <a:cxn ang="0">
                                    <a:pos x="24" y="0"/>
                                  </a:cxn>
                                  <a:cxn ang="0">
                                    <a:pos x="24" y="10"/>
                                  </a:cxn>
                                  <a:cxn ang="0">
                                    <a:pos x="24" y="10"/>
                                  </a:cxn>
                                </a:cxnLst>
                                <a:rect l="0" t="0" r="r" b="b"/>
                                <a:pathLst>
                                  <a:path w="24" h="24">
                                    <a:moveTo>
                                      <a:pt x="24" y="10"/>
                                    </a:moveTo>
                                    <a:lnTo>
                                      <a:pt x="24" y="10"/>
                                    </a:lnTo>
                                    <a:lnTo>
                                      <a:pt x="24" y="24"/>
                                    </a:lnTo>
                                    <a:lnTo>
                                      <a:pt x="10" y="24"/>
                                    </a:lnTo>
                                    <a:lnTo>
                                      <a:pt x="10" y="24"/>
                                    </a:lnTo>
                                    <a:lnTo>
                                      <a:pt x="0" y="24"/>
                                    </a:lnTo>
                                    <a:lnTo>
                                      <a:pt x="0" y="10"/>
                                    </a:lnTo>
                                    <a:lnTo>
                                      <a:pt x="0" y="1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10" y="0"/>
                                    </a:lnTo>
                                    <a:lnTo>
                                      <a:pt x="10" y="0"/>
                                    </a:lnTo>
                                    <a:lnTo>
                                      <a:pt x="24" y="0"/>
                                    </a:lnTo>
                                    <a:lnTo>
                                      <a:pt x="24" y="10"/>
                                    </a:lnTo>
                                    <a:lnTo>
                                      <a:pt x="24" y="1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252" name="Freeform 204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560" y="1700"/>
                                <a:ext cx="29" cy="29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29" y="15"/>
                                  </a:cxn>
                                  <a:cxn ang="0">
                                    <a:pos x="29" y="15"/>
                                  </a:cxn>
                                  <a:cxn ang="0">
                                    <a:pos x="24" y="25"/>
                                  </a:cxn>
                                  <a:cxn ang="0">
                                    <a:pos x="14" y="29"/>
                                  </a:cxn>
                                  <a:cxn ang="0">
                                    <a:pos x="14" y="29"/>
                                  </a:cxn>
                                  <a:cxn ang="0">
                                    <a:pos x="5" y="25"/>
                                  </a:cxn>
                                  <a:cxn ang="0">
                                    <a:pos x="0" y="15"/>
                                  </a:cxn>
                                  <a:cxn ang="0">
                                    <a:pos x="0" y="15"/>
                                  </a:cxn>
                                  <a:cxn ang="0">
                                    <a:pos x="5" y="5"/>
                                  </a:cxn>
                                  <a:cxn ang="0">
                                    <a:pos x="14" y="0"/>
                                  </a:cxn>
                                  <a:cxn ang="0">
                                    <a:pos x="14" y="0"/>
                                  </a:cxn>
                                  <a:cxn ang="0">
                                    <a:pos x="24" y="5"/>
                                  </a:cxn>
                                  <a:cxn ang="0">
                                    <a:pos x="29" y="15"/>
                                  </a:cxn>
                                  <a:cxn ang="0">
                                    <a:pos x="29" y="15"/>
                                  </a:cxn>
                                </a:cxnLst>
                                <a:rect l="0" t="0" r="r" b="b"/>
                                <a:pathLst>
                                  <a:path w="29" h="29">
                                    <a:moveTo>
                                      <a:pt x="29" y="15"/>
                                    </a:moveTo>
                                    <a:lnTo>
                                      <a:pt x="29" y="15"/>
                                    </a:lnTo>
                                    <a:lnTo>
                                      <a:pt x="24" y="25"/>
                                    </a:lnTo>
                                    <a:lnTo>
                                      <a:pt x="14" y="29"/>
                                    </a:lnTo>
                                    <a:lnTo>
                                      <a:pt x="14" y="29"/>
                                    </a:lnTo>
                                    <a:lnTo>
                                      <a:pt x="5" y="25"/>
                                    </a:lnTo>
                                    <a:lnTo>
                                      <a:pt x="0" y="15"/>
                                    </a:lnTo>
                                    <a:lnTo>
                                      <a:pt x="0" y="15"/>
                                    </a:lnTo>
                                    <a:lnTo>
                                      <a:pt x="5" y="5"/>
                                    </a:lnTo>
                                    <a:lnTo>
                                      <a:pt x="14" y="0"/>
                                    </a:lnTo>
                                    <a:lnTo>
                                      <a:pt x="14" y="0"/>
                                    </a:lnTo>
                                    <a:lnTo>
                                      <a:pt x="24" y="5"/>
                                    </a:lnTo>
                                    <a:lnTo>
                                      <a:pt x="29" y="15"/>
                                    </a:lnTo>
                                    <a:lnTo>
                                      <a:pt x="29" y="1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253" name="Freeform 205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663" y="1457"/>
                                <a:ext cx="24" cy="29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24" y="14"/>
                                  </a:cxn>
                                  <a:cxn ang="0">
                                    <a:pos x="24" y="14"/>
                                  </a:cxn>
                                  <a:cxn ang="0">
                                    <a:pos x="24" y="24"/>
                                  </a:cxn>
                                  <a:cxn ang="0">
                                    <a:pos x="15" y="29"/>
                                  </a:cxn>
                                  <a:cxn ang="0">
                                    <a:pos x="15" y="29"/>
                                  </a:cxn>
                                  <a:cxn ang="0">
                                    <a:pos x="0" y="24"/>
                                  </a:cxn>
                                  <a:cxn ang="0">
                                    <a:pos x="0" y="14"/>
                                  </a:cxn>
                                  <a:cxn ang="0">
                                    <a:pos x="0" y="14"/>
                                  </a:cxn>
                                  <a:cxn ang="0">
                                    <a:pos x="0" y="4"/>
                                  </a:cxn>
                                  <a:cxn ang="0">
                                    <a:pos x="15" y="0"/>
                                  </a:cxn>
                                  <a:cxn ang="0">
                                    <a:pos x="15" y="0"/>
                                  </a:cxn>
                                  <a:cxn ang="0">
                                    <a:pos x="24" y="4"/>
                                  </a:cxn>
                                  <a:cxn ang="0">
                                    <a:pos x="24" y="14"/>
                                  </a:cxn>
                                  <a:cxn ang="0">
                                    <a:pos x="24" y="14"/>
                                  </a:cxn>
                                </a:cxnLst>
                                <a:rect l="0" t="0" r="r" b="b"/>
                                <a:pathLst>
                                  <a:path w="24" h="29">
                                    <a:moveTo>
                                      <a:pt x="24" y="14"/>
                                    </a:moveTo>
                                    <a:lnTo>
                                      <a:pt x="24" y="14"/>
                                    </a:lnTo>
                                    <a:lnTo>
                                      <a:pt x="24" y="24"/>
                                    </a:lnTo>
                                    <a:lnTo>
                                      <a:pt x="15" y="29"/>
                                    </a:lnTo>
                                    <a:lnTo>
                                      <a:pt x="15" y="29"/>
                                    </a:lnTo>
                                    <a:lnTo>
                                      <a:pt x="0" y="24"/>
                                    </a:lnTo>
                                    <a:lnTo>
                                      <a:pt x="0" y="14"/>
                                    </a:lnTo>
                                    <a:lnTo>
                                      <a:pt x="0" y="14"/>
                                    </a:lnTo>
                                    <a:lnTo>
                                      <a:pt x="0" y="4"/>
                                    </a:lnTo>
                                    <a:lnTo>
                                      <a:pt x="15" y="0"/>
                                    </a:lnTo>
                                    <a:lnTo>
                                      <a:pt x="15" y="0"/>
                                    </a:lnTo>
                                    <a:lnTo>
                                      <a:pt x="24" y="4"/>
                                    </a:lnTo>
                                    <a:lnTo>
                                      <a:pt x="24" y="14"/>
                                    </a:lnTo>
                                    <a:lnTo>
                                      <a:pt x="24" y="1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254" name="Freeform 206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540" y="2129"/>
                                <a:ext cx="25" cy="29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25" y="15"/>
                                  </a:cxn>
                                  <a:cxn ang="0">
                                    <a:pos x="25" y="15"/>
                                  </a:cxn>
                                  <a:cxn ang="0">
                                    <a:pos x="25" y="24"/>
                                  </a:cxn>
                                  <a:cxn ang="0">
                                    <a:pos x="15" y="29"/>
                                  </a:cxn>
                                  <a:cxn ang="0">
                                    <a:pos x="15" y="29"/>
                                  </a:cxn>
                                  <a:cxn ang="0">
                                    <a:pos x="0" y="24"/>
                                  </a:cxn>
                                  <a:cxn ang="0">
                                    <a:pos x="0" y="15"/>
                                  </a:cxn>
                                  <a:cxn ang="0">
                                    <a:pos x="0" y="15"/>
                                  </a:cxn>
                                  <a:cxn ang="0">
                                    <a:pos x="0" y="5"/>
                                  </a:cxn>
                                  <a:cxn ang="0">
                                    <a:pos x="15" y="0"/>
                                  </a:cxn>
                                  <a:cxn ang="0">
                                    <a:pos x="15" y="0"/>
                                  </a:cxn>
                                  <a:cxn ang="0">
                                    <a:pos x="25" y="5"/>
                                  </a:cxn>
                                  <a:cxn ang="0">
                                    <a:pos x="25" y="15"/>
                                  </a:cxn>
                                  <a:cxn ang="0">
                                    <a:pos x="25" y="15"/>
                                  </a:cxn>
                                </a:cxnLst>
                                <a:rect l="0" t="0" r="r" b="b"/>
                                <a:pathLst>
                                  <a:path w="25" h="29">
                                    <a:moveTo>
                                      <a:pt x="25" y="15"/>
                                    </a:moveTo>
                                    <a:lnTo>
                                      <a:pt x="25" y="15"/>
                                    </a:lnTo>
                                    <a:lnTo>
                                      <a:pt x="25" y="24"/>
                                    </a:lnTo>
                                    <a:lnTo>
                                      <a:pt x="15" y="29"/>
                                    </a:lnTo>
                                    <a:lnTo>
                                      <a:pt x="15" y="29"/>
                                    </a:lnTo>
                                    <a:lnTo>
                                      <a:pt x="0" y="24"/>
                                    </a:lnTo>
                                    <a:lnTo>
                                      <a:pt x="0" y="15"/>
                                    </a:lnTo>
                                    <a:lnTo>
                                      <a:pt x="0" y="15"/>
                                    </a:lnTo>
                                    <a:lnTo>
                                      <a:pt x="0" y="5"/>
                                    </a:lnTo>
                                    <a:lnTo>
                                      <a:pt x="15" y="0"/>
                                    </a:lnTo>
                                    <a:lnTo>
                                      <a:pt x="15" y="0"/>
                                    </a:lnTo>
                                    <a:lnTo>
                                      <a:pt x="25" y="5"/>
                                    </a:lnTo>
                                    <a:lnTo>
                                      <a:pt x="25" y="15"/>
                                    </a:lnTo>
                                    <a:lnTo>
                                      <a:pt x="25" y="1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255" name="Freeform 207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717" y="2105"/>
                                <a:ext cx="29" cy="29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29" y="14"/>
                                  </a:cxn>
                                  <a:cxn ang="0">
                                    <a:pos x="29" y="14"/>
                                  </a:cxn>
                                  <a:cxn ang="0">
                                    <a:pos x="25" y="24"/>
                                  </a:cxn>
                                  <a:cxn ang="0">
                                    <a:pos x="15" y="29"/>
                                  </a:cxn>
                                  <a:cxn ang="0">
                                    <a:pos x="15" y="29"/>
                                  </a:cxn>
                                  <a:cxn ang="0">
                                    <a:pos x="5" y="24"/>
                                  </a:cxn>
                                  <a:cxn ang="0">
                                    <a:pos x="0" y="14"/>
                                  </a:cxn>
                                  <a:cxn ang="0">
                                    <a:pos x="0" y="14"/>
                                  </a:cxn>
                                  <a:cxn ang="0">
                                    <a:pos x="5" y="5"/>
                                  </a:cxn>
                                  <a:cxn ang="0">
                                    <a:pos x="15" y="0"/>
                                  </a:cxn>
                                  <a:cxn ang="0">
                                    <a:pos x="15" y="0"/>
                                  </a:cxn>
                                  <a:cxn ang="0">
                                    <a:pos x="25" y="5"/>
                                  </a:cxn>
                                  <a:cxn ang="0">
                                    <a:pos x="29" y="14"/>
                                  </a:cxn>
                                  <a:cxn ang="0">
                                    <a:pos x="29" y="14"/>
                                  </a:cxn>
                                </a:cxnLst>
                                <a:rect l="0" t="0" r="r" b="b"/>
                                <a:pathLst>
                                  <a:path w="29" h="29">
                                    <a:moveTo>
                                      <a:pt x="29" y="14"/>
                                    </a:moveTo>
                                    <a:lnTo>
                                      <a:pt x="29" y="14"/>
                                    </a:lnTo>
                                    <a:lnTo>
                                      <a:pt x="25" y="24"/>
                                    </a:lnTo>
                                    <a:lnTo>
                                      <a:pt x="15" y="29"/>
                                    </a:lnTo>
                                    <a:lnTo>
                                      <a:pt x="15" y="29"/>
                                    </a:lnTo>
                                    <a:lnTo>
                                      <a:pt x="5" y="24"/>
                                    </a:lnTo>
                                    <a:lnTo>
                                      <a:pt x="0" y="14"/>
                                    </a:lnTo>
                                    <a:lnTo>
                                      <a:pt x="0" y="14"/>
                                    </a:lnTo>
                                    <a:lnTo>
                                      <a:pt x="5" y="5"/>
                                    </a:lnTo>
                                    <a:lnTo>
                                      <a:pt x="15" y="0"/>
                                    </a:lnTo>
                                    <a:lnTo>
                                      <a:pt x="15" y="0"/>
                                    </a:lnTo>
                                    <a:lnTo>
                                      <a:pt x="25" y="5"/>
                                    </a:lnTo>
                                    <a:lnTo>
                                      <a:pt x="29" y="14"/>
                                    </a:lnTo>
                                    <a:lnTo>
                                      <a:pt x="29" y="1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256" name="Freeform 208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658" y="2363"/>
                                <a:ext cx="29" cy="29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29" y="15"/>
                                  </a:cxn>
                                  <a:cxn ang="0">
                                    <a:pos x="29" y="15"/>
                                  </a:cxn>
                                  <a:cxn ang="0">
                                    <a:pos x="25" y="24"/>
                                  </a:cxn>
                                  <a:cxn ang="0">
                                    <a:pos x="15" y="29"/>
                                  </a:cxn>
                                  <a:cxn ang="0">
                                    <a:pos x="15" y="29"/>
                                  </a:cxn>
                                  <a:cxn ang="0">
                                    <a:pos x="5" y="24"/>
                                  </a:cxn>
                                  <a:cxn ang="0">
                                    <a:pos x="0" y="15"/>
                                  </a:cxn>
                                  <a:cxn ang="0">
                                    <a:pos x="0" y="15"/>
                                  </a:cxn>
                                  <a:cxn ang="0">
                                    <a:pos x="5" y="5"/>
                                  </a:cxn>
                                  <a:cxn ang="0">
                                    <a:pos x="15" y="0"/>
                                  </a:cxn>
                                  <a:cxn ang="0">
                                    <a:pos x="15" y="0"/>
                                  </a:cxn>
                                  <a:cxn ang="0">
                                    <a:pos x="25" y="5"/>
                                  </a:cxn>
                                  <a:cxn ang="0">
                                    <a:pos x="29" y="15"/>
                                  </a:cxn>
                                  <a:cxn ang="0">
                                    <a:pos x="29" y="15"/>
                                  </a:cxn>
                                </a:cxnLst>
                                <a:rect l="0" t="0" r="r" b="b"/>
                                <a:pathLst>
                                  <a:path w="29" h="29">
                                    <a:moveTo>
                                      <a:pt x="29" y="15"/>
                                    </a:moveTo>
                                    <a:lnTo>
                                      <a:pt x="29" y="15"/>
                                    </a:lnTo>
                                    <a:lnTo>
                                      <a:pt x="25" y="24"/>
                                    </a:lnTo>
                                    <a:lnTo>
                                      <a:pt x="15" y="29"/>
                                    </a:lnTo>
                                    <a:lnTo>
                                      <a:pt x="15" y="29"/>
                                    </a:lnTo>
                                    <a:lnTo>
                                      <a:pt x="5" y="24"/>
                                    </a:lnTo>
                                    <a:lnTo>
                                      <a:pt x="0" y="15"/>
                                    </a:lnTo>
                                    <a:lnTo>
                                      <a:pt x="0" y="15"/>
                                    </a:lnTo>
                                    <a:lnTo>
                                      <a:pt x="5" y="5"/>
                                    </a:lnTo>
                                    <a:lnTo>
                                      <a:pt x="15" y="0"/>
                                    </a:lnTo>
                                    <a:lnTo>
                                      <a:pt x="15" y="0"/>
                                    </a:lnTo>
                                    <a:lnTo>
                                      <a:pt x="25" y="5"/>
                                    </a:lnTo>
                                    <a:lnTo>
                                      <a:pt x="29" y="15"/>
                                    </a:lnTo>
                                    <a:lnTo>
                                      <a:pt x="29" y="1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257" name="Freeform 209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594" y="1949"/>
                                <a:ext cx="30" cy="29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0" y="14"/>
                                  </a:cxn>
                                  <a:cxn ang="0">
                                    <a:pos x="30" y="14"/>
                                  </a:cxn>
                                  <a:cxn ang="0">
                                    <a:pos x="30" y="24"/>
                                  </a:cxn>
                                  <a:cxn ang="0">
                                    <a:pos x="15" y="29"/>
                                  </a:cxn>
                                  <a:cxn ang="0">
                                    <a:pos x="15" y="29"/>
                                  </a:cxn>
                                  <a:cxn ang="0">
                                    <a:pos x="5" y="24"/>
                                  </a:cxn>
                                  <a:cxn ang="0">
                                    <a:pos x="0" y="14"/>
                                  </a:cxn>
                                  <a:cxn ang="0">
                                    <a:pos x="0" y="14"/>
                                  </a:cxn>
                                  <a:cxn ang="0">
                                    <a:pos x="5" y="5"/>
                                  </a:cxn>
                                  <a:cxn ang="0">
                                    <a:pos x="15" y="0"/>
                                  </a:cxn>
                                  <a:cxn ang="0">
                                    <a:pos x="15" y="0"/>
                                  </a:cxn>
                                  <a:cxn ang="0">
                                    <a:pos x="30" y="5"/>
                                  </a:cxn>
                                  <a:cxn ang="0">
                                    <a:pos x="30" y="14"/>
                                  </a:cxn>
                                  <a:cxn ang="0">
                                    <a:pos x="30" y="14"/>
                                  </a:cxn>
                                </a:cxnLst>
                                <a:rect l="0" t="0" r="r" b="b"/>
                                <a:pathLst>
                                  <a:path w="30" h="29">
                                    <a:moveTo>
                                      <a:pt x="30" y="14"/>
                                    </a:moveTo>
                                    <a:lnTo>
                                      <a:pt x="30" y="14"/>
                                    </a:lnTo>
                                    <a:lnTo>
                                      <a:pt x="30" y="24"/>
                                    </a:lnTo>
                                    <a:lnTo>
                                      <a:pt x="15" y="29"/>
                                    </a:lnTo>
                                    <a:lnTo>
                                      <a:pt x="15" y="29"/>
                                    </a:lnTo>
                                    <a:lnTo>
                                      <a:pt x="5" y="24"/>
                                    </a:lnTo>
                                    <a:lnTo>
                                      <a:pt x="0" y="14"/>
                                    </a:lnTo>
                                    <a:lnTo>
                                      <a:pt x="0" y="14"/>
                                    </a:lnTo>
                                    <a:lnTo>
                                      <a:pt x="5" y="5"/>
                                    </a:lnTo>
                                    <a:lnTo>
                                      <a:pt x="15" y="0"/>
                                    </a:lnTo>
                                    <a:lnTo>
                                      <a:pt x="15" y="0"/>
                                    </a:lnTo>
                                    <a:lnTo>
                                      <a:pt x="30" y="5"/>
                                    </a:lnTo>
                                    <a:lnTo>
                                      <a:pt x="30" y="14"/>
                                    </a:lnTo>
                                    <a:lnTo>
                                      <a:pt x="30" y="1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258" name="Freeform 210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737" y="1807"/>
                                <a:ext cx="29" cy="25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29" y="15"/>
                                  </a:cxn>
                                  <a:cxn ang="0">
                                    <a:pos x="29" y="15"/>
                                  </a:cxn>
                                  <a:cxn ang="0">
                                    <a:pos x="24" y="25"/>
                                  </a:cxn>
                                  <a:cxn ang="0">
                                    <a:pos x="14" y="25"/>
                                  </a:cxn>
                                  <a:cxn ang="0">
                                    <a:pos x="14" y="25"/>
                                  </a:cxn>
                                  <a:cxn ang="0">
                                    <a:pos x="5" y="25"/>
                                  </a:cxn>
                                  <a:cxn ang="0">
                                    <a:pos x="0" y="15"/>
                                  </a:cxn>
                                  <a:cxn ang="0">
                                    <a:pos x="0" y="15"/>
                                  </a:cxn>
                                  <a:cxn ang="0">
                                    <a:pos x="5" y="0"/>
                                  </a:cxn>
                                  <a:cxn ang="0">
                                    <a:pos x="14" y="0"/>
                                  </a:cxn>
                                  <a:cxn ang="0">
                                    <a:pos x="14" y="0"/>
                                  </a:cxn>
                                  <a:cxn ang="0">
                                    <a:pos x="24" y="0"/>
                                  </a:cxn>
                                  <a:cxn ang="0">
                                    <a:pos x="29" y="15"/>
                                  </a:cxn>
                                  <a:cxn ang="0">
                                    <a:pos x="29" y="15"/>
                                  </a:cxn>
                                </a:cxnLst>
                                <a:rect l="0" t="0" r="r" b="b"/>
                                <a:pathLst>
                                  <a:path w="29" h="25">
                                    <a:moveTo>
                                      <a:pt x="29" y="15"/>
                                    </a:moveTo>
                                    <a:lnTo>
                                      <a:pt x="29" y="15"/>
                                    </a:lnTo>
                                    <a:lnTo>
                                      <a:pt x="24" y="25"/>
                                    </a:lnTo>
                                    <a:lnTo>
                                      <a:pt x="14" y="25"/>
                                    </a:lnTo>
                                    <a:lnTo>
                                      <a:pt x="14" y="25"/>
                                    </a:lnTo>
                                    <a:lnTo>
                                      <a:pt x="5" y="25"/>
                                    </a:lnTo>
                                    <a:lnTo>
                                      <a:pt x="0" y="15"/>
                                    </a:lnTo>
                                    <a:lnTo>
                                      <a:pt x="0" y="15"/>
                                    </a:lnTo>
                                    <a:lnTo>
                                      <a:pt x="5" y="0"/>
                                    </a:lnTo>
                                    <a:lnTo>
                                      <a:pt x="14" y="0"/>
                                    </a:lnTo>
                                    <a:lnTo>
                                      <a:pt x="14" y="0"/>
                                    </a:lnTo>
                                    <a:lnTo>
                                      <a:pt x="24" y="0"/>
                                    </a:lnTo>
                                    <a:lnTo>
                                      <a:pt x="29" y="15"/>
                                    </a:lnTo>
                                    <a:lnTo>
                                      <a:pt x="29" y="1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259" name="Freeform 211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835" y="1676"/>
                                <a:ext cx="29" cy="29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29" y="14"/>
                                  </a:cxn>
                                  <a:cxn ang="0">
                                    <a:pos x="29" y="14"/>
                                  </a:cxn>
                                  <a:cxn ang="0">
                                    <a:pos x="24" y="24"/>
                                  </a:cxn>
                                  <a:cxn ang="0">
                                    <a:pos x="15" y="29"/>
                                  </a:cxn>
                                  <a:cxn ang="0">
                                    <a:pos x="15" y="29"/>
                                  </a:cxn>
                                  <a:cxn ang="0">
                                    <a:pos x="5" y="24"/>
                                  </a:cxn>
                                  <a:cxn ang="0">
                                    <a:pos x="0" y="14"/>
                                  </a:cxn>
                                  <a:cxn ang="0">
                                    <a:pos x="0" y="14"/>
                                  </a:cxn>
                                  <a:cxn ang="0">
                                    <a:pos x="5" y="5"/>
                                  </a:cxn>
                                  <a:cxn ang="0">
                                    <a:pos x="15" y="0"/>
                                  </a:cxn>
                                  <a:cxn ang="0">
                                    <a:pos x="15" y="0"/>
                                  </a:cxn>
                                  <a:cxn ang="0">
                                    <a:pos x="24" y="5"/>
                                  </a:cxn>
                                  <a:cxn ang="0">
                                    <a:pos x="29" y="14"/>
                                  </a:cxn>
                                  <a:cxn ang="0">
                                    <a:pos x="29" y="14"/>
                                  </a:cxn>
                                </a:cxnLst>
                                <a:rect l="0" t="0" r="r" b="b"/>
                                <a:pathLst>
                                  <a:path w="29" h="29">
                                    <a:moveTo>
                                      <a:pt x="29" y="14"/>
                                    </a:moveTo>
                                    <a:lnTo>
                                      <a:pt x="29" y="14"/>
                                    </a:lnTo>
                                    <a:lnTo>
                                      <a:pt x="24" y="24"/>
                                    </a:lnTo>
                                    <a:lnTo>
                                      <a:pt x="15" y="29"/>
                                    </a:lnTo>
                                    <a:lnTo>
                                      <a:pt x="15" y="29"/>
                                    </a:lnTo>
                                    <a:lnTo>
                                      <a:pt x="5" y="24"/>
                                    </a:lnTo>
                                    <a:lnTo>
                                      <a:pt x="0" y="14"/>
                                    </a:lnTo>
                                    <a:lnTo>
                                      <a:pt x="0" y="14"/>
                                    </a:lnTo>
                                    <a:lnTo>
                                      <a:pt x="5" y="5"/>
                                    </a:lnTo>
                                    <a:lnTo>
                                      <a:pt x="15" y="0"/>
                                    </a:lnTo>
                                    <a:lnTo>
                                      <a:pt x="15" y="0"/>
                                    </a:lnTo>
                                    <a:lnTo>
                                      <a:pt x="24" y="5"/>
                                    </a:lnTo>
                                    <a:lnTo>
                                      <a:pt x="29" y="14"/>
                                    </a:lnTo>
                                    <a:lnTo>
                                      <a:pt x="29" y="1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  <a:sp>
                            <a:nvSpPr>
                              <a:cNvPr id="2260" name="Freeform 212"/>
                              <a:cNvSpPr>
                                <a:spLocks/>
                              </a:cNvSpPr>
                            </a:nvSpPr>
                            <a:spPr bwMode="auto">
                              <a:xfrm>
                                <a:off x="884" y="1905"/>
                                <a:ext cx="29" cy="29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29" y="14"/>
                                  </a:cxn>
                                  <a:cxn ang="0">
                                    <a:pos x="29" y="14"/>
                                  </a:cxn>
                                  <a:cxn ang="0">
                                    <a:pos x="25" y="24"/>
                                  </a:cxn>
                                  <a:cxn ang="0">
                                    <a:pos x="15" y="29"/>
                                  </a:cxn>
                                  <a:cxn ang="0">
                                    <a:pos x="15" y="29"/>
                                  </a:cxn>
                                  <a:cxn ang="0">
                                    <a:pos x="5" y="24"/>
                                  </a:cxn>
                                  <a:cxn ang="0">
                                    <a:pos x="0" y="14"/>
                                  </a:cxn>
                                  <a:cxn ang="0">
                                    <a:pos x="0" y="14"/>
                                  </a:cxn>
                                  <a:cxn ang="0">
                                    <a:pos x="5" y="5"/>
                                  </a:cxn>
                                  <a:cxn ang="0">
                                    <a:pos x="15" y="0"/>
                                  </a:cxn>
                                  <a:cxn ang="0">
                                    <a:pos x="15" y="0"/>
                                  </a:cxn>
                                  <a:cxn ang="0">
                                    <a:pos x="25" y="5"/>
                                  </a:cxn>
                                  <a:cxn ang="0">
                                    <a:pos x="29" y="14"/>
                                  </a:cxn>
                                  <a:cxn ang="0">
                                    <a:pos x="29" y="14"/>
                                  </a:cxn>
                                </a:cxnLst>
                                <a:rect l="0" t="0" r="r" b="b"/>
                                <a:pathLst>
                                  <a:path w="29" h="29">
                                    <a:moveTo>
                                      <a:pt x="29" y="14"/>
                                    </a:moveTo>
                                    <a:lnTo>
                                      <a:pt x="29" y="14"/>
                                    </a:lnTo>
                                    <a:lnTo>
                                      <a:pt x="25" y="24"/>
                                    </a:lnTo>
                                    <a:lnTo>
                                      <a:pt x="15" y="29"/>
                                    </a:lnTo>
                                    <a:lnTo>
                                      <a:pt x="15" y="29"/>
                                    </a:lnTo>
                                    <a:lnTo>
                                      <a:pt x="5" y="24"/>
                                    </a:lnTo>
                                    <a:lnTo>
                                      <a:pt x="0" y="14"/>
                                    </a:lnTo>
                                    <a:lnTo>
                                      <a:pt x="0" y="14"/>
                                    </a:lnTo>
                                    <a:lnTo>
                                      <a:pt x="5" y="5"/>
                                    </a:lnTo>
                                    <a:lnTo>
                                      <a:pt x="15" y="0"/>
                                    </a:lnTo>
                                    <a:lnTo>
                                      <a:pt x="15" y="0"/>
                                    </a:lnTo>
                                    <a:lnTo>
                                      <a:pt x="25" y="5"/>
                                    </a:lnTo>
                                    <a:lnTo>
                                      <a:pt x="29" y="14"/>
                                    </a:lnTo>
                                    <a:lnTo>
                                      <a:pt x="29" y="1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a:spPr>
                          </a:sp>
                        </a:grpSp>
                      </lc:lockedCanvas>
                    </a:graphicData>
                  </a:graphic>
                </wp:inline>
              </w:drawing>
            </w:r>
            <w:r w:rsidR="00FA7461">
              <w:t xml:space="preserve"> </w:t>
            </w:r>
            <w:r w:rsidR="00FA7461" w:rsidRPr="00FA7461">
              <w:rPr>
                <w:rFonts w:ascii="Hand writing Mutlu" w:hAnsi="Hand writing Mutlu"/>
                <w:sz w:val="96"/>
                <w:szCs w:val="96"/>
              </w:rPr>
              <w:t>vazo</w:t>
            </w:r>
          </w:p>
          <w:p w:rsidR="00FA7461" w:rsidRPr="00FA7461" w:rsidRDefault="00FA7461" w:rsidP="00A17368">
            <w:pPr>
              <w:spacing w:after="0" w:line="240" w:lineRule="auto"/>
              <w:rPr>
                <w:sz w:val="144"/>
                <w:szCs w:val="144"/>
              </w:rPr>
            </w:pPr>
            <w:r>
              <w:rPr>
                <w:rFonts w:ascii="Hand writing Mutlu" w:hAnsi="Hand writing Mutlu"/>
                <w:sz w:val="144"/>
                <w:szCs w:val="144"/>
              </w:rPr>
              <w:t>V</w:t>
            </w:r>
            <w:r w:rsidRPr="00FA7461">
              <w:rPr>
                <w:rFonts w:ascii="Hand writing Mutlu" w:hAnsi="Hand writing Mutlu"/>
                <w:sz w:val="144"/>
                <w:szCs w:val="144"/>
              </w:rPr>
              <w:t xml:space="preserve"> </w:t>
            </w:r>
            <w:r>
              <w:rPr>
                <w:rFonts w:ascii="Hand writing Mutlu" w:hAnsi="Hand writing Mutlu"/>
                <w:sz w:val="144"/>
                <w:szCs w:val="144"/>
              </w:rPr>
              <w:t xml:space="preserve">  </w:t>
            </w:r>
            <w:r w:rsidRPr="00FA7461">
              <w:rPr>
                <w:rFonts w:ascii="Hand writing Mutlu" w:hAnsi="Hand writing Mutlu"/>
                <w:sz w:val="144"/>
                <w:szCs w:val="144"/>
              </w:rPr>
              <w:t xml:space="preserve">    </w:t>
            </w:r>
            <w:r w:rsidRPr="00FA7461">
              <w:rPr>
                <w:rFonts w:ascii="Hand writing Mutlu" w:hAnsi="Hand writing Mutlu"/>
                <w:sz w:val="144"/>
                <w:szCs w:val="144"/>
              </w:rPr>
              <w:lastRenderedPageBreak/>
              <w:t>v</w:t>
            </w:r>
          </w:p>
        </w:tc>
        <w:tc>
          <w:tcPr>
            <w:tcW w:w="7072" w:type="dxa"/>
          </w:tcPr>
          <w:p w:rsidR="000F6741" w:rsidRDefault="00741144" w:rsidP="00A17368">
            <w:pPr>
              <w:spacing w:after="0" w:line="240" w:lineRule="auto"/>
              <w:rPr>
                <w:rFonts w:ascii="Hand writing Mutlu" w:hAnsi="Hand writing Mutlu"/>
                <w:sz w:val="96"/>
                <w:szCs w:val="96"/>
              </w:rPr>
            </w:pPr>
            <w:r w:rsidRPr="00741144"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3057525" cy="3676650"/>
                  <wp:effectExtent l="19050" t="0" r="0" b="0"/>
                  <wp:docPr id="27" name="Resim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65" name="Picture 2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7525" cy="3676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FA7461">
              <w:t xml:space="preserve"> </w:t>
            </w:r>
            <w:r w:rsidR="009D4821">
              <w:t xml:space="preserve">             </w:t>
            </w:r>
            <w:r w:rsidR="00FA7461" w:rsidRPr="00FA7461">
              <w:rPr>
                <w:rFonts w:ascii="Hand writing Mutlu" w:hAnsi="Hand writing Mutlu"/>
                <w:sz w:val="96"/>
                <w:szCs w:val="96"/>
              </w:rPr>
              <w:t>fil</w:t>
            </w:r>
          </w:p>
          <w:p w:rsidR="00FA7461" w:rsidRPr="00FA7461" w:rsidRDefault="00FA7461" w:rsidP="00A17368">
            <w:pPr>
              <w:spacing w:after="0" w:line="240" w:lineRule="auto"/>
              <w:rPr>
                <w:sz w:val="144"/>
                <w:szCs w:val="144"/>
              </w:rPr>
            </w:pPr>
            <w:r w:rsidRPr="00FA7461">
              <w:rPr>
                <w:rFonts w:ascii="Hand writing Mutlu" w:hAnsi="Hand writing Mutlu"/>
                <w:sz w:val="144"/>
                <w:szCs w:val="144"/>
              </w:rPr>
              <w:t xml:space="preserve">F </w:t>
            </w:r>
            <w:r>
              <w:rPr>
                <w:rFonts w:ascii="Hand writing Mutlu" w:hAnsi="Hand writing Mutlu"/>
                <w:sz w:val="144"/>
                <w:szCs w:val="144"/>
              </w:rPr>
              <w:t xml:space="preserve">     </w:t>
            </w:r>
            <w:r w:rsidR="009D4821">
              <w:rPr>
                <w:rFonts w:ascii="Hand writing Mutlu" w:hAnsi="Hand writing Mutlu"/>
                <w:sz w:val="144"/>
                <w:szCs w:val="144"/>
              </w:rPr>
              <w:t xml:space="preserve"> </w:t>
            </w:r>
            <w:r>
              <w:rPr>
                <w:rFonts w:ascii="Hand writing Mutlu" w:hAnsi="Hand writing Mutlu"/>
                <w:sz w:val="144"/>
                <w:szCs w:val="144"/>
              </w:rPr>
              <w:t xml:space="preserve"> </w:t>
            </w:r>
            <w:r w:rsidRPr="00FA7461">
              <w:rPr>
                <w:rFonts w:ascii="Hand writing Mutlu" w:hAnsi="Hand writing Mutlu"/>
                <w:sz w:val="144"/>
                <w:szCs w:val="144"/>
              </w:rPr>
              <w:lastRenderedPageBreak/>
              <w:t>f</w:t>
            </w:r>
          </w:p>
        </w:tc>
      </w:tr>
    </w:tbl>
    <w:p w:rsidR="007F5697" w:rsidRDefault="007F5697"/>
    <w:tbl>
      <w:tblPr>
        <w:tblStyle w:val="TabloKlavuzu"/>
        <w:tblW w:w="0" w:type="auto"/>
        <w:tblLook w:val="04A0"/>
      </w:tblPr>
      <w:tblGrid>
        <w:gridCol w:w="7064"/>
        <w:gridCol w:w="7064"/>
      </w:tblGrid>
      <w:tr w:rsidR="009D4821" w:rsidTr="00A166C1">
        <w:trPr>
          <w:trHeight w:val="8646"/>
        </w:trPr>
        <w:tc>
          <w:tcPr>
            <w:tcW w:w="7064" w:type="dxa"/>
          </w:tcPr>
          <w:p w:rsidR="009D4821" w:rsidRDefault="009861B9">
            <w:pPr>
              <w:rPr>
                <w:rFonts w:ascii="Hand writing Mutlu" w:hAnsi="Hand writing Mutlu"/>
                <w:sz w:val="96"/>
                <w:szCs w:val="96"/>
              </w:rPr>
            </w:pPr>
            <w:r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3114675" cy="3333750"/>
                  <wp:effectExtent l="19050" t="0" r="9525" b="0"/>
                  <wp:docPr id="34" name="Resim 2" descr="C:\Users\ACER\Desktop\je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CER\Desktop\je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4675" cy="3333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</w:t>
            </w:r>
            <w:r w:rsidRPr="009861B9">
              <w:rPr>
                <w:rFonts w:ascii="Hand writing Mutlu" w:hAnsi="Hand writing Mutlu"/>
                <w:sz w:val="96"/>
                <w:szCs w:val="96"/>
              </w:rPr>
              <w:t>jet</w:t>
            </w:r>
          </w:p>
          <w:p w:rsidR="009861B9" w:rsidRPr="009861B9" w:rsidRDefault="009861B9">
            <w:pPr>
              <w:rPr>
                <w:sz w:val="144"/>
                <w:szCs w:val="144"/>
              </w:rPr>
            </w:pPr>
            <w:r>
              <w:rPr>
                <w:rFonts w:ascii="Hand writing Mutlu" w:hAnsi="Hand writing Mutlu"/>
                <w:sz w:val="96"/>
                <w:szCs w:val="96"/>
              </w:rPr>
              <w:t xml:space="preserve"> </w:t>
            </w:r>
            <w:r w:rsidRPr="009861B9">
              <w:rPr>
                <w:rFonts w:ascii="Hand writing Mutlu" w:hAnsi="Hand writing Mutlu"/>
                <w:sz w:val="144"/>
                <w:szCs w:val="144"/>
              </w:rPr>
              <w:t xml:space="preserve">J </w:t>
            </w:r>
            <w:r>
              <w:rPr>
                <w:rFonts w:ascii="Hand writing Mutlu" w:hAnsi="Hand writing Mutlu"/>
                <w:sz w:val="144"/>
                <w:szCs w:val="144"/>
              </w:rPr>
              <w:t xml:space="preserve">      </w:t>
            </w:r>
            <w:r w:rsidRPr="009861B9">
              <w:rPr>
                <w:rFonts w:ascii="Hand writing Mutlu" w:hAnsi="Hand writing Mutlu"/>
                <w:sz w:val="144"/>
                <w:szCs w:val="144"/>
              </w:rPr>
              <w:lastRenderedPageBreak/>
              <w:t>j</w:t>
            </w:r>
          </w:p>
        </w:tc>
        <w:tc>
          <w:tcPr>
            <w:tcW w:w="7064" w:type="dxa"/>
          </w:tcPr>
          <w:p w:rsidR="009D4821" w:rsidRDefault="009D4821"/>
        </w:tc>
      </w:tr>
    </w:tbl>
    <w:p w:rsidR="009D4821" w:rsidRDefault="009D4821"/>
    <w:sectPr w:rsidR="009D4821" w:rsidSect="000F674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drawingGridHorizontalSpacing w:val="110"/>
  <w:displayHorizontalDrawingGridEvery w:val="2"/>
  <w:characterSpacingControl w:val="doNotCompress"/>
  <w:compat/>
  <w:rsids>
    <w:rsidRoot w:val="00633E09"/>
    <w:rsid w:val="00042F3F"/>
    <w:rsid w:val="000514A4"/>
    <w:rsid w:val="000C2854"/>
    <w:rsid w:val="000F6741"/>
    <w:rsid w:val="001171AA"/>
    <w:rsid w:val="00290112"/>
    <w:rsid w:val="004E26D3"/>
    <w:rsid w:val="00614904"/>
    <w:rsid w:val="00633E09"/>
    <w:rsid w:val="00741144"/>
    <w:rsid w:val="007544C3"/>
    <w:rsid w:val="007F5697"/>
    <w:rsid w:val="008B67D3"/>
    <w:rsid w:val="009861B9"/>
    <w:rsid w:val="009D4821"/>
    <w:rsid w:val="00A166C1"/>
    <w:rsid w:val="00A17368"/>
    <w:rsid w:val="00B33278"/>
    <w:rsid w:val="00E15B78"/>
    <w:rsid w:val="00F57179"/>
    <w:rsid w:val="00F63D2E"/>
    <w:rsid w:val="00FA74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69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F67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F6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674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42F3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wmf"/><Relationship Id="rId18" Type="http://schemas.openxmlformats.org/officeDocument/2006/relationships/image" Target="media/image15.wmf"/><Relationship Id="rId26" Type="http://schemas.openxmlformats.org/officeDocument/2006/relationships/image" Target="media/image23.emf"/><Relationship Id="rId3" Type="http://schemas.openxmlformats.org/officeDocument/2006/relationships/webSettings" Target="webSettings.xml"/><Relationship Id="rId21" Type="http://schemas.openxmlformats.org/officeDocument/2006/relationships/image" Target="media/image18.wmf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wmf"/><Relationship Id="rId25" Type="http://schemas.openxmlformats.org/officeDocument/2006/relationships/image" Target="media/image22.emf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wmf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wmf"/><Relationship Id="rId24" Type="http://schemas.openxmlformats.org/officeDocument/2006/relationships/image" Target="media/image21.emf"/><Relationship Id="rId5" Type="http://schemas.openxmlformats.org/officeDocument/2006/relationships/image" Target="media/image2.wmf"/><Relationship Id="rId15" Type="http://schemas.openxmlformats.org/officeDocument/2006/relationships/image" Target="media/image12.wmf"/><Relationship Id="rId23" Type="http://schemas.openxmlformats.org/officeDocument/2006/relationships/image" Target="media/image20.emf"/><Relationship Id="rId28" Type="http://schemas.openxmlformats.org/officeDocument/2006/relationships/image" Target="media/image25.png"/><Relationship Id="rId10" Type="http://schemas.openxmlformats.org/officeDocument/2006/relationships/image" Target="media/image7.png"/><Relationship Id="rId19" Type="http://schemas.openxmlformats.org/officeDocument/2006/relationships/image" Target="media/image16.jpeg"/><Relationship Id="rId4" Type="http://schemas.openxmlformats.org/officeDocument/2006/relationships/image" Target="media/image1.png"/><Relationship Id="rId9" Type="http://schemas.openxmlformats.org/officeDocument/2006/relationships/image" Target="media/image6.wmf"/><Relationship Id="rId14" Type="http://schemas.openxmlformats.org/officeDocument/2006/relationships/image" Target="media/image11.wmf"/><Relationship Id="rId22" Type="http://schemas.openxmlformats.org/officeDocument/2006/relationships/image" Target="media/image19.emf"/><Relationship Id="rId27" Type="http://schemas.openxmlformats.org/officeDocument/2006/relationships/image" Target="media/image24.emf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ER\Desktop\sesler.dot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sesler.dot</Template>
  <TotalTime>0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ACER</dc:creator>
  <cp:keywords>www.sorubak.com</cp:keywords>
  <dc:description>www.sorubak.com</dc:description>
  <cp:lastModifiedBy>USER</cp:lastModifiedBy>
  <cp:revision>www.sorubak.com</cp:revision>
  <dcterms:created xsi:type="dcterms:W3CDTF">2012-12-23T14:32:00Z</dcterms:created>
  <dcterms:modified xsi:type="dcterms:W3CDTF">2012-12-23T14:32:00Z</dcterms:modified>
  <cp:category>www.sorubak.com</cp:category>
  <cp:contentType>www.sorubak.com</cp:contentType>
  <cp:contentStatus>www.sorubak.com</cp:contentStatus>
  <cp:version>www.sorubak.com</cp:version>
</cp:coreProperties>
</file>