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CF" w:rsidRDefault="00D42DCF" w:rsidP="00CB27E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FATİH İLOKULU</w:t>
      </w:r>
    </w:p>
    <w:p w:rsidR="00D42DCF" w:rsidRDefault="00D42DCF" w:rsidP="00CB27EC">
      <w:pPr>
        <w:rPr>
          <w:rFonts w:ascii="Times New Roman" w:hAnsi="Times New Roman" w:cs="Times New Roman"/>
          <w:b/>
          <w:bCs/>
        </w:rPr>
      </w:pPr>
      <w:r w:rsidRPr="003D3431">
        <w:rPr>
          <w:rFonts w:ascii="Times New Roman" w:hAnsi="Times New Roman" w:cs="Times New Roman"/>
          <w:b/>
          <w:bCs/>
        </w:rPr>
        <w:t>EĞİTİM BİLİŞİM AĞI (EBA)SOSYAL EĞİTİM PLATFORMU</w:t>
      </w:r>
    </w:p>
    <w:p w:rsidR="00D42DCF" w:rsidRDefault="00D42DCF" w:rsidP="00CB27EC">
      <w:pPr>
        <w:rPr>
          <w:rFonts w:ascii="Times New Roman" w:hAnsi="Times New Roman" w:cs="Times New Roman"/>
          <w:b/>
          <w:bCs/>
        </w:rPr>
      </w:pPr>
      <w:r w:rsidRPr="005A7221">
        <w:rPr>
          <w:rFonts w:ascii="Times New Roman" w:hAnsi="Times New Roman" w:cs="Times New Roman"/>
          <w:b/>
        </w:rPr>
        <w:t xml:space="preserve"> İÇERİK</w:t>
      </w:r>
      <w:r>
        <w:t xml:space="preserve"> </w:t>
      </w:r>
      <w:r w:rsidRPr="00957BC8">
        <w:rPr>
          <w:rFonts w:ascii="Times New Roman" w:hAnsi="Times New Roman" w:cs="Times New Roman"/>
          <w:b/>
        </w:rPr>
        <w:t>DEĞERLENDİRME-İHTİYAÇ</w:t>
      </w:r>
      <w:r>
        <w:rPr>
          <w:rFonts w:ascii="Times New Roman" w:hAnsi="Times New Roman" w:cs="Times New Roman"/>
          <w:b/>
        </w:rPr>
        <w:t>-ÖNERİ</w:t>
      </w:r>
      <w:r w:rsidRPr="00957BC8">
        <w:rPr>
          <w:rFonts w:ascii="Times New Roman" w:hAnsi="Times New Roman" w:cs="Times New Roman"/>
          <w:b/>
        </w:rPr>
        <w:t xml:space="preserve"> RAPORU</w:t>
      </w:r>
    </w:p>
    <w:p w:rsidR="00D42DCF" w:rsidRDefault="00D42DCF" w:rsidP="00CB27EC">
      <w:pPr>
        <w:rPr>
          <w:rFonts w:ascii="Times New Roman" w:hAnsi="Times New Roman" w:cs="Times New Roman"/>
          <w:b/>
          <w:bCs/>
        </w:rPr>
      </w:pPr>
      <w:r w:rsidRPr="00E032FB">
        <w:rPr>
          <w:rFonts w:ascii="Times New Roman" w:hAnsi="Times New Roman" w:cs="Times New Roman"/>
          <w:b/>
          <w:bCs/>
        </w:rPr>
        <w:t>(</w:t>
      </w:r>
      <w:r w:rsidRPr="00E032FB">
        <w:rPr>
          <w:rFonts w:ascii="Times New Roman" w:hAnsi="Times New Roman" w:cs="Times New Roman"/>
          <w:b/>
          <w:bCs/>
          <w:i/>
          <w:iCs/>
        </w:rPr>
        <w:t>GÖRSEL-İŞİTSEL-EĞİTSEL</w:t>
      </w:r>
      <w:r>
        <w:rPr>
          <w:rFonts w:ascii="Times New Roman" w:hAnsi="Times New Roman" w:cs="Times New Roman"/>
          <w:b/>
          <w:bCs/>
          <w:i/>
          <w:iCs/>
        </w:rPr>
        <w:t xml:space="preserve"> ALANLARDA</w:t>
      </w:r>
      <w:r w:rsidRPr="00E032FB">
        <w:rPr>
          <w:rFonts w:ascii="Times New Roman" w:hAnsi="Times New Roman" w:cs="Times New Roman"/>
          <w:b/>
          <w:bCs/>
        </w:rPr>
        <w:t>)</w:t>
      </w: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4"/>
        <w:gridCol w:w="9072"/>
      </w:tblGrid>
      <w:tr w:rsidR="00D42DCF" w:rsidRPr="00E032FB">
        <w:trPr>
          <w:trHeight w:val="396"/>
        </w:trPr>
        <w:tc>
          <w:tcPr>
            <w:tcW w:w="1844" w:type="dxa"/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SINIF DÜZEYİ</w:t>
            </w:r>
          </w:p>
        </w:tc>
        <w:tc>
          <w:tcPr>
            <w:tcW w:w="9072" w:type="dxa"/>
            <w:vAlign w:val="center"/>
          </w:tcPr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42DCF" w:rsidRPr="00E032FB">
        <w:trPr>
          <w:trHeight w:val="396"/>
        </w:trPr>
        <w:tc>
          <w:tcPr>
            <w:tcW w:w="1844" w:type="dxa"/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DERS</w:t>
            </w:r>
          </w:p>
        </w:tc>
        <w:tc>
          <w:tcPr>
            <w:tcW w:w="9072" w:type="dxa"/>
            <w:vAlign w:val="center"/>
          </w:tcPr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TÜM DERSLER</w:t>
            </w:r>
          </w:p>
        </w:tc>
      </w:tr>
      <w:tr w:rsidR="00D42DCF" w:rsidRPr="00E032FB">
        <w:trPr>
          <w:trHeight w:val="1826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E-İÇERİK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CF" w:rsidRPr="00D43FC9" w:rsidRDefault="00D42DCF" w:rsidP="00035125">
            <w:pPr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 xml:space="preserve">içerik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bölümünün 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zenginleştiril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mesi için önerilerimiz: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erkesin kolayca ulaşabi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leceği anlaşılabilir düzeyde ol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Güncelleştirilebilir.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Okullarımızın internet siteleri adresleri de ayrı bir bölümde belirtilebilir.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Okullarımızın yaptığı çalışmalara yardımcı olabilmek ve onları takip edebilmek için COMENIUS Projeleri Bölümü eklenebilir.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Facebook gibi uluslar arası sosyal bir platformda çoğu öğrencilerin ve biz öğretmenlerin aktif halde paylaşımda bulunduklarından yola çıkarak ; Öğrenciler arası paylaşım platformu oluşturulabilirse çok etkili olabilir.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Güncel yarışmalar bir başlıkta paylaşılıp tüm okullara duyurulabilir.</w:t>
            </w:r>
          </w:p>
          <w:p w:rsidR="00D42DCF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Öğrencilerin ve velilerin de sisteme giriş için üye olmaları sağlanabilir.</w:t>
            </w:r>
          </w:p>
          <w:p w:rsidR="00D42DCF" w:rsidRPr="00D43FC9" w:rsidRDefault="00D42DCF" w:rsidP="009D409C">
            <w:pPr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Ayrıca tüm içeriklerin Sosyal Medyada paylaşılabilmesi için her içerik sonuna “Paylaş” linki eklenebilir.</w:t>
            </w:r>
          </w:p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2DCF" w:rsidRPr="00E032FB">
        <w:trPr>
          <w:trHeight w:val="182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DERGİ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CF" w:rsidRDefault="00D42DCF" w:rsidP="009D409C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üzeye uygun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içerikli dergiler olabilir.</w:t>
            </w:r>
          </w:p>
          <w:p w:rsidR="00D42DCF" w:rsidRPr="00D43FC9" w:rsidRDefault="00D42DCF" w:rsidP="009D409C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Meslek dergileri ve Kişisel gelişim dergileri eklenebilir.</w:t>
            </w:r>
          </w:p>
          <w:p w:rsidR="00D42DCF" w:rsidRDefault="00D42DCF" w:rsidP="009D409C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ğrenilen bilgiyi tekrar ettirici her çeşit yöntem ve metotlara uygun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oruları içeren çalışmalar olabilir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Pr="00E032FB" w:rsidRDefault="00D42DCF" w:rsidP="00E032FB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 için çeşitli eğitsel süreli yayınlar konulabilir (Örnek :Eskiden her sınıf için Aylık Tudem Dergileri vardı) .</w:t>
            </w:r>
          </w:p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42DCF" w:rsidRPr="00E032FB">
        <w:trPr>
          <w:trHeight w:val="169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E-KİTAP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CF" w:rsidRDefault="00D42DCF" w:rsidP="009D409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ratikte öğrenilen bilgileri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uygulama alanına yer verilebilir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Default="00D42DCF" w:rsidP="009D409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Çeşitli dillerin Türkçe için sözlükleri eklenebilir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Pr="005D64BE" w:rsidRDefault="00D42DCF" w:rsidP="009D409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Kitap okuma köşesi oluşturulup 100 Temel Eser , Dünya Klasikleri ,Sınıf seviyelerine göre kategorilere ayrılarak okumaya teşvik arttırılabilir.</w:t>
            </w:r>
          </w:p>
          <w:p w:rsidR="00D42DCF" w:rsidRPr="00594EC7" w:rsidRDefault="00D42DCF" w:rsidP="009D409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Dil Kurumu Türkçe Sözlük-Atasözleri ve Deyimler Sözlüğü-Yazım Kılavuzu eklenebilir.</w:t>
            </w:r>
          </w:p>
          <w:p w:rsidR="00D42DCF" w:rsidRPr="00E032FB" w:rsidRDefault="00D42DCF" w:rsidP="009D409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Tüm yayınevlerinin Öğretmen kılavuz kitaplarını,öğrenci çalışma-ders kitaplarını paylaşırsanız ders kitabı olmayanlara yardımcı olabilirsiniz.</w:t>
            </w:r>
          </w:p>
          <w:p w:rsidR="00D42DCF" w:rsidRPr="00E032FB" w:rsidRDefault="00D42DCF" w:rsidP="007D73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2DCF" w:rsidRPr="00E032FB" w:rsidTr="00957BC8">
        <w:trPr>
          <w:trHeight w:val="157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VİDEO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CF" w:rsidRDefault="00D42DCF" w:rsidP="009D409C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 xml:space="preserve">ers kitaplarındaki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etkinliklere uygun videolar yer alabilir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Default="00D42DCF" w:rsidP="009D409C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Beden Eğitimi dersi için Oyunlar ve Yöresel Halk Oyunları videoları eklenebilir.</w:t>
            </w:r>
          </w:p>
          <w:p w:rsidR="00D42DCF" w:rsidRDefault="00D42DCF" w:rsidP="009D409C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ve konulara uygun deney videoları eklenebilir.</w:t>
            </w:r>
          </w:p>
          <w:p w:rsidR="00D42DCF" w:rsidRPr="00E032FB" w:rsidRDefault="00D42DCF" w:rsidP="00E032FB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Karagöz-Hacivat , Mevlana , Düğünlerimiz , Türkülerimiz , Geleneklerimiz v.b. kültürel değerlerimiz hakkında bilgilendirme videoları eklenebilir.</w:t>
            </w:r>
          </w:p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2DCF" w:rsidRPr="00E032FB" w:rsidTr="00957BC8">
        <w:trPr>
          <w:trHeight w:val="64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SES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DCF" w:rsidRPr="00035125" w:rsidRDefault="00D42DCF" w:rsidP="00957BC8">
            <w:pPr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Müzik ders kitabı CD içerikleri paylaşılabilir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2DCF" w:rsidRPr="00E032FB" w:rsidTr="00957BC8">
        <w:trPr>
          <w:trHeight w:val="1781"/>
        </w:trPr>
        <w:tc>
          <w:tcPr>
            <w:tcW w:w="18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DCF" w:rsidRPr="00E032FB" w:rsidRDefault="00D42DCF" w:rsidP="00913A3C">
            <w:pPr>
              <w:rPr>
                <w:rFonts w:ascii="Times New Roman" w:hAnsi="Times New Roman" w:cs="Times New Roman"/>
                <w:b/>
                <w:bCs/>
              </w:rPr>
            </w:pPr>
            <w:r w:rsidRPr="00E032FB">
              <w:rPr>
                <w:rFonts w:ascii="Times New Roman" w:hAnsi="Times New Roman" w:cs="Times New Roman"/>
                <w:b/>
                <w:bCs/>
              </w:rPr>
              <w:t>GÖRSEL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2DCF" w:rsidRDefault="00D42DCF" w:rsidP="009D409C">
            <w:pPr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onulara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öre görsel materyaller sunulabilir</w:t>
            </w:r>
            <w:r w:rsidRPr="00D43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DCF" w:rsidRDefault="00D42DCF" w:rsidP="009D409C">
            <w:pPr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Ünite-Tema Kavram Haritaları eklenebilir.</w:t>
            </w:r>
          </w:p>
          <w:p w:rsidR="00D42DCF" w:rsidRDefault="00D42DCF" w:rsidP="009D409C">
            <w:pPr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Ressamlarımızın ve Ünlü Yabancı Ressamların eserlerinin görselleri ve bilgileri eklenebilir.</w:t>
            </w:r>
          </w:p>
          <w:p w:rsidR="00D42DCF" w:rsidRDefault="00D42DCF" w:rsidP="009D409C">
            <w:pPr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Öğrencilerimizden gelen sanat eseri resimleri paylaşılabilir.</w:t>
            </w:r>
          </w:p>
          <w:p w:rsidR="00D42DCF" w:rsidRPr="00E032FB" w:rsidRDefault="00D42DCF" w:rsidP="00E032FB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42DCF" w:rsidRDefault="00D42DCF" w:rsidP="00957BC8">
      <w:pPr>
        <w:ind w:left="720"/>
        <w:jc w:val="left"/>
        <w:rPr>
          <w:rFonts w:ascii="Times New Roman" w:hAnsi="Times New Roman" w:cs="Times New Roman"/>
          <w:b/>
          <w:bCs/>
        </w:rPr>
      </w:pPr>
    </w:p>
    <w:p w:rsidR="00D42DCF" w:rsidRDefault="00D42DCF" w:rsidP="00957BC8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Aydın ÖZAY</w:t>
      </w: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Şerif Ali ÇORAPÇI</w:t>
      </w:r>
    </w:p>
    <w:p w:rsidR="00D42DCF" w:rsidRDefault="00D42DCF" w:rsidP="00957BC8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4/A Sınıf Öğretmeni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4/B Sınıf Öğretmeni</w:t>
      </w:r>
    </w:p>
    <w:sectPr w:rsidR="00D42DCF" w:rsidSect="00957BC8">
      <w:pgSz w:w="11906" w:h="16838"/>
      <w:pgMar w:top="567" w:right="1417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5B18"/>
    <w:multiLevelType w:val="hybridMultilevel"/>
    <w:tmpl w:val="9F7E1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464374"/>
    <w:multiLevelType w:val="multilevel"/>
    <w:tmpl w:val="CCE6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051636"/>
    <w:multiLevelType w:val="hybridMultilevel"/>
    <w:tmpl w:val="92F068F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31D6A46"/>
    <w:multiLevelType w:val="hybridMultilevel"/>
    <w:tmpl w:val="6ABAC1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A25D34"/>
    <w:multiLevelType w:val="hybridMultilevel"/>
    <w:tmpl w:val="B2526F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360A6A"/>
    <w:multiLevelType w:val="hybridMultilevel"/>
    <w:tmpl w:val="374E14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AE16DEF"/>
    <w:multiLevelType w:val="hybridMultilevel"/>
    <w:tmpl w:val="00CCD3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7EC"/>
    <w:rsid w:val="00016126"/>
    <w:rsid w:val="00035125"/>
    <w:rsid w:val="00185BDF"/>
    <w:rsid w:val="002B2043"/>
    <w:rsid w:val="00346E66"/>
    <w:rsid w:val="003B35E8"/>
    <w:rsid w:val="003D3431"/>
    <w:rsid w:val="003F44A0"/>
    <w:rsid w:val="00446FF9"/>
    <w:rsid w:val="00491222"/>
    <w:rsid w:val="004B1818"/>
    <w:rsid w:val="0058362C"/>
    <w:rsid w:val="00594EC7"/>
    <w:rsid w:val="005A7221"/>
    <w:rsid w:val="005D64BE"/>
    <w:rsid w:val="006344E9"/>
    <w:rsid w:val="006D6C53"/>
    <w:rsid w:val="006E0F0C"/>
    <w:rsid w:val="00791A8F"/>
    <w:rsid w:val="007B418B"/>
    <w:rsid w:val="007C5662"/>
    <w:rsid w:val="007D7393"/>
    <w:rsid w:val="007F178B"/>
    <w:rsid w:val="007F2E83"/>
    <w:rsid w:val="00802D8D"/>
    <w:rsid w:val="00913A3C"/>
    <w:rsid w:val="00957BC8"/>
    <w:rsid w:val="009D409C"/>
    <w:rsid w:val="00A31247"/>
    <w:rsid w:val="00A402CD"/>
    <w:rsid w:val="00A63A8D"/>
    <w:rsid w:val="00AF2CA7"/>
    <w:rsid w:val="00B6390C"/>
    <w:rsid w:val="00B63E9A"/>
    <w:rsid w:val="00C97FC2"/>
    <w:rsid w:val="00CB27EC"/>
    <w:rsid w:val="00D42DCF"/>
    <w:rsid w:val="00D43FC9"/>
    <w:rsid w:val="00E032FB"/>
    <w:rsid w:val="00E321F3"/>
    <w:rsid w:val="00E93742"/>
    <w:rsid w:val="00ED2A9D"/>
    <w:rsid w:val="00ED3A7C"/>
    <w:rsid w:val="00F62201"/>
    <w:rsid w:val="00F66531"/>
    <w:rsid w:val="00F87E28"/>
    <w:rsid w:val="00FF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A0"/>
    <w:pPr>
      <w:jc w:val="center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343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D343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D34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93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93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93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390</Words>
  <Characters>2225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şerifali</cp:lastModifiedBy>
  <cp:revision>www.sorubak.com</cp:revision>
  <cp:lastPrinted>2012-11-20T15:48:00Z</cp:lastPrinted>
  <dcterms:created xsi:type="dcterms:W3CDTF">2012-12-02T10:38:00Z</dcterms:created>
  <dcterms:modified xsi:type="dcterms:W3CDTF">2012-12-02T10:38:00Z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