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403" w:rsidRDefault="006D2403" w:rsidP="003F0A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3F0AB1" w:rsidRPr="003F0AB1" w:rsidRDefault="006D2403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F0AB1" w:rsidRPr="003F0AB1">
        <w:rPr>
          <w:rFonts w:ascii="Times New Roman" w:hAnsi="Times New Roman"/>
        </w:rPr>
        <w:t>Sayın</w:t>
      </w:r>
      <w:proofErr w:type="gramStart"/>
      <w:r w:rsidR="003F0AB1" w:rsidRPr="003F0AB1">
        <w:rPr>
          <w:rFonts w:ascii="Times New Roman" w:hAnsi="Times New Roman"/>
        </w:rPr>
        <w:t>……………………………………….</w:t>
      </w:r>
      <w:proofErr w:type="gramEnd"/>
    </w:p>
    <w:p w:rsidR="003F0AB1" w:rsidRPr="003F0AB1" w:rsidRDefault="006D2403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146B1">
        <w:rPr>
          <w:rFonts w:ascii="Times New Roman" w:hAnsi="Times New Roman"/>
        </w:rPr>
        <w:t>2</w:t>
      </w:r>
      <w:r w:rsidR="000B3030">
        <w:rPr>
          <w:rFonts w:ascii="Times New Roman" w:hAnsi="Times New Roman"/>
        </w:rPr>
        <w:t xml:space="preserve">. Veli </w:t>
      </w:r>
      <w:proofErr w:type="gramStart"/>
      <w:r w:rsidR="00A146B1">
        <w:rPr>
          <w:rFonts w:ascii="Times New Roman" w:hAnsi="Times New Roman"/>
        </w:rPr>
        <w:t xml:space="preserve">toplantımız </w:t>
      </w:r>
      <w:r w:rsidR="003F0AB1" w:rsidRPr="003F0AB1">
        <w:rPr>
          <w:rFonts w:ascii="Times New Roman" w:hAnsi="Times New Roman"/>
        </w:rPr>
        <w:t xml:space="preserve"> </w:t>
      </w:r>
      <w:r w:rsidR="00A146B1">
        <w:rPr>
          <w:rFonts w:ascii="Times New Roman" w:hAnsi="Times New Roman"/>
          <w:b/>
          <w:u w:val="single"/>
        </w:rPr>
        <w:t>16</w:t>
      </w:r>
      <w:proofErr w:type="gramEnd"/>
      <w:r w:rsidR="00C32F8F">
        <w:rPr>
          <w:rFonts w:ascii="Times New Roman" w:hAnsi="Times New Roman"/>
          <w:b/>
          <w:u w:val="single"/>
        </w:rPr>
        <w:t>.</w:t>
      </w:r>
      <w:r w:rsidR="00A146B1">
        <w:rPr>
          <w:rFonts w:ascii="Times New Roman" w:hAnsi="Times New Roman"/>
          <w:b/>
          <w:u w:val="single"/>
        </w:rPr>
        <w:t>11</w:t>
      </w:r>
      <w:r w:rsidR="00C32F8F">
        <w:rPr>
          <w:rFonts w:ascii="Times New Roman" w:hAnsi="Times New Roman"/>
          <w:b/>
          <w:u w:val="single"/>
        </w:rPr>
        <w:t xml:space="preserve">.2012 </w:t>
      </w:r>
      <w:r>
        <w:rPr>
          <w:rFonts w:ascii="Times New Roman" w:hAnsi="Times New Roman"/>
          <w:b/>
          <w:u w:val="single"/>
        </w:rPr>
        <w:t xml:space="preserve"> </w:t>
      </w:r>
      <w:r w:rsidR="00A146B1">
        <w:rPr>
          <w:rFonts w:ascii="Times New Roman" w:hAnsi="Times New Roman"/>
          <w:b/>
          <w:u w:val="single"/>
        </w:rPr>
        <w:t xml:space="preserve">Cuma </w:t>
      </w:r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</w:rPr>
        <w:t>günü</w:t>
      </w:r>
      <w:r w:rsidR="00A146B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saat </w:t>
      </w:r>
      <w:r w:rsidR="00CF3BCB">
        <w:rPr>
          <w:rFonts w:ascii="Times New Roman" w:hAnsi="Times New Roman"/>
        </w:rPr>
        <w:t xml:space="preserve">09:30 </w:t>
      </w:r>
      <w:r>
        <w:rPr>
          <w:rFonts w:ascii="Times New Roman" w:hAnsi="Times New Roman"/>
        </w:rPr>
        <w:t xml:space="preserve">da sınıfımızda </w:t>
      </w:r>
      <w:r w:rsidR="003F0AB1" w:rsidRPr="003F0AB1">
        <w:rPr>
          <w:rFonts w:ascii="Times New Roman" w:hAnsi="Times New Roman"/>
        </w:rPr>
        <w:t xml:space="preserve">yapılacaktır. </w:t>
      </w:r>
      <w:r w:rsidR="00A146B1">
        <w:rPr>
          <w:rFonts w:ascii="Times New Roman" w:hAnsi="Times New Roman"/>
        </w:rPr>
        <w:t xml:space="preserve">Birinci toplantıda olduğu gibi bu toplantıya da katılımlarınızı </w:t>
      </w:r>
      <w:proofErr w:type="gramStart"/>
      <w:r w:rsidR="00A146B1">
        <w:rPr>
          <w:rFonts w:ascii="Times New Roman" w:hAnsi="Times New Roman"/>
        </w:rPr>
        <w:t xml:space="preserve">bekliyor </w:t>
      </w:r>
      <w:r w:rsidR="00CF3BCB">
        <w:rPr>
          <w:rFonts w:ascii="Times New Roman" w:hAnsi="Times New Roman"/>
        </w:rPr>
        <w:t xml:space="preserve"> </w:t>
      </w:r>
      <w:r w:rsidR="00A146B1">
        <w:rPr>
          <w:rFonts w:ascii="Times New Roman" w:hAnsi="Times New Roman"/>
        </w:rPr>
        <w:t>Teşekkür</w:t>
      </w:r>
      <w:proofErr w:type="gramEnd"/>
      <w:r w:rsidR="00A146B1">
        <w:rPr>
          <w:rFonts w:ascii="Times New Roman" w:hAnsi="Times New Roman"/>
        </w:rPr>
        <w:t xml:space="preserve"> ediyoruz.</w:t>
      </w: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 w:rsidR="006D2403">
        <w:rPr>
          <w:rFonts w:ascii="Times New Roman" w:hAnsi="Times New Roman"/>
        </w:rPr>
        <w:t xml:space="preserve">                        </w:t>
      </w:r>
      <w:r w:rsidR="00C32F8F">
        <w:rPr>
          <w:rFonts w:ascii="Times New Roman" w:hAnsi="Times New Roman"/>
        </w:rPr>
        <w:t xml:space="preserve">    </w:t>
      </w:r>
      <w:r w:rsidRPr="003F0AB1">
        <w:rPr>
          <w:rFonts w:ascii="Times New Roman" w:hAnsi="Times New Roman"/>
        </w:rPr>
        <w:t xml:space="preserve">  </w:t>
      </w:r>
      <w:r w:rsidR="002222AA">
        <w:rPr>
          <w:rFonts w:ascii="Times New Roman" w:hAnsi="Times New Roman"/>
        </w:rPr>
        <w:t xml:space="preserve">       </w:t>
      </w:r>
      <w:r w:rsidR="00C32F8F">
        <w:rPr>
          <w:rFonts w:ascii="Times New Roman" w:hAnsi="Times New Roman"/>
        </w:rPr>
        <w:t xml:space="preserve"> </w:t>
      </w:r>
      <w:proofErr w:type="gramStart"/>
      <w:r w:rsidR="002222AA">
        <w:rPr>
          <w:rFonts w:ascii="Times New Roman" w:hAnsi="Times New Roman"/>
        </w:rPr>
        <w:t>.................</w:t>
      </w:r>
      <w:proofErr w:type="gramEnd"/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A146B1" w:rsidRPr="00B925AF" w:rsidRDefault="00A146B1" w:rsidP="00A14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Açılış.</w:t>
      </w:r>
    </w:p>
    <w:p w:rsidR="00A146B1" w:rsidRPr="00D223EC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Yoklama.</w:t>
      </w:r>
    </w:p>
    <w:p w:rsidR="00A146B1" w:rsidRPr="00D223EC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Uyum sürecinin değerlendirilmesi.</w:t>
      </w:r>
      <w:proofErr w:type="gramEnd"/>
    </w:p>
    <w:p w:rsidR="00A146B1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Seslere geçiş ve rakamlar.</w:t>
      </w:r>
    </w:p>
    <w:p w:rsidR="00A146B1" w:rsidRPr="00D223EC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Okuma yazma döneminde ödev.</w:t>
      </w:r>
    </w:p>
    <w:p w:rsidR="00A146B1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devam/devamsızlıkları.</w:t>
      </w:r>
      <w:proofErr w:type="gramEnd"/>
    </w:p>
    <w:p w:rsidR="00A146B1" w:rsidRPr="005373B8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Beslenme-temizlik-tertip ve düzen.</w:t>
      </w:r>
    </w:p>
    <w:p w:rsidR="00A146B1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sorunları ve Çocuklarımızla İlgilenmek.</w:t>
      </w:r>
      <w:proofErr w:type="gramEnd"/>
    </w:p>
    <w:p w:rsidR="00A146B1" w:rsidRPr="00A146B1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Okul-</w:t>
      </w:r>
      <w:r w:rsidRPr="00D223EC">
        <w:rPr>
          <w:rFonts w:ascii="Times New Roman" w:hAnsi="Times New Roman"/>
          <w:szCs w:val="20"/>
        </w:rPr>
        <w:t>aile ilişkileri.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Dilek ve temenniler.</w:t>
      </w:r>
    </w:p>
    <w:p w:rsidR="00A146B1" w:rsidRPr="00D223EC" w:rsidRDefault="00A146B1" w:rsidP="00A146B1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 xml:space="preserve">Kapanış. </w:t>
      </w:r>
    </w:p>
    <w:p w:rsidR="00CF3BCB" w:rsidRDefault="00CF3BCB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6D2403" w:rsidRPr="00A31543" w:rsidRDefault="006D2403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D01BC5" w:rsidRDefault="00D01BC5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tbl>
      <w:tblPr>
        <w:tblpPr w:leftFromText="141" w:rightFromText="141" w:vertAnchor="text" w:tblpX="-469" w:tblpY="211"/>
        <w:tblW w:w="11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40"/>
      </w:tblGrid>
      <w:tr w:rsidR="00A31543" w:rsidTr="00A31543">
        <w:trPr>
          <w:trHeight w:val="15"/>
        </w:trPr>
        <w:tc>
          <w:tcPr>
            <w:tcW w:w="11940" w:type="dxa"/>
            <w:tcBorders>
              <w:left w:val="nil"/>
              <w:bottom w:val="nil"/>
              <w:right w:val="nil"/>
            </w:tcBorders>
          </w:tcPr>
          <w:p w:rsidR="00A31543" w:rsidRPr="00A31543" w:rsidRDefault="00A31543" w:rsidP="00A31543">
            <w:pPr>
              <w:pStyle w:val="AralkYok"/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"/>
              </w:rPr>
            </w:pPr>
          </w:p>
        </w:tc>
      </w:tr>
    </w:tbl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p w:rsidR="00A146B1" w:rsidRPr="003F0AB1" w:rsidRDefault="00CF3BCB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="00A146B1" w:rsidRPr="003F0AB1">
        <w:rPr>
          <w:rFonts w:ascii="Times New Roman" w:hAnsi="Times New Roman"/>
        </w:rPr>
        <w:t>Sayın</w:t>
      </w:r>
      <w:proofErr w:type="gramStart"/>
      <w:r w:rsidR="00A146B1" w:rsidRPr="003F0AB1">
        <w:rPr>
          <w:rFonts w:ascii="Times New Roman" w:hAnsi="Times New Roman"/>
        </w:rPr>
        <w:t>……………………………………….</w:t>
      </w:r>
      <w:proofErr w:type="gramEnd"/>
    </w:p>
    <w:p w:rsidR="00A146B1" w:rsidRPr="003F0A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2. Veli </w:t>
      </w:r>
      <w:proofErr w:type="gramStart"/>
      <w:r>
        <w:rPr>
          <w:rFonts w:ascii="Times New Roman" w:hAnsi="Times New Roman"/>
        </w:rPr>
        <w:t xml:space="preserve">toplantımız </w:t>
      </w:r>
      <w:r w:rsidRPr="003F0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u w:val="single"/>
        </w:rPr>
        <w:t>16</w:t>
      </w:r>
      <w:proofErr w:type="gramEnd"/>
      <w:r>
        <w:rPr>
          <w:rFonts w:ascii="Times New Roman" w:hAnsi="Times New Roman"/>
          <w:b/>
          <w:u w:val="single"/>
        </w:rPr>
        <w:t xml:space="preserve">.11.2012  Cuma  </w:t>
      </w:r>
      <w:r>
        <w:rPr>
          <w:rFonts w:ascii="Times New Roman" w:hAnsi="Times New Roman"/>
        </w:rPr>
        <w:t xml:space="preserve">günü,  saat 09:30 da sınıfımızda </w:t>
      </w:r>
      <w:r w:rsidRPr="003F0AB1">
        <w:rPr>
          <w:rFonts w:ascii="Times New Roman" w:hAnsi="Times New Roman"/>
        </w:rPr>
        <w:t xml:space="preserve">yapılacaktır. </w:t>
      </w:r>
      <w:r>
        <w:rPr>
          <w:rFonts w:ascii="Times New Roman" w:hAnsi="Times New Roman"/>
        </w:rPr>
        <w:t xml:space="preserve">Birinci toplantıda olduğu gibi bu toplantıya da katılımlarınızı </w:t>
      </w:r>
      <w:proofErr w:type="gramStart"/>
      <w:r>
        <w:rPr>
          <w:rFonts w:ascii="Times New Roman" w:hAnsi="Times New Roman"/>
        </w:rPr>
        <w:t>bekliyor  Teşekkür</w:t>
      </w:r>
      <w:proofErr w:type="gramEnd"/>
      <w:r>
        <w:rPr>
          <w:rFonts w:ascii="Times New Roman" w:hAnsi="Times New Roman"/>
        </w:rPr>
        <w:t xml:space="preserve"> ediyoruz.</w:t>
      </w:r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</w:t>
      </w:r>
      <w:r w:rsidRPr="003F0A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</w:t>
      </w:r>
      <w:proofErr w:type="gramStart"/>
      <w:r>
        <w:rPr>
          <w:rFonts w:ascii="Times New Roman" w:hAnsi="Times New Roman"/>
        </w:rPr>
        <w:t>.................</w:t>
      </w:r>
      <w:proofErr w:type="gramEnd"/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A146B1" w:rsidRPr="00B925AF" w:rsidRDefault="00A146B1" w:rsidP="00A14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Açılış.</w:t>
      </w:r>
    </w:p>
    <w:p w:rsidR="00A146B1" w:rsidRPr="00D223EC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Yoklama.</w:t>
      </w:r>
    </w:p>
    <w:p w:rsidR="00A146B1" w:rsidRPr="00D223EC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Uyum sürecinin değerlendirilmesi.</w:t>
      </w:r>
      <w:proofErr w:type="gramEnd"/>
    </w:p>
    <w:p w:rsidR="00A146B1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Seslere geçiş ve rakamlar.</w:t>
      </w:r>
    </w:p>
    <w:p w:rsidR="00A146B1" w:rsidRPr="00D223EC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Okuma yazma döneminde ödev.</w:t>
      </w:r>
    </w:p>
    <w:p w:rsidR="00A146B1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devam/devamsızlıkları.</w:t>
      </w:r>
      <w:proofErr w:type="gramEnd"/>
    </w:p>
    <w:p w:rsidR="00A146B1" w:rsidRPr="005373B8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Beslenme-temizlik-tertip ve düzen.</w:t>
      </w:r>
    </w:p>
    <w:p w:rsidR="00A146B1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sorunları ve Çocuklarımızla İlgilenmek.</w:t>
      </w:r>
      <w:proofErr w:type="gramEnd"/>
    </w:p>
    <w:p w:rsidR="00A146B1" w:rsidRPr="00A146B1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Okul-</w:t>
      </w:r>
      <w:r w:rsidRPr="00D223EC">
        <w:rPr>
          <w:rFonts w:ascii="Times New Roman" w:hAnsi="Times New Roman"/>
          <w:szCs w:val="20"/>
        </w:rPr>
        <w:t>aile ilişkileri.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Dilek ve temenniler.</w:t>
      </w:r>
    </w:p>
    <w:p w:rsidR="00A146B1" w:rsidRPr="00D223EC" w:rsidRDefault="00A146B1" w:rsidP="00A146B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 xml:space="preserve">Kapanış. </w:t>
      </w:r>
    </w:p>
    <w:p w:rsidR="00A146B1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Pr="00A31543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6D2403" w:rsidRDefault="006D2403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Pr="003F0A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3F0AB1">
        <w:rPr>
          <w:rFonts w:ascii="Times New Roman" w:hAnsi="Times New Roman"/>
        </w:rPr>
        <w:t>Sayın</w:t>
      </w:r>
      <w:proofErr w:type="gramStart"/>
      <w:r w:rsidRPr="003F0AB1">
        <w:rPr>
          <w:rFonts w:ascii="Times New Roman" w:hAnsi="Times New Roman"/>
        </w:rPr>
        <w:t>……………………………………….</w:t>
      </w:r>
      <w:proofErr w:type="gramEnd"/>
    </w:p>
    <w:p w:rsidR="00A146B1" w:rsidRPr="003F0A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2. Veli </w:t>
      </w:r>
      <w:proofErr w:type="gramStart"/>
      <w:r>
        <w:rPr>
          <w:rFonts w:ascii="Times New Roman" w:hAnsi="Times New Roman"/>
        </w:rPr>
        <w:t xml:space="preserve">toplantımız </w:t>
      </w:r>
      <w:r w:rsidRPr="003F0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u w:val="single"/>
        </w:rPr>
        <w:t>16</w:t>
      </w:r>
      <w:proofErr w:type="gramEnd"/>
      <w:r>
        <w:rPr>
          <w:rFonts w:ascii="Times New Roman" w:hAnsi="Times New Roman"/>
          <w:b/>
          <w:u w:val="single"/>
        </w:rPr>
        <w:t xml:space="preserve">.11.2012  Cuma  </w:t>
      </w:r>
      <w:r>
        <w:rPr>
          <w:rFonts w:ascii="Times New Roman" w:hAnsi="Times New Roman"/>
        </w:rPr>
        <w:t xml:space="preserve">günü,  saat 09:30 da sınıfımızda </w:t>
      </w:r>
      <w:r w:rsidRPr="003F0AB1">
        <w:rPr>
          <w:rFonts w:ascii="Times New Roman" w:hAnsi="Times New Roman"/>
        </w:rPr>
        <w:t xml:space="preserve">yapılacaktır. </w:t>
      </w:r>
      <w:r>
        <w:rPr>
          <w:rFonts w:ascii="Times New Roman" w:hAnsi="Times New Roman"/>
        </w:rPr>
        <w:t xml:space="preserve">Birinci toplantıda olduğu gibi bu toplantıya da katılımlarınızı </w:t>
      </w:r>
      <w:proofErr w:type="gramStart"/>
      <w:r>
        <w:rPr>
          <w:rFonts w:ascii="Times New Roman" w:hAnsi="Times New Roman"/>
        </w:rPr>
        <w:t>bekliyor  Teşekkür</w:t>
      </w:r>
      <w:proofErr w:type="gramEnd"/>
      <w:r>
        <w:rPr>
          <w:rFonts w:ascii="Times New Roman" w:hAnsi="Times New Roman"/>
        </w:rPr>
        <w:t xml:space="preserve"> ediyoruz.</w:t>
      </w:r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</w:t>
      </w:r>
      <w:r w:rsidRPr="003F0A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</w:t>
      </w:r>
      <w:proofErr w:type="gramStart"/>
      <w:r>
        <w:rPr>
          <w:rFonts w:ascii="Times New Roman" w:hAnsi="Times New Roman"/>
        </w:rPr>
        <w:t>.................</w:t>
      </w:r>
      <w:proofErr w:type="gramEnd"/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A146B1" w:rsidRPr="00B925AF" w:rsidRDefault="00A146B1" w:rsidP="00A14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Açılış.</w:t>
      </w:r>
    </w:p>
    <w:p w:rsidR="00A146B1" w:rsidRPr="00D223EC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Yoklama.</w:t>
      </w:r>
    </w:p>
    <w:p w:rsidR="00A146B1" w:rsidRPr="00D223EC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Uyum sürecinin değerlendirilmesi.</w:t>
      </w:r>
      <w:proofErr w:type="gramEnd"/>
    </w:p>
    <w:p w:rsidR="00A146B1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Seslere geçiş ve rakamlar.</w:t>
      </w:r>
    </w:p>
    <w:p w:rsidR="00A146B1" w:rsidRPr="00D223EC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Okuma yazma döneminde ödev.</w:t>
      </w:r>
    </w:p>
    <w:p w:rsidR="00A146B1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devam/devamsızlıkları.</w:t>
      </w:r>
      <w:proofErr w:type="gramEnd"/>
    </w:p>
    <w:p w:rsidR="00A146B1" w:rsidRPr="005373B8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Beslenme-temizlik-tertip ve düzen.</w:t>
      </w:r>
    </w:p>
    <w:p w:rsidR="00A146B1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sorunları ve Çocuklarımızla İlgilenmek.</w:t>
      </w:r>
      <w:proofErr w:type="gramEnd"/>
    </w:p>
    <w:p w:rsidR="00A146B1" w:rsidRPr="00A146B1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Okul-</w:t>
      </w:r>
      <w:r w:rsidRPr="00D223EC">
        <w:rPr>
          <w:rFonts w:ascii="Times New Roman" w:hAnsi="Times New Roman"/>
          <w:szCs w:val="20"/>
        </w:rPr>
        <w:t>aile ilişkileri.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Dilek ve temenniler.</w:t>
      </w:r>
    </w:p>
    <w:p w:rsidR="00A146B1" w:rsidRPr="00D223EC" w:rsidRDefault="00A146B1" w:rsidP="00A146B1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 xml:space="preserve">Kapanış. </w:t>
      </w:r>
    </w:p>
    <w:p w:rsidR="00A146B1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Pr="00A31543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6D2403" w:rsidRDefault="006D2403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A146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Pr="003F0A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3F0AB1">
        <w:rPr>
          <w:rFonts w:ascii="Times New Roman" w:hAnsi="Times New Roman"/>
        </w:rPr>
        <w:t>Sayın</w:t>
      </w:r>
      <w:proofErr w:type="gramStart"/>
      <w:r w:rsidRPr="003F0AB1">
        <w:rPr>
          <w:rFonts w:ascii="Times New Roman" w:hAnsi="Times New Roman"/>
        </w:rPr>
        <w:t>……………………………………….</w:t>
      </w:r>
      <w:proofErr w:type="gramEnd"/>
    </w:p>
    <w:p w:rsidR="00A146B1" w:rsidRPr="003F0AB1" w:rsidRDefault="00A146B1" w:rsidP="00A146B1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2. Veli </w:t>
      </w:r>
      <w:proofErr w:type="gramStart"/>
      <w:r>
        <w:rPr>
          <w:rFonts w:ascii="Times New Roman" w:hAnsi="Times New Roman"/>
        </w:rPr>
        <w:t xml:space="preserve">toplantımız </w:t>
      </w:r>
      <w:r w:rsidRPr="003F0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u w:val="single"/>
        </w:rPr>
        <w:t>16</w:t>
      </w:r>
      <w:proofErr w:type="gramEnd"/>
      <w:r>
        <w:rPr>
          <w:rFonts w:ascii="Times New Roman" w:hAnsi="Times New Roman"/>
          <w:b/>
          <w:u w:val="single"/>
        </w:rPr>
        <w:t xml:space="preserve">.11.2012  Cuma  </w:t>
      </w:r>
      <w:r>
        <w:rPr>
          <w:rFonts w:ascii="Times New Roman" w:hAnsi="Times New Roman"/>
        </w:rPr>
        <w:t xml:space="preserve">günü,  saat 09:30 da sınıfımızda </w:t>
      </w:r>
      <w:r w:rsidRPr="003F0AB1">
        <w:rPr>
          <w:rFonts w:ascii="Times New Roman" w:hAnsi="Times New Roman"/>
        </w:rPr>
        <w:t xml:space="preserve">yapılacaktır. </w:t>
      </w:r>
      <w:r>
        <w:rPr>
          <w:rFonts w:ascii="Times New Roman" w:hAnsi="Times New Roman"/>
        </w:rPr>
        <w:t xml:space="preserve">Birinci toplantıda olduğu gibi bu toplantıya da katılımlarınızı </w:t>
      </w:r>
      <w:proofErr w:type="gramStart"/>
      <w:r>
        <w:rPr>
          <w:rFonts w:ascii="Times New Roman" w:hAnsi="Times New Roman"/>
        </w:rPr>
        <w:t>bekliyor  Teşekkür</w:t>
      </w:r>
      <w:proofErr w:type="gramEnd"/>
      <w:r>
        <w:rPr>
          <w:rFonts w:ascii="Times New Roman" w:hAnsi="Times New Roman"/>
        </w:rPr>
        <w:t xml:space="preserve"> ediyoruz.</w:t>
      </w:r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</w:t>
      </w:r>
      <w:r w:rsidRPr="003F0A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</w:t>
      </w:r>
      <w:proofErr w:type="gramStart"/>
      <w:r>
        <w:rPr>
          <w:rFonts w:ascii="Times New Roman" w:hAnsi="Times New Roman"/>
        </w:rPr>
        <w:t>.................</w:t>
      </w:r>
      <w:proofErr w:type="gramEnd"/>
    </w:p>
    <w:p w:rsidR="00A146B1" w:rsidRPr="003F0AB1" w:rsidRDefault="00A146B1" w:rsidP="00A146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A146B1" w:rsidRPr="00B925AF" w:rsidRDefault="00A146B1" w:rsidP="00A14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Açılış.</w:t>
      </w:r>
    </w:p>
    <w:p w:rsidR="00A146B1" w:rsidRPr="00D223EC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Yoklama.</w:t>
      </w:r>
    </w:p>
    <w:p w:rsidR="00A146B1" w:rsidRPr="00D223EC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Uyum sürecinin değerlendirilmesi.</w:t>
      </w:r>
      <w:proofErr w:type="gramEnd"/>
    </w:p>
    <w:p w:rsidR="00A146B1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Seslere geçiş ve rakamlar.</w:t>
      </w:r>
    </w:p>
    <w:p w:rsidR="00A146B1" w:rsidRPr="00D223EC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Okuma yazma döneminde ödev.</w:t>
      </w:r>
    </w:p>
    <w:p w:rsidR="00A146B1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devam/devamsızlıkları.</w:t>
      </w:r>
      <w:proofErr w:type="gramEnd"/>
    </w:p>
    <w:p w:rsidR="00A146B1" w:rsidRPr="005373B8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Beslenme-temizlik-tertip ve düzen.</w:t>
      </w:r>
    </w:p>
    <w:p w:rsidR="00A146B1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 w:rsidRPr="00D223EC">
        <w:rPr>
          <w:rFonts w:ascii="Times New Roman" w:hAnsi="Times New Roman"/>
          <w:szCs w:val="20"/>
        </w:rPr>
        <w:t>Öğrenci sorunları ve Çocuklarımızla İlgilenmek.</w:t>
      </w:r>
      <w:proofErr w:type="gramEnd"/>
    </w:p>
    <w:p w:rsidR="00A146B1" w:rsidRPr="00A146B1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Okul-</w:t>
      </w:r>
      <w:r w:rsidRPr="00D223EC">
        <w:rPr>
          <w:rFonts w:ascii="Times New Roman" w:hAnsi="Times New Roman"/>
          <w:szCs w:val="20"/>
        </w:rPr>
        <w:t>aile ilişkileri.</w:t>
      </w:r>
      <w:proofErr w:type="gramEnd"/>
    </w:p>
    <w:p w:rsidR="00A146B1" w:rsidRPr="00D223EC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>Dilek ve temenniler.</w:t>
      </w:r>
    </w:p>
    <w:p w:rsidR="00A146B1" w:rsidRPr="00D223EC" w:rsidRDefault="00A146B1" w:rsidP="00A146B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szCs w:val="20"/>
        </w:rPr>
      </w:pPr>
      <w:r w:rsidRPr="00D223EC">
        <w:rPr>
          <w:rFonts w:ascii="Times New Roman" w:hAnsi="Times New Roman"/>
          <w:szCs w:val="20"/>
        </w:rPr>
        <w:t xml:space="preserve">Kapanış. </w:t>
      </w:r>
    </w:p>
    <w:p w:rsidR="00A146B1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Pr="00E56CCA" w:rsidRDefault="00A146B1" w:rsidP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A31543">
        <w:rPr>
          <w:rFonts w:ascii="Times New Roman" w:hAnsi="Times New Roman"/>
          <w:b/>
          <w:u w:val="single"/>
        </w:rPr>
        <w:t>Veli İmza</w:t>
      </w:r>
      <w:r w:rsidRPr="00E56CCA">
        <w:rPr>
          <w:rFonts w:ascii="Times New Roman" w:hAnsi="Times New Roman"/>
          <w:b/>
        </w:rPr>
        <w:t>:</w:t>
      </w:r>
      <w:r w:rsidR="00E56CCA" w:rsidRPr="00E56CCA">
        <w:rPr>
          <w:rFonts w:ascii="Times New Roman" w:hAnsi="Times New Roman"/>
          <w:b/>
        </w:rPr>
        <w:t xml:space="preserve"> </w:t>
      </w:r>
      <w:r w:rsidR="00E56CCA">
        <w:rPr>
          <w:rFonts w:ascii="Times New Roman" w:hAnsi="Times New Roman"/>
          <w:b/>
        </w:rPr>
        <w:t xml:space="preserve">                     </w:t>
      </w:r>
      <w:bookmarkStart w:id="0" w:name="_GoBack"/>
      <w:bookmarkEnd w:id="0"/>
      <w:r w:rsidR="00FD4121">
        <w:rPr>
          <w:rFonts w:ascii="Comic Sans MS" w:hAnsi="Comic Sans MS"/>
          <w:color w:val="000000" w:themeColor="text1"/>
          <w:sz w:val="16"/>
          <w:szCs w:val="16"/>
        </w:rPr>
        <w:fldChar w:fldCharType="begin"/>
      </w:r>
      <w:r w:rsidR="00FD4121">
        <w:rPr>
          <w:rFonts w:ascii="Comic Sans MS" w:hAnsi="Comic Sans MS"/>
          <w:color w:val="000000" w:themeColor="text1"/>
          <w:sz w:val="16"/>
          <w:szCs w:val="16"/>
        </w:rPr>
        <w:instrText xml:space="preserve"> HYPERLINK "http://www.sorubak.com" </w:instrText>
      </w:r>
      <w:r w:rsidR="00FD4121">
        <w:rPr>
          <w:rFonts w:ascii="Comic Sans MS" w:hAnsi="Comic Sans MS"/>
          <w:color w:val="000000" w:themeColor="text1"/>
          <w:sz w:val="16"/>
          <w:szCs w:val="16"/>
        </w:rPr>
        <w:fldChar w:fldCharType="separate"/>
      </w:r>
      <w:r w:rsidR="00FD4121">
        <w:rPr>
          <w:rStyle w:val="Kpr"/>
          <w:rFonts w:ascii="Comic Sans MS" w:hAnsi="Comic Sans MS"/>
          <w:color w:val="000000" w:themeColor="text1"/>
          <w:sz w:val="16"/>
          <w:szCs w:val="16"/>
        </w:rPr>
        <w:t>www.sorubak.com</w:t>
      </w:r>
      <w:r w:rsidR="00FD4121">
        <w:rPr>
          <w:rFonts w:ascii="Comic Sans MS" w:hAnsi="Comic Sans MS"/>
          <w:color w:val="000000" w:themeColor="text1"/>
          <w:sz w:val="16"/>
          <w:szCs w:val="16"/>
        </w:rPr>
        <w:fldChar w:fldCharType="end"/>
      </w:r>
    </w:p>
    <w:p w:rsidR="00A146B1" w:rsidRDefault="00A146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sectPr w:rsidR="00A146B1" w:rsidSect="00466314">
      <w:pgSz w:w="12240" w:h="15840"/>
      <w:pgMar w:top="426" w:right="474" w:bottom="426" w:left="709" w:header="708" w:footer="708" w:gutter="0"/>
      <w:cols w:num="2" w:sep="1" w:space="56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751D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C1D33"/>
    <w:multiLevelType w:val="hybridMultilevel"/>
    <w:tmpl w:val="ED48777C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353C9"/>
    <w:multiLevelType w:val="hybridMultilevel"/>
    <w:tmpl w:val="33B40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1E3"/>
    <w:multiLevelType w:val="hybridMultilevel"/>
    <w:tmpl w:val="D910BF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C23E9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15FD6"/>
    <w:multiLevelType w:val="hybridMultilevel"/>
    <w:tmpl w:val="3CAE38FC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2905725A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543C7"/>
    <w:multiLevelType w:val="hybridMultilevel"/>
    <w:tmpl w:val="0BA283BE"/>
    <w:lvl w:ilvl="0" w:tplc="783895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65F66"/>
    <w:multiLevelType w:val="hybridMultilevel"/>
    <w:tmpl w:val="33D8491A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92E10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442B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E3E86"/>
    <w:multiLevelType w:val="hybridMultilevel"/>
    <w:tmpl w:val="B0565D9A"/>
    <w:lvl w:ilvl="0" w:tplc="4CA4A58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350AE0"/>
    <w:multiLevelType w:val="hybridMultilevel"/>
    <w:tmpl w:val="AA5C0AE0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A69E8"/>
    <w:multiLevelType w:val="hybridMultilevel"/>
    <w:tmpl w:val="88F49A22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413A6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AB4DFF"/>
    <w:multiLevelType w:val="hybridMultilevel"/>
    <w:tmpl w:val="C7801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7420A"/>
    <w:multiLevelType w:val="hybridMultilevel"/>
    <w:tmpl w:val="33D8491A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21FEF"/>
    <w:multiLevelType w:val="hybridMultilevel"/>
    <w:tmpl w:val="BCB89A20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447D28"/>
    <w:multiLevelType w:val="hybridMultilevel"/>
    <w:tmpl w:val="579A1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06AF7"/>
    <w:multiLevelType w:val="hybridMultilevel"/>
    <w:tmpl w:val="DF98591E"/>
    <w:lvl w:ilvl="0" w:tplc="5E927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F52FE"/>
    <w:multiLevelType w:val="hybridMultilevel"/>
    <w:tmpl w:val="BABEBACA"/>
    <w:lvl w:ilvl="0" w:tplc="6DB2A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B4C7F"/>
    <w:multiLevelType w:val="hybridMultilevel"/>
    <w:tmpl w:val="31281B28"/>
    <w:lvl w:ilvl="0" w:tplc="2F1209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77FBB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A6183"/>
    <w:multiLevelType w:val="hybridMultilevel"/>
    <w:tmpl w:val="2F72B26A"/>
    <w:lvl w:ilvl="0" w:tplc="0756C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86789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D40A3C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2"/>
  </w:num>
  <w:num w:numId="4">
    <w:abstractNumId w:val="10"/>
  </w:num>
  <w:num w:numId="5">
    <w:abstractNumId w:val="20"/>
  </w:num>
  <w:num w:numId="6">
    <w:abstractNumId w:val="21"/>
  </w:num>
  <w:num w:numId="7">
    <w:abstractNumId w:val="23"/>
  </w:num>
  <w:num w:numId="8">
    <w:abstractNumId w:val="22"/>
  </w:num>
  <w:num w:numId="9">
    <w:abstractNumId w:val="8"/>
  </w:num>
  <w:num w:numId="10">
    <w:abstractNumId w:val="15"/>
  </w:num>
  <w:num w:numId="11">
    <w:abstractNumId w:val="26"/>
  </w:num>
  <w:num w:numId="12">
    <w:abstractNumId w:val="0"/>
  </w:num>
  <w:num w:numId="13">
    <w:abstractNumId w:val="11"/>
  </w:num>
  <w:num w:numId="14">
    <w:abstractNumId w:val="7"/>
  </w:num>
  <w:num w:numId="15">
    <w:abstractNumId w:val="6"/>
  </w:num>
  <w:num w:numId="16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6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18">
    <w:abstractNumId w:val="6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6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20">
    <w:abstractNumId w:val="6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6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22">
    <w:abstractNumId w:val="6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"/>
  </w:num>
  <w:num w:numId="24">
    <w:abstractNumId w:val="12"/>
  </w:num>
  <w:num w:numId="25">
    <w:abstractNumId w:val="9"/>
  </w:num>
  <w:num w:numId="26">
    <w:abstractNumId w:val="17"/>
  </w:num>
  <w:num w:numId="27">
    <w:abstractNumId w:val="13"/>
  </w:num>
  <w:num w:numId="28">
    <w:abstractNumId w:val="18"/>
  </w:num>
  <w:num w:numId="29">
    <w:abstractNumId w:val="19"/>
  </w:num>
  <w:num w:numId="30">
    <w:abstractNumId w:val="5"/>
  </w:num>
  <w:num w:numId="31">
    <w:abstractNumId w:val="1"/>
  </w:num>
  <w:num w:numId="32">
    <w:abstractNumId w:val="14"/>
  </w:num>
  <w:num w:numId="33">
    <w:abstractNumId w:val="4"/>
  </w:num>
  <w:num w:numId="34">
    <w:abstractNumId w:val="27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FFC"/>
    <w:rsid w:val="000B3030"/>
    <w:rsid w:val="000D6DEB"/>
    <w:rsid w:val="002222AA"/>
    <w:rsid w:val="002C4E56"/>
    <w:rsid w:val="003F0AB1"/>
    <w:rsid w:val="00466314"/>
    <w:rsid w:val="004A3575"/>
    <w:rsid w:val="006D2403"/>
    <w:rsid w:val="006E4586"/>
    <w:rsid w:val="00747FFC"/>
    <w:rsid w:val="00757524"/>
    <w:rsid w:val="00841C2E"/>
    <w:rsid w:val="008C130D"/>
    <w:rsid w:val="00915863"/>
    <w:rsid w:val="009A2CE7"/>
    <w:rsid w:val="00A146B1"/>
    <w:rsid w:val="00A31543"/>
    <w:rsid w:val="00A839C5"/>
    <w:rsid w:val="00C32F8F"/>
    <w:rsid w:val="00CF3BCB"/>
    <w:rsid w:val="00D01BC5"/>
    <w:rsid w:val="00E56CCA"/>
    <w:rsid w:val="00E666E3"/>
    <w:rsid w:val="00E77C7C"/>
    <w:rsid w:val="00F26E47"/>
    <w:rsid w:val="00FC376C"/>
    <w:rsid w:val="00FD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AB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0AB1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FD41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BELLEK\2010%202011%205.%20s&#305;n&#305;f%20d&#246;k&#252;manlar\veli%20toplant&#305;%20evraklar\Say&#305;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Sayın</Template>
  <TotalTime>1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cp:lastPrinted>2012-05-29T11:54:00Z</cp:lastPrinted>
  <dcterms:created xsi:type="dcterms:W3CDTF">2012-11-14T06:38:00Z</dcterms:created>
  <dcterms:modified xsi:type="dcterms:W3CDTF">2012-12-11T19:16:00Z</dcterms:modified>
  <cp:category>www.sorubak.com</cp:category>
  <cp:contentType>www.sorubak.com</cp:contentType>
  <cp:contentStatus>www.sorubak.com</cp:contentStatus>
  <cp:version>www.sorubak.com</cp:version>
</cp:coreProperties>
</file>